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fbf0" w14:paraId="de3fbf0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2E22CC">
        <w:t>594</w:t>
      </w:r>
      <w:r w:rsidR="006B338C">
        <w:t>/1</w:t>
      </w:r>
      <w:r w:rsidR="00664993">
        <w:t>6</w:t>
      </w:r>
      <w:r w:rsidR="006B338C">
        <w:t>-</w:t>
      </w:r>
      <w:r w:rsidR="002E22CC">
        <w:t>17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2E22CC">
        <w:t>LAVIĆ NEKRETNINE d.o.o., Vir, Put Mula 7, OIB: 97263680093</w:t>
      </w:r>
      <w:r w:rsidR="006B338C">
        <w:t xml:space="preserve">, </w:t>
      </w:r>
      <w:r w:rsidR="003270A5">
        <w:t>19</w:t>
      </w:r>
      <w:r w:rsidR="002E22CC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2E22CC" w:rsidR="000302FB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2E22CC">
        <w:t>LAVIĆ NEKRETNINE d.o.o., Vir, Put Mula 7, OIB: 97263680093.</w:t>
      </w:r>
    </w:p>
    <w:p w:rsidRDefault="002E22CC" w:rsidP="002E22CC" w:rsidR="002E22CC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</w:t>
      </w:r>
      <w:r w:rsidR="004B5CBF">
        <w:t>otvaranje</w:t>
      </w:r>
      <w:r w:rsidR="004A3683" w:rsidRPr="000C3CA4">
        <w:t xml:space="preserve"> stečajnog postupka nad stečajnim dužnikom </w:t>
      </w:r>
      <w:r w:rsidR="002E22CC">
        <w:t>LAVIĆ NEKRETNINE d.o.o., Vir</w:t>
      </w:r>
      <w:r w:rsidR="00D21088" w:rsidRPr="000C3CA4">
        <w:t>.</w:t>
      </w:r>
    </w:p>
    <w:p w:rsidRDefault="004B5CBF" w:rsidP="00113EE2" w:rsidR="006B338C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 za dan </w:t>
      </w:r>
      <w:r w:rsidR="002E22CC">
        <w:t>24. svibnja</w:t>
      </w:r>
      <w:r>
        <w:t xml:space="preserve"> 2016. na koje nije pristupio zastupnik po zakonu stečajnog dužnika, te je rješenje</w:t>
      </w:r>
      <w:r w:rsidR="002E22CC">
        <w:t>m</w:t>
      </w:r>
      <w:r>
        <w:t xml:space="preserve"> od </w:t>
      </w:r>
      <w:r w:rsidR="002E22CC">
        <w:t>30. svibnja</w:t>
      </w:r>
      <w:r>
        <w:t xml:space="preserve"> 2016. imenovan privremeni stečajni upravitelj koji je </w:t>
      </w:r>
      <w:r w:rsidR="002E22CC">
        <w:t>05. srpnja</w:t>
      </w:r>
      <w:r>
        <w:t xml:space="preserve"> 2016. dostavio svoje izvješće </w:t>
      </w:r>
      <w:r w:rsidRPr="00113EE2">
        <w:t xml:space="preserve">u kojem je naveo da je stečajni dužnik podmirio svoja dugovanja te da dužnik nije nesposoban za plaćanje. </w:t>
      </w:r>
      <w:r w:rsidR="000C3CA4" w:rsidRPr="0066271E">
        <w:t xml:space="preserve">           </w:t>
      </w:r>
    </w:p>
    <w:p w:rsidRDefault="009002AC" w:rsidP="009002AC" w:rsidR="00113EE2">
      <w:pPr>
        <w:ind w:firstLine="708"/>
        <w:jc w:val="both"/>
      </w:pPr>
      <w:r w:rsidRPr="00113EE2">
        <w:t>Slijedom navedeno sud je utvrdio da je prestao stečajni razlog</w:t>
      </w:r>
      <w:r w:rsidR="00113EE2">
        <w:t xml:space="preserve"> budući je dužnik do završetka prethodnog postupka postao sposoban za plaćanje, pa je primjenom odredbe čl. 128. st. 9. Stečajnog zakona (Narodne novine br. 71/15) postupak obustavljen. </w:t>
      </w:r>
    </w:p>
    <w:p w:rsidRDefault="009002AC" w:rsidP="009002AC" w:rsidR="009002AC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270A5">
        <w:t>19</w:t>
      </w:r>
      <w:r w:rsidR="002E22CC">
        <w:t>. srpnja</w:t>
      </w:r>
      <w:r w:rsidR="004B5CBF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F47496" w:rsidP="003270A5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F47496" w:rsidP="003270A5" w:rsidR="00F47496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22CC">
        <w:t xml:space="preserve">Ardena </w:t>
      </w:r>
      <w:r w:rsidRPr="00F60CD9">
        <w:t>Bajlo</w:t>
      </w:r>
    </w:p>
    <w:p w:rsidRDefault="00F47496" w:rsidP="003270A5" w:rsidR="00F47496">
      <w:pPr>
        <w:jc w:val="right"/>
      </w:pPr>
    </w:p>
    <w:p w:rsidRDefault="00F47496" w:rsidP="00F47496" w:rsidR="00F47496" w:rsidRPr="001E7360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113EE2" w:rsidP="000302FB" w:rsidR="008E10F5">
      <w:pPr>
        <w:numPr>
          <w:ilvl w:val="0"/>
          <w:numId w:val="1"/>
        </w:numPr>
        <w:jc w:val="both"/>
      </w:pPr>
      <w:r>
        <w:t xml:space="preserve">privremenom </w:t>
      </w:r>
      <w:r w:rsidR="008E10F5">
        <w:t>stečajnom upravitelju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9C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2E22CC">
          <w:t>594/16-17</w:t>
        </w:r>
      </w:p>
      <w:p w:rsidRDefault="006B09C3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2E22CC"/>
    <w:rsid w:val="003270A5"/>
    <w:rsid w:val="00383202"/>
    <w:rsid w:val="00391689"/>
    <w:rsid w:val="003A47CB"/>
    <w:rsid w:val="003D4686"/>
    <w:rsid w:val="004A3683"/>
    <w:rsid w:val="004B5CBF"/>
    <w:rsid w:val="00517489"/>
    <w:rsid w:val="0053370D"/>
    <w:rsid w:val="00633176"/>
    <w:rsid w:val="0066271E"/>
    <w:rsid w:val="00664993"/>
    <w:rsid w:val="006B09C3"/>
    <w:rsid w:val="006B338C"/>
    <w:rsid w:val="006D5987"/>
    <w:rsid w:val="006D6236"/>
    <w:rsid w:val="006E513C"/>
    <w:rsid w:val="00745785"/>
    <w:rsid w:val="007A66AD"/>
    <w:rsid w:val="008741AD"/>
    <w:rsid w:val="008B3276"/>
    <w:rsid w:val="008E10F5"/>
    <w:rsid w:val="008E1367"/>
    <w:rsid w:val="009002AC"/>
    <w:rsid w:val="009217D3"/>
    <w:rsid w:val="009E05A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47496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0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0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LAVIĆ NEKRETNINE d.o.o. za promet nekretninama</izvorni_sadrzaj>
    <derivirana_varijabla naziv="DomainObject.Predmet.ProtustrankaFormated_1">  LAVIĆ NEKRETNINE d.o.o. za promet nekretninama</derivirana_varijabla>
  </DomainObject.Predmet.ProtustrankaFormated>
  <DomainObject.Predmet.ProtustrankaFormatedOIB>
    <izvorni_sadrzaj>  LAVIĆ NEKRETNINE d.o.o. za promet nekretninama, OIB 97263680093</izvorni_sadrzaj>
    <derivirana_varijabla naziv="DomainObject.Predmet.ProtustrankaFormatedOIB_1">  LAVIĆ NEKRETNINE d.o.o. za promet nekretninama, OIB 97263680093</derivirana_varijabla>
  </DomainObject.Predmet.ProtustrankaFormatedOIB>
  <DomainObject.Predmet.ProtustrankaFormatedWithAdress>
    <izvorni_sadrzaj> LAVIĆ NEKRETNINE d.o.o. za promet nekretninama, Put Mula 7, 23234 Vir</izvorni_sadrzaj>
    <derivirana_varijabla naziv="DomainObject.Predmet.ProtustrankaFormatedWithAdress_1"> LAVIĆ NEKRETNINE d.o.o. za promet nekretninama, Put Mula 7, 23234 Vir</derivirana_varijabla>
  </DomainObject.Predmet.ProtustrankaFormatedWithAdress>
  <DomainObject.Predmet.ProtustrankaFormatedWithAdressOIB>
    <izvorni_sadrzaj> LAVIĆ NEKRETNINE d.o.o. za promet nekretninama, OIB 97263680093, Put Mula 7, 23234 Vir</izvorni_sadrzaj>
    <derivirana_varijabla naziv="DomainObject.Predmet.ProtustrankaFormatedWithAdressOIB_1"> LAVIĆ NEKRETNINE d.o.o. za promet nekretninama, OIB 97263680093, Put Mula 7, 23234 Vir</derivirana_varijabla>
  </DomainObject.Predmet.ProtustrankaFormatedWithAdressOIB>
  <DomainObject.Predmet.ProtustrankaWithAdress>
    <izvorni_sadrzaj>LAVIĆ NEKRETNINE d.o.o. za promet nekretninama Put Mula 7, 23234 Vir</izvorni_sadrzaj>
    <derivirana_varijabla naziv="DomainObject.Predmet.ProtustrankaWithAdress_1">LAVIĆ NEKRETNINE d.o.o. za promet nekretninama Put Mula 7, 23234 Vir</derivirana_varijabla>
  </DomainObject.Predmet.ProtustrankaWithAdress>
  <DomainObject.Predmet.ProtustrankaWithAdressOIB>
    <izvorni_sadrzaj>LAVIĆ NEKRETNINE d.o.o. za promet nekretninama, OIB 97263680093, Put Mula 7, 23234 Vir</izvorni_sadrzaj>
    <derivirana_varijabla naziv="DomainObject.Predmet.ProtustrankaWithAdressOIB_1">LAVIĆ NEKRETNINE d.o.o. za promet nekretninama, OIB 97263680093, Put Mula 7, 23234 Vir</derivirana_varijabla>
  </DomainObject.Predmet.ProtustrankaWithAdressOIB>
  <DomainObject.Predmet.ProtustrankaNazivFormated>
    <izvorni_sadrzaj>LAVIĆ NEKRETNINE d.o.o. za promet nekretninama</izvorni_sadrzaj>
    <derivirana_varijabla naziv="DomainObject.Predmet.ProtustrankaNazivFormated_1">LAVIĆ NEKRETNINE d.o.o. za promet nekretninama</derivirana_varijabla>
  </DomainObject.Predmet.ProtustrankaNazivFormated>
  <DomainObject.Predmet.ProtustrankaNazivFormatedOIB>
    <izvorni_sadrzaj>LAVIĆ NEKRETNINE d.o.o. za promet nekretninama, OIB 97263680093</izvorni_sadrzaj>
    <derivirana_varijabla naziv="DomainObject.Predmet.ProtustrankaNazivFormatedOIB_1">LAVIĆ NEKRETNINE d.o.o. za promet nekretninama, OIB 97263680093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LAVIĆ NEKRETNINE d.o.o. za promet nekretninama</item>
    </izvorni_sadrzaj>
    <derivirana_varijabla naziv="DomainObject.Predmet.ProtuStrankaListFormated_1">
      <item>LAVIĆ NEKRETNINE d.o.o. za promet nekretninama</item>
    </derivirana_varijabla>
  </DomainObject.Predmet.ProtuStrankaListFormated>
  <DomainObject.Predmet.ProtuStrankaListFormatedOIB>
    <izvorni_sadrzaj>
      <item>LAVIĆ NEKRETNINE d.o.o. za promet nekretninama, OIB 97263680093</item>
    </izvorni_sadrzaj>
    <derivirana_varijabla naziv="DomainObject.Predmet.ProtuStrankaListFormatedOIB_1">
      <item>LAVIĆ NEKRETNINE d.o.o. za promet nekretninama, OIB 97263680093</item>
    </derivirana_varijabla>
  </DomainObject.Predmet.ProtuStrankaListFormatedOIB>
  <DomainObject.Predmet.ProtuStrankaListFormatedWithAdress>
    <izvorni_sadrzaj>
      <item>LAVIĆ NEKRETNINE d.o.o. za promet nekretninama, Put Mula 7, 23234 Vir</item>
    </izvorni_sadrzaj>
    <derivirana_varijabla naziv="DomainObject.Predmet.ProtuStrankaListFormatedWithAdress_1">
      <item>LAVIĆ NEKRETNINE d.o.o. za promet nekretninama, Put Mula 7, 23234 Vir</item>
    </derivirana_varijabla>
  </DomainObject.Predmet.ProtuStrankaListFormatedWithAdress>
  <DomainObject.Predmet.ProtuStrankaListFormatedWithAdressOIB>
    <izvorni_sadrzaj>
      <item>LAVIĆ NEKRETNINE d.o.o. za promet nekretninama, OIB 97263680093, Put Mula 7, 23234 Vir</item>
    </izvorni_sadrzaj>
    <derivirana_varijabla naziv="DomainObject.Predmet.ProtuStrankaListFormatedWithAdressOIB_1">
      <item>LAVIĆ NEKRETNINE d.o.o. za promet nekretninama, OIB 97263680093, Put Mula 7, 23234 Vir</item>
    </derivirana_varijabla>
  </DomainObject.Predmet.ProtuStrankaListFormatedWithAdressOIB>
  <DomainObject.Predmet.ProtuStrankaListNazivFormated>
    <izvorni_sadrzaj>
      <item>LAVIĆ NEKRETNINE d.o.o. za promet nekretninama</item>
    </izvorni_sadrzaj>
    <derivirana_varijabla naziv="DomainObject.Predmet.ProtuStrankaListNazivFormated_1">
      <item>LAVIĆ NEKRETNINE d.o.o. za promet nekretninama</item>
    </derivirana_varijabla>
  </DomainObject.Predmet.ProtuStrankaListNazivFormated>
  <DomainObject.Predmet.ProtuStrankaListNazivFormatedOIB>
    <izvorni_sadrzaj>
      <item>LAVIĆ NEKRETNINE d.o.o. za promet nekretninama, OIB 97263680093</item>
    </izvorni_sadrzaj>
    <derivirana_varijabla naziv="DomainObject.Predmet.ProtuStrankaListNazivFormatedOIB_1">
      <item>LAVIĆ NEKRETNINE d.o.o. za promet nekretninama, OIB 97263680093</item>
    </derivirana_varijabla>
  </DomainObject.Predmet.ProtuStrankaListNazivFormatedOIB>
  <DomainObject.Predmet.OstaliListFormated>
    <izvorni_sadrzaj>
      <item>Željko Lavić</item>
    </izvorni_sadrzaj>
    <derivirana_varijabla naziv="DomainObject.Predmet.OstaliListFormated_1">
      <item>Željko Lavić</item>
    </derivirana_varijabla>
  </DomainObject.Predmet.OstaliListFormated>
  <DomainObject.Predmet.OstaliListFormatedOIB>
    <izvorni_sadrzaj>
      <item>Željko Lavić, OIB 41561302993</item>
    </izvorni_sadrzaj>
    <derivirana_varijabla naziv="DomainObject.Predmet.OstaliListFormatedOIB_1">
      <item>Željko Lavić, OIB 41561302993</item>
    </derivirana_varijabla>
  </DomainObject.Predmet.OstaliListFormatedOIB>
  <DomainObject.Predmet.OstaliListFormatedWithAdress>
    <izvorni_sadrzaj>
      <item>Željko Lavić, Šetnica Jadro 65a, 23234 Vir</item>
    </izvorni_sadrzaj>
    <derivirana_varijabla naziv="DomainObject.Predmet.OstaliListFormatedWithAdress_1">
      <item>Željko Lavić, Šetnica Jadro 65a, 23234 Vir</item>
    </derivirana_varijabla>
  </DomainObject.Predmet.OstaliListFormatedWithAdress>
  <DomainObject.Predmet.OstaliListFormatedWithAdressOIB>
    <izvorni_sadrzaj>
      <item>Željko Lavić, OIB 41561302993, Šetnica Jadro 65a, 23234 Vir</item>
    </izvorni_sadrzaj>
    <derivirana_varijabla naziv="DomainObject.Predmet.OstaliListFormatedWithAdressOIB_1">
      <item>Željko Lavić, OIB 41561302993, Šetnica Jadro 65a, 23234 Vir</item>
    </derivirana_varijabla>
  </DomainObject.Predmet.OstaliListFormatedWithAdressOIB>
  <DomainObject.Predmet.OstaliListNazivFormated>
    <izvorni_sadrzaj>
      <item>Željko Lavić</item>
    </izvorni_sadrzaj>
    <derivirana_varijabla naziv="DomainObject.Predmet.OstaliListNazivFormated_1">
      <item>Željko Lavić</item>
    </derivirana_varijabla>
  </DomainObject.Predmet.OstaliListNazivFormated>
  <DomainObject.Predmet.OstaliListNazivFormatedOIB>
    <izvorni_sadrzaj>
      <item>Željko Lavić, OIB 41561302993</item>
    </izvorni_sadrzaj>
    <derivirana_varijabla naziv="DomainObject.Predmet.OstaliListNazivFormatedOIB_1">
      <item>Željko Lavić, OIB 41561302993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LAVIĆ NEKRETNINE d.o.o. za promet nekretninama</izvorni_sadrzaj>
    <derivirana_varijabla naziv="DomainObject.Predmet.ProtustrankaIDrugi_1">LAVIĆ NEKRETNINE 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LAVIĆ NEKRETNINE d.o.o. za promet nekretninama, OIB 97263680093, Put Mula 7, 23234 Vir</izvorni_sadrzaj>
    <derivirana_varijabla naziv="DomainObject.Predmet.ProtustrankaIDrugiAdressOIB_1">LAVIĆ NEKRETNINE d.o.o. za promet nekretninama, OIB 97263680093, Put Mula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LAVIĆ NEKRETNINE d.o.o. za promet nekretninama</item>
      <item>Željko Lavić</item>
    </izvorni_sadrzaj>
    <derivirana_varijabla naziv="DomainObject.Predmet.SudioniciListNaziv_1">
      <item>FINA</item>
      <item>LAVIĆ NEKRETNINE d.o.o. za promet nekretninama</item>
      <item>Željko Lavić</item>
    </derivirana_varijabla>
  </DomainObject.Predmet.SudioniciListNaziv>
  <DomainObject.Predmet.SudioniciListAdressOIB>
    <izvorni_sadrzaj>
      <item>FINA, OIB 85821130368</item>
      <item>LAVIĆ NEKRETNINE d.o.o. za promet nekretninama, OIB 97263680093, Put Mula 7,23234 Vir</item>
      <item>Željko Lavić, OIB 41561302993, Šetnica Jadro 65a,23234 Vir</item>
    </izvorni_sadrzaj>
    <derivirana_varijabla naziv="DomainObject.Predmet.SudioniciListAdressOIB_1">
      <item>FINA, OIB 85821130368</item>
      <item>LAVIĆ NEKRETNINE d.o.o. za promet nekretninama, OIB 97263680093, Put Mula 7,23234 Vir</item>
      <item>Željko Lavić, OIB 41561302993, Šetnica Jadro 65a,23234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97263680093</item>
      <item>, OIB 41561302993</item>
    </izvorni_sadrzaj>
    <derivirana_varijabla naziv="DomainObject.Predmet.SudioniciListNazivOIB_1">
      <item>, OIB 85821130368</item>
      <item>, OIB 97263680093</item>
      <item>, OIB 41561302993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285</properties:Words>
  <properties:Characters>1432</properties:Characters>
  <properties:Lines>57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2016-07-14T05:30:00Z</dcterms:created>
  <dc:creator>Ardena Bajlo</dc:creator>
  <cp:lastModifiedBy>wsadmin</cp:lastModifiedBy>
  <cp:lastPrinted>2015-09-23T08:15:00Z</cp:lastPrinted>
  <dcterms:modified xmlns:xsi="http://www.w3.org/2001/XMLSchema-instance" xsi:type="dcterms:W3CDTF">2016-07-19T11:00:00Z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