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4f28" w14:paraId="b234f28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06713A">
        <w:t>1371</w:t>
      </w:r>
      <w:r w:rsidR="008B0432">
        <w:t>/</w:t>
      </w:r>
      <w:r w:rsidR="0006713A">
        <w:t>16</w:t>
      </w:r>
      <w:r w:rsidR="008B0432">
        <w:t>-</w:t>
      </w:r>
      <w:r w:rsidR="0006713A">
        <w:t>22</w:t>
      </w:r>
    </w:p>
    <w:p w:rsidRDefault="008013D9" w:rsidP="006B542C" w:rsidR="006B54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874E19" w:rsidR="00747F2C" w:rsidRPr="00874E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C670F6" w:rsidP="00C50328" w:rsidR="00C670F6">
      <w:pPr>
        <w:jc w:val="both"/>
      </w:pPr>
    </w:p>
    <w:p w:rsidRDefault="001A6A6A" w:rsidP="001A6A6A" w:rsidR="00747F2C" w:rsidRPr="001A6A6A">
      <w:pPr>
        <w:jc w:val="center"/>
      </w:pPr>
      <w:r w:rsidRPr="001A6A6A">
        <w:t>REPUBLIKA HRVATSKA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B976DE" w:rsidP="00B976DE" w:rsidR="00B976DE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06713A" w:rsidRPr="00C470F0">
        <w:t>VAŠ DOKTOR d.o.o. za usluge i proizvodnju u likvidaciji, Osijek, Europske avenije 10, MBS 080814966, OIB 06702961152</w:t>
      </w:r>
      <w:r w:rsidRPr="00655274">
        <w:t xml:space="preserve">, dana </w:t>
      </w:r>
      <w:r w:rsidR="000F1CFE">
        <w:t>22. kolovoza 2016</w:t>
      </w:r>
      <w:r w:rsidRPr="00655274">
        <w:t>.</w:t>
      </w:r>
      <w:r>
        <w:t xml:space="preserve">                                   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</w:t>
      </w:r>
      <w:r w:rsidR="000F1CFE">
        <w:t>Domagoju Landeka, OIB: 44307097451</w:t>
      </w:r>
      <w:r w:rsidR="000F1CFE" w:rsidRPr="00573248">
        <w:t>,</w:t>
      </w:r>
      <w:r w:rsidR="000F1CFE">
        <w:t xml:space="preserve"> Vinkovci, Sigetska 23</w:t>
      </w:r>
      <w:r>
        <w:t>, 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B55EF7">
        <w:t>272-</w:t>
      </w:r>
      <w:r w:rsidR="000F1CFE">
        <w:t>1371</w:t>
      </w:r>
      <w:r w:rsidR="00B55EF7">
        <w:t>-201</w:t>
      </w:r>
      <w:r w:rsidR="000F1CFE">
        <w:t>6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921F61">
        <w:t>3</w:t>
      </w:r>
      <w:r>
        <w:t>.000,00 kn na žiro račun Trgovačkog suda u Osijeku broj HR31 2390 0011 3000 0020 0 s pozivom na  broj HR05 272-</w:t>
      </w:r>
      <w:r w:rsidR="000F1CFE">
        <w:t>1371</w:t>
      </w:r>
      <w:r>
        <w:t>-201</w:t>
      </w:r>
      <w:r w:rsidR="000F1CFE">
        <w:t>6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0F1CFE">
        <w:t>Domagoj Landeka, OIB: 44307097451</w:t>
      </w:r>
      <w:r w:rsidR="000F1CFE" w:rsidRPr="00573248">
        <w:t>,</w:t>
      </w:r>
      <w:r w:rsidR="000F1CFE">
        <w:t xml:space="preserve"> Vinkovci, Sigetska 23</w:t>
      </w:r>
      <w:r>
        <w:t xml:space="preserve">,  ne  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921F61">
        <w:t>4</w:t>
      </w:r>
      <w:r w:rsidR="00C56648">
        <w:t xml:space="preserve">.000,00 kn, </w:t>
      </w:r>
      <w:r>
        <w:t>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555BBF">
        <w:t>272-</w:t>
      </w:r>
      <w:r w:rsidR="00C56648">
        <w:t>1371</w:t>
      </w:r>
      <w:r w:rsidR="00555BBF">
        <w:t>-201</w:t>
      </w:r>
      <w:r w:rsidR="00C56648">
        <w:t>6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555BBF">
        <w:t>3</w:t>
      </w:r>
      <w:r>
        <w:t>.000,00 kn na račun broj HR31 2390 0011 3000 0020 0 s pozivom na  broj HR05 272-</w:t>
      </w:r>
      <w:r w:rsidR="00C56648">
        <w:t>1371</w:t>
      </w:r>
      <w:r>
        <w:t>-201</w:t>
      </w:r>
      <w:r w:rsidR="00C56648">
        <w:t>6</w:t>
      </w:r>
      <w:r>
        <w:t xml:space="preserve">, te o tome obavijesti sud. </w:t>
      </w: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C56648">
        <w:t>Domagoju Landeka, OIB: 44307097451</w:t>
      </w:r>
      <w:r w:rsidR="00C56648" w:rsidRPr="00573248">
        <w:t>,</w:t>
      </w:r>
      <w:r w:rsidR="00C56648">
        <w:t xml:space="preserve"> Vinkovci, Sigetska 23</w:t>
      </w:r>
      <w:r>
        <w:t>, 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6D12D3" w:rsidRPr="006D12D3">
        <w:t>VAŠ DOKTOR d.o.o. za usluge i proizvodnju u likvidaciji, Osijek, Europske avenije 10, MBS 080814966, OIB 06702961152</w:t>
      </w:r>
      <w:r>
        <w:t>, ne postupi po nalogu suda iz točke 1., ovo rješenje će se po pravomoćnosti dostaviti FINI radi provedbe ovrhe iz točke 2. izreke rješenja.</w:t>
      </w:r>
    </w:p>
    <w:p w:rsidRDefault="00394E6B" w:rsidP="00B976DE" w:rsidR="00394E6B">
      <w:pPr>
        <w:jc w:val="center"/>
      </w:pP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B976DE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6D12D3">
        <w:rPr>
          <w:bCs/>
        </w:rPr>
        <w:t>5.05.2016</w:t>
      </w:r>
      <w:r>
        <w:rPr>
          <w:bCs/>
        </w:rPr>
        <w:t xml:space="preserve">. podnijela ovom sudu </w:t>
      </w:r>
      <w:r w:rsidR="00751654">
        <w:rPr>
          <w:bCs/>
        </w:rPr>
        <w:t>prijedlog</w:t>
      </w:r>
      <w:r>
        <w:rPr>
          <w:bCs/>
        </w:rPr>
        <w:t xml:space="preserve"> za </w:t>
      </w:r>
      <w:r w:rsidR="00751654">
        <w:rPr>
          <w:bCs/>
        </w:rPr>
        <w:t>otvaranje</w:t>
      </w:r>
      <w:r w:rsidR="00EE6862">
        <w:rPr>
          <w:bCs/>
        </w:rPr>
        <w:t xml:space="preserve"> </w:t>
      </w:r>
      <w:r w:rsidR="00A2111A">
        <w:rPr>
          <w:bCs/>
        </w:rPr>
        <w:t xml:space="preserve">stečajnog postupka nad dužnikom </w:t>
      </w:r>
      <w:r w:rsidR="006D12D3" w:rsidRPr="006D12D3">
        <w:t>VAŠ DOKTOR d.o.o. za usluge i proizvodnju u likvidaciji, Osijek, Europske avenije 10, MBS 080814966, OIB 06702961152</w:t>
      </w:r>
      <w:r w:rsidR="00771CF9">
        <w:t xml:space="preserve">, </w:t>
      </w:r>
      <w:r>
        <w:t xml:space="preserve">temeljem odredbe članka </w:t>
      </w:r>
      <w:r w:rsidR="000972E6">
        <w:t>444</w:t>
      </w:r>
      <w:r>
        <w:t xml:space="preserve">. stav </w:t>
      </w:r>
      <w:r w:rsidR="000972E6">
        <w:t>2</w:t>
      </w:r>
      <w:r>
        <w:t>. Stečajnog zakona (NN 71/15)</w:t>
      </w:r>
      <w:r w:rsidR="006D47A1">
        <w:t>, a rješenjem poslovnog broja 14 St-</w:t>
      </w:r>
      <w:r w:rsidR="000972E6">
        <w:t>1371</w:t>
      </w:r>
      <w:r w:rsidR="006D47A1">
        <w:t>/</w:t>
      </w:r>
      <w:r w:rsidR="000972E6">
        <w:t>16</w:t>
      </w:r>
      <w:r w:rsidR="006D47A1">
        <w:t>-</w:t>
      </w:r>
      <w:r w:rsidR="00BE6875">
        <w:t>13</w:t>
      </w:r>
      <w:r w:rsidR="006D47A1">
        <w:t xml:space="preserve"> od </w:t>
      </w:r>
      <w:r w:rsidR="000972E6">
        <w:t>11.07.2016</w:t>
      </w:r>
      <w:r w:rsidR="006D47A1">
        <w:t>. pokrenut je prethodni postupak</w:t>
      </w:r>
      <w:r>
        <w:t>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0972E6">
        <w:t>1371</w:t>
      </w:r>
      <w:r>
        <w:t>/</w:t>
      </w:r>
      <w:r w:rsidR="000972E6">
        <w:t>16</w:t>
      </w:r>
      <w:r>
        <w:t>-</w:t>
      </w:r>
      <w:r w:rsidR="000972E6">
        <w:t>5</w:t>
      </w:r>
      <w:r>
        <w:t xml:space="preserve"> od </w:t>
      </w:r>
      <w:r w:rsidR="000972E6">
        <w:t>2.06.2016</w:t>
      </w:r>
      <w:r>
        <w:t xml:space="preserve">. godine pozvana je osoba za zastupanje dužnika </w:t>
      </w:r>
      <w:r w:rsidR="006D12D3">
        <w:t>Domagoj Landeka, OIB: 44307097451</w:t>
      </w:r>
      <w:r w:rsidR="006D12D3" w:rsidRPr="00573248">
        <w:t>,</w:t>
      </w:r>
      <w:r w:rsidR="006D12D3">
        <w:t xml:space="preserve"> Vinkovci, Sigetska 23</w:t>
      </w:r>
      <w:r>
        <w:t xml:space="preserve">, na uplatu predujma u iznosu od 1.000,00 kn u Fond za namirenje troškova stečajnog postupka kao i dodatnog iznosa predujma u iznosu od </w:t>
      </w:r>
      <w:r w:rsidR="00062521">
        <w:t>3</w:t>
      </w:r>
      <w:r w:rsidR="009E1AE8">
        <w:t xml:space="preserve">.000,00 kn </w:t>
      </w:r>
      <w:r>
        <w:t>za namirenje troškova stečajnog postupka, sve u roku od 8 dana, temeljem odredbi članka 113. i</w:t>
      </w:r>
      <w:r w:rsidR="009E1AE8">
        <w:t xml:space="preserve"> članka 114. Stečajnog zakona.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 xml:space="preserve">Zaključak </w:t>
      </w:r>
      <w:r w:rsidR="00271963">
        <w:t>St-</w:t>
      </w:r>
      <w:r w:rsidR="000A782C">
        <w:t>1371</w:t>
      </w:r>
      <w:r w:rsidR="00271963">
        <w:t>/</w:t>
      </w:r>
      <w:r w:rsidR="000A782C">
        <w:t>16</w:t>
      </w:r>
      <w:r w:rsidR="00271963">
        <w:t>-</w:t>
      </w:r>
      <w:r w:rsidR="000A782C">
        <w:t>5</w:t>
      </w:r>
      <w:r w:rsidR="00271963">
        <w:t xml:space="preserve"> od </w:t>
      </w:r>
      <w:r w:rsidR="000A782C">
        <w:t>2.06.2016</w:t>
      </w:r>
      <w:r w:rsidR="00271963">
        <w:t>.</w:t>
      </w:r>
      <w:r>
        <w:t xml:space="preserve"> godine osoba ovlaštena za zastupanje dužnika zaprimila je dana </w:t>
      </w:r>
      <w:r w:rsidR="000A782C">
        <w:t>10.08.2016</w:t>
      </w:r>
      <w:r>
        <w:t>. godine, pa kako u ostavljenom roku nije postupila po pozivu suda i nije uplatila  određene predujmove iz točke 1. istog zaključka, kao ni dostavi</w:t>
      </w:r>
      <w:r w:rsidR="003A64F5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B976DE" w:rsidP="006D47A1" w:rsidR="00B976DE">
      <w:pPr>
        <w:jc w:val="center"/>
      </w:pPr>
      <w:r>
        <w:t xml:space="preserve">U Osijeku </w:t>
      </w:r>
      <w:r w:rsidR="009E1AE8">
        <w:t>22. kolovoza 2016</w:t>
      </w:r>
      <w:r>
        <w:t xml:space="preserve">. </w:t>
      </w:r>
    </w:p>
    <w:p w:rsidRDefault="009E1AE8" w:rsidP="006D47A1" w:rsidR="009E1AE8">
      <w:pPr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B976DE" w:rsidP="00B976DE" w:rsidR="00B976DE">
      <w:r>
        <w:t>Elizabeta Đeke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B976DE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976DE" w:rsidP="00B976DE" w:rsidR="00B976DE"/>
    <w:p w:rsidRDefault="00B976DE" w:rsidP="00B976DE" w:rsidR="00B976DE">
      <w:r>
        <w:t>DNA</w:t>
      </w:r>
    </w:p>
    <w:p w:rsidRDefault="00B976DE" w:rsidP="00B77726" w:rsidR="00B976DE">
      <w:pPr>
        <w:numPr>
          <w:ilvl w:val="0"/>
          <w:numId w:val="9"/>
        </w:numPr>
      </w:pPr>
      <w:r>
        <w:t xml:space="preserve">Osoba ovlaštena za zastupanje </w:t>
      </w:r>
      <w:r w:rsidR="009E1AE8">
        <w:t>Domagoj Landeka, Vinkovci, Sigetska 23</w:t>
      </w:r>
    </w:p>
    <w:p w:rsidRDefault="00B976DE" w:rsidP="00B976DE" w:rsidR="00C93055">
      <w:pPr>
        <w:numPr>
          <w:ilvl w:val="0"/>
          <w:numId w:val="9"/>
        </w:numPr>
      </w:pPr>
      <w:r>
        <w:t>FINA- nakon pravomoćnosti</w:t>
      </w: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B07" w:rsidR="00456B07">
      <w:r>
        <w:separator/>
      </w:r>
    </w:p>
  </w:endnote>
  <w:endnote w:id="0" w:type="continuationSeparator">
    <w:p w:rsidRDefault="00456B07" w:rsidR="00456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B07" w:rsidR="00456B07">
      <w:r>
        <w:separator/>
      </w:r>
    </w:p>
  </w:footnote>
  <w:footnote w:id="0" w:type="continuationSeparator">
    <w:p w:rsidRDefault="00456B07" w:rsidR="00456B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5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BA6" w:rsidP="003D5ACF" w:rsidR="00083BA6">
    <w:pPr>
      <w:jc w:val="right"/>
    </w:pPr>
  </w:p>
  <w:p w:rsidRDefault="0006713A" w:rsidP="003D5ACF" w:rsidR="0006713A">
    <w:pPr>
      <w:jc w:val="right"/>
    </w:pPr>
    <w:r>
      <w:t>14 St-1371/16-22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11A92"/>
    <w:rsid w:val="00011AAD"/>
    <w:rsid w:val="00013166"/>
    <w:rsid w:val="00013872"/>
    <w:rsid w:val="00015D13"/>
    <w:rsid w:val="00025548"/>
    <w:rsid w:val="000275C2"/>
    <w:rsid w:val="00035425"/>
    <w:rsid w:val="00035476"/>
    <w:rsid w:val="0003557C"/>
    <w:rsid w:val="00040157"/>
    <w:rsid w:val="000425C2"/>
    <w:rsid w:val="000425F1"/>
    <w:rsid w:val="000500A4"/>
    <w:rsid w:val="00053C92"/>
    <w:rsid w:val="00054295"/>
    <w:rsid w:val="00062521"/>
    <w:rsid w:val="000628AA"/>
    <w:rsid w:val="00065D0F"/>
    <w:rsid w:val="00066E08"/>
    <w:rsid w:val="0006713A"/>
    <w:rsid w:val="00070A2D"/>
    <w:rsid w:val="00072EED"/>
    <w:rsid w:val="0007606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A2D"/>
    <w:rsid w:val="000972E6"/>
    <w:rsid w:val="000A44AA"/>
    <w:rsid w:val="000A61F4"/>
    <w:rsid w:val="000A782C"/>
    <w:rsid w:val="000B15B8"/>
    <w:rsid w:val="000B21B3"/>
    <w:rsid w:val="000B2E35"/>
    <w:rsid w:val="000B3151"/>
    <w:rsid w:val="000B468D"/>
    <w:rsid w:val="000B6ACC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E1AD6"/>
    <w:rsid w:val="000E49A5"/>
    <w:rsid w:val="000F1CFE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45FF"/>
    <w:rsid w:val="00154B2C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962E5"/>
    <w:rsid w:val="001A4492"/>
    <w:rsid w:val="001A6A6A"/>
    <w:rsid w:val="001B1808"/>
    <w:rsid w:val="001B3A84"/>
    <w:rsid w:val="001B4915"/>
    <w:rsid w:val="001B7CD1"/>
    <w:rsid w:val="001C0080"/>
    <w:rsid w:val="001C0411"/>
    <w:rsid w:val="001C0CF4"/>
    <w:rsid w:val="001C20C0"/>
    <w:rsid w:val="001C4F32"/>
    <w:rsid w:val="001C7042"/>
    <w:rsid w:val="001C77E6"/>
    <w:rsid w:val="001C78B9"/>
    <w:rsid w:val="001D05CA"/>
    <w:rsid w:val="001D0DD9"/>
    <w:rsid w:val="001D286A"/>
    <w:rsid w:val="001D7EB3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3124"/>
    <w:rsid w:val="002063AD"/>
    <w:rsid w:val="00207214"/>
    <w:rsid w:val="00207B7A"/>
    <w:rsid w:val="0021150D"/>
    <w:rsid w:val="00211D7A"/>
    <w:rsid w:val="00213BCB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963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4130"/>
    <w:rsid w:val="00371C7D"/>
    <w:rsid w:val="00371C88"/>
    <w:rsid w:val="00381567"/>
    <w:rsid w:val="00381E7F"/>
    <w:rsid w:val="00385993"/>
    <w:rsid w:val="00387B33"/>
    <w:rsid w:val="00394E6B"/>
    <w:rsid w:val="00395879"/>
    <w:rsid w:val="00396ABD"/>
    <w:rsid w:val="00397582"/>
    <w:rsid w:val="003A09C1"/>
    <w:rsid w:val="003A1061"/>
    <w:rsid w:val="003A2751"/>
    <w:rsid w:val="003A2AD0"/>
    <w:rsid w:val="003A5D67"/>
    <w:rsid w:val="003A63B0"/>
    <w:rsid w:val="003A64F5"/>
    <w:rsid w:val="003A708D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D02"/>
    <w:rsid w:val="003D1576"/>
    <w:rsid w:val="003D5AC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2ED6"/>
    <w:rsid w:val="004040F9"/>
    <w:rsid w:val="004051F7"/>
    <w:rsid w:val="0040527E"/>
    <w:rsid w:val="00405387"/>
    <w:rsid w:val="00405F56"/>
    <w:rsid w:val="004060ED"/>
    <w:rsid w:val="00411779"/>
    <w:rsid w:val="004138D3"/>
    <w:rsid w:val="004161AD"/>
    <w:rsid w:val="00421B37"/>
    <w:rsid w:val="0042228C"/>
    <w:rsid w:val="0042609D"/>
    <w:rsid w:val="00426764"/>
    <w:rsid w:val="0043020D"/>
    <w:rsid w:val="00432272"/>
    <w:rsid w:val="004323E4"/>
    <w:rsid w:val="0043486C"/>
    <w:rsid w:val="00437A09"/>
    <w:rsid w:val="00442658"/>
    <w:rsid w:val="0044266D"/>
    <w:rsid w:val="00444070"/>
    <w:rsid w:val="00446554"/>
    <w:rsid w:val="004516CE"/>
    <w:rsid w:val="00454519"/>
    <w:rsid w:val="00454E38"/>
    <w:rsid w:val="00456B07"/>
    <w:rsid w:val="004628A0"/>
    <w:rsid w:val="00462D4C"/>
    <w:rsid w:val="0046322E"/>
    <w:rsid w:val="00463DEC"/>
    <w:rsid w:val="00474C3A"/>
    <w:rsid w:val="00481F8E"/>
    <w:rsid w:val="004841F7"/>
    <w:rsid w:val="004854BE"/>
    <w:rsid w:val="0048589C"/>
    <w:rsid w:val="004862A0"/>
    <w:rsid w:val="00487B44"/>
    <w:rsid w:val="00495398"/>
    <w:rsid w:val="00496629"/>
    <w:rsid w:val="00496C23"/>
    <w:rsid w:val="004A336C"/>
    <w:rsid w:val="004A501D"/>
    <w:rsid w:val="004B09DD"/>
    <w:rsid w:val="004B0E6C"/>
    <w:rsid w:val="004B15CB"/>
    <w:rsid w:val="004B21A5"/>
    <w:rsid w:val="004C3431"/>
    <w:rsid w:val="004C587D"/>
    <w:rsid w:val="004C7427"/>
    <w:rsid w:val="004D63EA"/>
    <w:rsid w:val="004E05E5"/>
    <w:rsid w:val="004E0D3F"/>
    <w:rsid w:val="004E0E9A"/>
    <w:rsid w:val="004E1ADA"/>
    <w:rsid w:val="004E2692"/>
    <w:rsid w:val="004E3EB7"/>
    <w:rsid w:val="004E6B70"/>
    <w:rsid w:val="004E7185"/>
    <w:rsid w:val="00500B6C"/>
    <w:rsid w:val="0050129A"/>
    <w:rsid w:val="00504059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55BBF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4C7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21AD"/>
    <w:rsid w:val="006230F5"/>
    <w:rsid w:val="00623DFE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2EE1"/>
    <w:rsid w:val="00642F1A"/>
    <w:rsid w:val="00645366"/>
    <w:rsid w:val="00647FC3"/>
    <w:rsid w:val="006526C1"/>
    <w:rsid w:val="00654CA0"/>
    <w:rsid w:val="00655274"/>
    <w:rsid w:val="00655721"/>
    <w:rsid w:val="00655D00"/>
    <w:rsid w:val="006578A6"/>
    <w:rsid w:val="00660B92"/>
    <w:rsid w:val="006616BE"/>
    <w:rsid w:val="00665C35"/>
    <w:rsid w:val="00666499"/>
    <w:rsid w:val="006667DF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542C"/>
    <w:rsid w:val="006B7CF4"/>
    <w:rsid w:val="006C078E"/>
    <w:rsid w:val="006C3CC6"/>
    <w:rsid w:val="006C660A"/>
    <w:rsid w:val="006C7A44"/>
    <w:rsid w:val="006D12D3"/>
    <w:rsid w:val="006D47A1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A24"/>
    <w:rsid w:val="00701BF7"/>
    <w:rsid w:val="00707389"/>
    <w:rsid w:val="00707D92"/>
    <w:rsid w:val="0071495B"/>
    <w:rsid w:val="00715C14"/>
    <w:rsid w:val="00717482"/>
    <w:rsid w:val="00720CCD"/>
    <w:rsid w:val="0072310E"/>
    <w:rsid w:val="00724922"/>
    <w:rsid w:val="00732114"/>
    <w:rsid w:val="00733725"/>
    <w:rsid w:val="00735874"/>
    <w:rsid w:val="0073698A"/>
    <w:rsid w:val="00741AD3"/>
    <w:rsid w:val="00747F2C"/>
    <w:rsid w:val="00751654"/>
    <w:rsid w:val="00754914"/>
    <w:rsid w:val="00756904"/>
    <w:rsid w:val="0076468C"/>
    <w:rsid w:val="00764BBF"/>
    <w:rsid w:val="00770CA3"/>
    <w:rsid w:val="0077173C"/>
    <w:rsid w:val="00771CF9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4BAD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3205"/>
    <w:rsid w:val="007B3691"/>
    <w:rsid w:val="007B417E"/>
    <w:rsid w:val="007B526D"/>
    <w:rsid w:val="007B639A"/>
    <w:rsid w:val="007C4BCA"/>
    <w:rsid w:val="007C5BEA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13D9"/>
    <w:rsid w:val="008032DB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60C28"/>
    <w:rsid w:val="00861937"/>
    <w:rsid w:val="0087260B"/>
    <w:rsid w:val="00874D27"/>
    <w:rsid w:val="00874E19"/>
    <w:rsid w:val="00880889"/>
    <w:rsid w:val="00880BC1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513"/>
    <w:rsid w:val="008B7E09"/>
    <w:rsid w:val="008C60A3"/>
    <w:rsid w:val="008D08DA"/>
    <w:rsid w:val="008D3396"/>
    <w:rsid w:val="008D3A29"/>
    <w:rsid w:val="008D3CD8"/>
    <w:rsid w:val="008D6289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F61"/>
    <w:rsid w:val="00923E82"/>
    <w:rsid w:val="00933396"/>
    <w:rsid w:val="00935D82"/>
    <w:rsid w:val="0094293B"/>
    <w:rsid w:val="00942D0A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32B"/>
    <w:rsid w:val="009E0074"/>
    <w:rsid w:val="009E1829"/>
    <w:rsid w:val="009E1AE8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7CD8"/>
    <w:rsid w:val="00A10CD4"/>
    <w:rsid w:val="00A12302"/>
    <w:rsid w:val="00A145DC"/>
    <w:rsid w:val="00A209D2"/>
    <w:rsid w:val="00A2111A"/>
    <w:rsid w:val="00A27FA1"/>
    <w:rsid w:val="00A3285F"/>
    <w:rsid w:val="00A3324F"/>
    <w:rsid w:val="00A35F2A"/>
    <w:rsid w:val="00A40CEC"/>
    <w:rsid w:val="00A46030"/>
    <w:rsid w:val="00A5003C"/>
    <w:rsid w:val="00A5034F"/>
    <w:rsid w:val="00A50B73"/>
    <w:rsid w:val="00A50DEB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80D"/>
    <w:rsid w:val="00B4413A"/>
    <w:rsid w:val="00B46E6C"/>
    <w:rsid w:val="00B47CB9"/>
    <w:rsid w:val="00B558BA"/>
    <w:rsid w:val="00B55EF7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7772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5061"/>
    <w:rsid w:val="00BB04FC"/>
    <w:rsid w:val="00BB2AA9"/>
    <w:rsid w:val="00BB61EF"/>
    <w:rsid w:val="00BB72C9"/>
    <w:rsid w:val="00BC10F2"/>
    <w:rsid w:val="00BC15C7"/>
    <w:rsid w:val="00BC3E95"/>
    <w:rsid w:val="00BC545B"/>
    <w:rsid w:val="00BC7003"/>
    <w:rsid w:val="00BD0DF5"/>
    <w:rsid w:val="00BD16C6"/>
    <w:rsid w:val="00BD5988"/>
    <w:rsid w:val="00BE02D7"/>
    <w:rsid w:val="00BE04CE"/>
    <w:rsid w:val="00BE4A0F"/>
    <w:rsid w:val="00BE6875"/>
    <w:rsid w:val="00BF094B"/>
    <w:rsid w:val="00BF24C5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235A"/>
    <w:rsid w:val="00C330EC"/>
    <w:rsid w:val="00C33535"/>
    <w:rsid w:val="00C372CA"/>
    <w:rsid w:val="00C37AC9"/>
    <w:rsid w:val="00C4143F"/>
    <w:rsid w:val="00C4296A"/>
    <w:rsid w:val="00C43553"/>
    <w:rsid w:val="00C455A3"/>
    <w:rsid w:val="00C50328"/>
    <w:rsid w:val="00C5127B"/>
    <w:rsid w:val="00C54706"/>
    <w:rsid w:val="00C550F1"/>
    <w:rsid w:val="00C56648"/>
    <w:rsid w:val="00C56EF6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2253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6005"/>
    <w:rsid w:val="00CA7350"/>
    <w:rsid w:val="00CA7E0F"/>
    <w:rsid w:val="00CA7EBD"/>
    <w:rsid w:val="00CB3083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3FEB"/>
    <w:rsid w:val="00D046BB"/>
    <w:rsid w:val="00D05EDA"/>
    <w:rsid w:val="00D0645C"/>
    <w:rsid w:val="00D112D3"/>
    <w:rsid w:val="00D1220E"/>
    <w:rsid w:val="00D16868"/>
    <w:rsid w:val="00D16F7F"/>
    <w:rsid w:val="00D17C33"/>
    <w:rsid w:val="00D17F34"/>
    <w:rsid w:val="00D20ED7"/>
    <w:rsid w:val="00D22A02"/>
    <w:rsid w:val="00D27247"/>
    <w:rsid w:val="00D303FC"/>
    <w:rsid w:val="00D314AB"/>
    <w:rsid w:val="00D465A1"/>
    <w:rsid w:val="00D52518"/>
    <w:rsid w:val="00D55A26"/>
    <w:rsid w:val="00D56915"/>
    <w:rsid w:val="00D5764C"/>
    <w:rsid w:val="00D65A71"/>
    <w:rsid w:val="00D67F59"/>
    <w:rsid w:val="00D7085E"/>
    <w:rsid w:val="00D70CD0"/>
    <w:rsid w:val="00D7614A"/>
    <w:rsid w:val="00D777FD"/>
    <w:rsid w:val="00D818E8"/>
    <w:rsid w:val="00D8193F"/>
    <w:rsid w:val="00D842FE"/>
    <w:rsid w:val="00D85A0F"/>
    <w:rsid w:val="00D868EE"/>
    <w:rsid w:val="00D91DB7"/>
    <w:rsid w:val="00D9688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44C"/>
    <w:rsid w:val="00DE6824"/>
    <w:rsid w:val="00DF09F2"/>
    <w:rsid w:val="00DF2D50"/>
    <w:rsid w:val="00DF4D80"/>
    <w:rsid w:val="00DF779A"/>
    <w:rsid w:val="00E032DC"/>
    <w:rsid w:val="00E03F79"/>
    <w:rsid w:val="00E11B2D"/>
    <w:rsid w:val="00E14A70"/>
    <w:rsid w:val="00E16F39"/>
    <w:rsid w:val="00E17656"/>
    <w:rsid w:val="00E22415"/>
    <w:rsid w:val="00E22BBD"/>
    <w:rsid w:val="00E2358F"/>
    <w:rsid w:val="00E23A4A"/>
    <w:rsid w:val="00E23B66"/>
    <w:rsid w:val="00E24585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37E9"/>
    <w:rsid w:val="00E63D45"/>
    <w:rsid w:val="00E66A18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502D"/>
    <w:rsid w:val="00EE575C"/>
    <w:rsid w:val="00EE6862"/>
    <w:rsid w:val="00EF06F5"/>
    <w:rsid w:val="00EF19ED"/>
    <w:rsid w:val="00EF2DF0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43AD"/>
    <w:rsid w:val="00F84D99"/>
    <w:rsid w:val="00F85697"/>
    <w:rsid w:val="00F93B6A"/>
    <w:rsid w:val="00FA1EEF"/>
    <w:rsid w:val="00FA2012"/>
    <w:rsid w:val="00FA2F6F"/>
    <w:rsid w:val="00FA3102"/>
    <w:rsid w:val="00FA79B1"/>
    <w:rsid w:val="00FB5A52"/>
    <w:rsid w:val="00FB7815"/>
    <w:rsid w:val="00FC19A8"/>
    <w:rsid w:val="00FC1D16"/>
    <w:rsid w:val="00FC256F"/>
    <w:rsid w:val="00FC39D2"/>
    <w:rsid w:val="00FC67DB"/>
    <w:rsid w:val="00FD23F0"/>
    <w:rsid w:val="00FD5BC3"/>
    <w:rsid w:val="00FD613E"/>
    <w:rsid w:val="00FD658C"/>
    <w:rsid w:val="00FE530C"/>
    <w:rsid w:val="00FF04E0"/>
    <w:rsid w:val="00FF5361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7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5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5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5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5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7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5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5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5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5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St-1371/2016</izvorni_sadrzaj>
    <derivirana_varijabla naziv="DomainObject.Predmet.OznakaBroj_1">St-1371/2016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VAŠ DOKTOR d.o.o. za usluge i proizvodnju u likvidaciji</izvorni_sadrzaj>
    <derivirana_varijabla naziv="DomainObject.Predmet.ProtustrankaFormated_1">  VAŠ DOKTOR d.o.o. za usluge i proizvodnju u likvidaciji</derivirana_varijabla>
  </DomainObject.Predmet.ProtustrankaFormated>
  <DomainObject.Predmet.ProtustrankaFormatedOIB>
    <izvorni_sadrzaj>  VAŠ DOKTOR d.o.o. za usluge i proizvodnju u likvidaciji, OIB 06702961152</izvorni_sadrzaj>
    <derivirana_varijabla naziv="DomainObject.Predmet.ProtustrankaFormatedOIB_1">  VAŠ DOKTOR d.o.o. za usluge i proizvodnju u likvidaciji, OIB 06702961152</derivirana_varijabla>
  </DomainObject.Predmet.ProtustrankaFormatedOIB>
  <DomainObject.Predmet.ProtustrankaFormatedWithAdress>
    <izvorni_sadrzaj> VAŠ DOKTOR d.o.o. za usluge i proizvodnju u likvidaciji, Europske avenije 10, 31000 Osijek</izvorni_sadrzaj>
    <derivirana_varijabla naziv="DomainObject.Predmet.ProtustrankaFormatedWithAdress_1"> VAŠ DOKTOR d.o.o. za usluge i proizvodnju u likvidaciji, Europske avenije 10, 31000 Osijek</derivirana_varijabla>
  </DomainObject.Predmet.ProtustrankaFormatedWithAdress>
  <DomainObject.Predmet.ProtustrankaFormatedWithAdressOIB>
    <izvorni_sadrzaj> VAŠ DOKTOR d.o.o. za usluge i proizvodnju u likvidaciji, OIB 06702961152, Europske avenije 10, 31000 Osijek</izvorni_sadrzaj>
    <derivirana_varijabla naziv="DomainObject.Predmet.ProtustrankaFormatedWithAdressOIB_1"> VAŠ DOKTOR d.o.o. za usluge i proizvodnju u likvidaciji, OIB 06702961152, Europske avenije 10, 31000 Osijek</derivirana_varijabla>
  </DomainObject.Predmet.ProtustrankaFormatedWithAdressOIB>
  <DomainObject.Predmet.ProtustrankaWithAdress>
    <izvorni_sadrzaj>VAŠ DOKTOR d.o.o. za usluge i proizvodnju u likvidaciji Europske avenije 10, 31000 Osijek</izvorni_sadrzaj>
    <derivirana_varijabla naziv="DomainObject.Predmet.ProtustrankaWithAdress_1">VAŠ DOKTOR d.o.o. za usluge i proizvodnju u likvidaciji Europske avenije 10, 31000 Osijek</derivirana_varijabla>
  </DomainObject.Predmet.ProtustrankaWithAdress>
  <DomainObject.Predmet.ProtustrankaWithAdressOIB>
    <izvorni_sadrzaj>VAŠ DOKTOR d.o.o. za usluge i proizvodnju u likvidaciji, OIB 06702961152, Europske avenije 10, 31000 Osijek</izvorni_sadrzaj>
    <derivirana_varijabla naziv="DomainObject.Predmet.ProtustrankaWithAdressOIB_1">VAŠ DOKTOR d.o.o. za usluge i proizvodnju u likvidaciji, OIB 06702961152, Europske avenije 10, 31000 Osijek</derivirana_varijabla>
  </DomainObject.Predmet.ProtustrankaWithAdressOIB>
  <DomainObject.Predmet.ProtustrankaNazivFormated>
    <izvorni_sadrzaj>VAŠ DOKTOR d.o.o. za usluge i proizvodnju u likvidaciji</izvorni_sadrzaj>
    <derivirana_varijabla naziv="DomainObject.Predmet.ProtustrankaNazivFormated_1">VAŠ DOKTOR d.o.o. za usluge i proizvodnju u likvidaciji</derivirana_varijabla>
  </DomainObject.Predmet.ProtustrankaNazivFormated>
  <DomainObject.Predmet.ProtustrankaNazivFormatedOIB>
    <izvorni_sadrzaj>VAŠ DOKTOR d.o.o. za usluge i proizvodnju u likvidaciji, OIB 06702961152</izvorni_sadrzaj>
    <derivirana_varijabla naziv="DomainObject.Predmet.ProtustrankaNazivFormatedOIB_1">VAŠ DOKTOR d.o.o. za usluge i proizvodnju u likvidaciji, OIB 06702961152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VAŠ DOKTOR d.o.o. za usluge i proizvodnju u likvidaciji</item>
    </izvorni_sadrzaj>
    <derivirana_varijabla naziv="DomainObject.Predmet.ProtuStrankaListFormated_1">
      <item>VAŠ DOKTOR d.o.o. za usluge i proizvodnju u likvidaciji</item>
    </derivirana_varijabla>
  </DomainObject.Predmet.ProtuStrankaListFormated>
  <DomainObject.Predmet.ProtuStrankaListFormatedOIB>
    <izvorni_sadrzaj>
      <item>VAŠ DOKTOR d.o.o. za usluge i proizvodnju u likvidaciji, OIB 06702961152</item>
    </izvorni_sadrzaj>
    <derivirana_varijabla naziv="DomainObject.Predmet.ProtuStrankaListFormatedOIB_1">
      <item>VAŠ DOKTOR d.o.o. za usluge i proizvodnju u likvidaciji, OIB 06702961152</item>
    </derivirana_varijabla>
  </DomainObject.Predmet.ProtuStrankaListFormatedOIB>
  <DomainObject.Predmet.ProtuStrankaListFormatedWithAdress>
    <izvorni_sadrzaj>
      <item>VAŠ DOKTOR d.o.o. za usluge i proizvodnju u likvidaciji, Europske avenije 10, 31000 Osijek</item>
    </izvorni_sadrzaj>
    <derivirana_varijabla naziv="DomainObject.Predmet.ProtuStrankaListFormatedWithAdress_1">
      <item>VAŠ DOKTOR d.o.o. za usluge i proizvodnju u likvidaciji, Europske avenije 10, 31000 Osijek</item>
    </derivirana_varijabla>
  </DomainObject.Predmet.ProtuStrankaListFormatedWithAdress>
  <DomainObject.Predmet.ProtuStrankaListFormatedWithAdressOIB>
    <izvorni_sadrzaj>
      <item>VAŠ DOKTOR d.o.o. za usluge i proizvodnju u likvidaciji, OIB 06702961152, Europske avenije 10, 31000 Osijek</item>
    </izvorni_sadrzaj>
    <derivirana_varijabla naziv="DomainObject.Predmet.ProtuStrankaListFormatedWithAdressOIB_1">
      <item>VAŠ DOKTOR d.o.o. za usluge i proizvodnju u likvidaciji, OIB 06702961152, Europske avenije 10, 31000 Osijek</item>
    </derivirana_varijabla>
  </DomainObject.Predmet.ProtuStrankaListFormatedWithAdressOIB>
  <DomainObject.Predmet.ProtuStrankaListNazivFormated>
    <izvorni_sadrzaj>
      <item>VAŠ DOKTOR d.o.o. za usluge i proizvodnju u likvidaciji</item>
    </izvorni_sadrzaj>
    <derivirana_varijabla naziv="DomainObject.Predmet.ProtuStrankaListNazivFormated_1">
      <item>VAŠ DOKTOR d.o.o. za usluge i proizvodnju u likvidaciji</item>
    </derivirana_varijabla>
  </DomainObject.Predmet.ProtuStrankaListNazivFormated>
  <DomainObject.Predmet.ProtuStrankaListNazivFormatedOIB>
    <izvorni_sadrzaj>
      <item>VAŠ DOKTOR d.o.o. za usluge i proizvodnju u likvidaciji, OIB 06702961152</item>
    </izvorni_sadrzaj>
    <derivirana_varijabla naziv="DomainObject.Predmet.ProtuStrankaListNazivFormatedOIB_1">
      <item>VAŠ DOKTOR d.o.o. za usluge i proizvodnju u likvidaciji, OIB 06702961152</item>
    </derivirana_varijabla>
  </DomainObject.Predmet.ProtuStrankaListNazivFormatedOIB>
  <DomainObject.Predmet.OstaliListFormated>
    <izvorni_sadrzaj>
      <item>ŽDO GUO Osijek</item>
      <item>Jozo Pavičić</item>
      <item>Domagoj Landeka</item>
    </izvorni_sadrzaj>
    <derivirana_varijabla naziv="DomainObject.Predmet.OstaliListFormated_1">
      <item>ŽDO GUO Osijek</item>
      <item>Jozo Pavičić</item>
      <item>Domagoj Landeka</item>
    </derivirana_varijabla>
  </DomainObject.Predmet.OstaliListFormated>
  <DomainObject.Predmet.OstaliListFormatedOIB>
    <izvorni_sadrzaj>
      <item>ŽDO GUO Osijek</item>
      <item>Jozo Pavičić, OIB 69969627936</item>
      <item>Domagoj Landeka, OIB 44307097451</item>
    </izvorni_sadrzaj>
    <derivirana_varijabla naziv="DomainObject.Predmet.OstaliListFormatedOIB_1">
      <item>ŽDO GUO Osijek</item>
      <item>Jozo Pavičić, OIB 69969627936</item>
      <item>Domagoj Landeka, OIB 44307097451</item>
    </derivirana_varijabla>
  </DomainObject.Predmet.OstaliListFormatedOIB>
  <DomainObject.Predmet.OstaliListFormatedWithAdress>
    <izvorni_sadrzaj>
      <item>ŽDO GUO Osijek</item>
      <item>Jozo Pavičić, Svetog Roka 44, 31000 Osijek</item>
      <item>Domagoj Landeka, Sigetska 23, 32100 Vinkovci</item>
    </izvorni_sadrzaj>
    <derivirana_varijabla naziv="DomainObject.Predmet.OstaliListFormatedWithAdress_1">
      <item>ŽDO GUO Osijek</item>
      <item>Jozo Pavičić, Svetog Roka 44, 31000 Osijek</item>
      <item>Domagoj Landeka, Sigetska 23, 32100 Vinkovci</item>
    </derivirana_varijabla>
  </DomainObject.Predmet.OstaliListFormatedWithAdress>
  <DomainObject.Predmet.OstaliListFormatedWithAdressOIB>
    <izvorni_sadrzaj>
      <item>ŽDO GUO Osijek</item>
      <item>Jozo Pavičić, OIB 69969627936, Svetog Roka 44, 31000 Osijek</item>
      <item>Domagoj Landeka, OIB 44307097451, Sigetska 23, 32100 Vinkovci</item>
    </izvorni_sadrzaj>
    <derivirana_varijabla naziv="DomainObject.Predmet.OstaliListFormatedWithAdressOIB_1">
      <item>ŽDO GUO Osijek</item>
      <item>Jozo Pavičić, OIB 69969627936, Svetog Roka 44, 31000 Osijek</item>
      <item>Domagoj Landeka, OIB 44307097451, Sigetska 23, 32100 Vinkovci</item>
    </derivirana_varijabla>
  </DomainObject.Predmet.OstaliListFormatedWithAdressOIB>
  <DomainObject.Predmet.OstaliListNazivFormated>
    <izvorni_sadrzaj>
      <item>ŽDO GUO Osijek</item>
      <item>Jozo Pavičić</item>
      <item>Domagoj Landeka</item>
    </izvorni_sadrzaj>
    <derivirana_varijabla naziv="DomainObject.Predmet.OstaliListNazivFormated_1">
      <item>ŽDO GUO Osijek</item>
      <item>Jozo Pavičić</item>
      <item>Domagoj Landeka</item>
    </derivirana_varijabla>
  </DomainObject.Predmet.OstaliListNazivFormated>
  <DomainObject.Predmet.OstaliListNazivFormatedOIB>
    <izvorni_sadrzaj>
      <item>ŽDO GUO Osijek</item>
      <item>Jozo Pavičić, OIB 69969627936</item>
      <item>Domagoj Landeka, OIB 44307097451</item>
    </izvorni_sadrzaj>
    <derivirana_varijabla naziv="DomainObject.Predmet.OstaliListNazivFormatedOIB_1">
      <item>ŽDO GUO Osijek</item>
      <item>Jozo Pavičić, OIB 69969627936</item>
      <item>Domagoj Landeka, OIB 44307097451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VAŠ DOKTOR d.o.o. za usluge i proizvodnju u likvidaciji</izvorni_sadrzaj>
    <derivirana_varijabla naziv="DomainObject.Predmet.ProtustrankaIDrugi_1">VAŠ DOKTOR d.o.o. za usluge i proizvodnju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VAŠ DOKTOR d.o.o. za usluge i proizvodnju u likvidaciji, OIB 06702961152, Europske avenije 10, 31000 Osijek</izvorni_sadrzaj>
    <derivirana_varijabla naziv="DomainObject.Predmet.ProtustrankaIDrugiAdressOIB_1">VAŠ DOKTOR d.o.o. za usluge i proizvodnju u likvidaciji, OIB 06702961152, Europske avenije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VAŠ DOKTOR d.o.o. za usluge i proizvodnju u likvidaciji</item>
      <item>ŽDO GUO Osijek</item>
      <item>Jozo Pavičić</item>
      <item>Domagoj Landeka</item>
    </izvorni_sadrzaj>
    <derivirana_varijabla naziv="DomainObject.Predmet.SudioniciListNaziv_1">
      <item>FINA RC OSIJEK</item>
      <item>VAŠ DOKTOR d.o.o. za usluge i proizvodnju u likvidaciji</item>
      <item>ŽDO GUO Osijek</item>
      <item>Jozo Pavičić</item>
      <item>Domagoj Landeka</item>
    </derivirana_varijabla>
  </DomainObject.Predmet.SudioniciListNaziv>
  <DomainObject.Predmet.SudioniciListAdressOIB>
    <izvorni_sadrzaj>
      <item>FINA RC OSIJEK, OIB 85821130368</item>
      <item>VAŠ DOKTOR d.o.o. za usluge i proizvodnju u likvidaciji, OIB 06702961152, Europske avenije 10,31000 Osijek</item>
      <item>ŽDO GUO Osijek</item>
      <item>Jozo Pavičić, OIB 69969627936, Svetog Roka 44,31000 Osijek</item>
      <item>Domagoj Landeka, OIB 44307097451, Sigetska 23,32100 Vinkovci</item>
    </izvorni_sadrzaj>
    <derivirana_varijabla naziv="DomainObject.Predmet.SudioniciListAdressOIB_1">
      <item>FINA RC OSIJEK, OIB 85821130368</item>
      <item>VAŠ DOKTOR d.o.o. za usluge i proizvodnju u likvidaciji, OIB 06702961152, Europske avenije 10,31000 Osijek</item>
      <item>ŽDO GUO Osijek</item>
      <item>Jozo Pavičić, OIB 69969627936, Svetog Roka 44,31000 Osijek</item>
      <item>Domagoj Landeka, OIB 44307097451, Sigetska 23,32100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06702961152</item>
      <item>, OIB null</item>
      <item>, OIB 69969627936</item>
      <item>, OIB 44307097451</item>
    </izvorni_sadrzaj>
    <derivirana_varijabla naziv="DomainObject.Predmet.SudioniciListNazivOIB_1">
      <item>, OIB 85821130368</item>
      <item>, OIB 06702961152</item>
      <item>, OIB null</item>
      <item>, OIB 69969627936</item>
      <item>, OIB 44307097451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783366-5601-4B22-83CE-911A850644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678</properties:Words>
  <properties:Characters>3657</properties:Characters>
  <properties:Lines>93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2016-08-22T12:44:00Z</dcterms:created>
  <dc:creator>sban</dc:creator>
  <cp:lastModifiedBy>Elizabeta Đeke</cp:lastModifiedBy>
  <cp:lastPrinted>2016-08-22T12:33:00Z</cp:lastPrinted>
  <dcterms:modified xmlns:xsi="http://www.w3.org/2001/XMLSchema-instance" xsi:type="dcterms:W3CDTF">2016-08-22T12:44:00Z</dcterms:modified>
  <cp:revision>3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