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D2E6F" w14:paraId="71DA66C2" w:rsidRDefault="00EE4162" w:rsidP="00EE4162" w:rsidR="00EE4162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2A51118" w:rsidRDefault="00EE4162" w:rsidP="00EE4162" w:rsidR="00EE4162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18D9FDB" w:rsidRDefault="00EE4162" w:rsidP="00EE4162" w:rsidR="00EE4162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13A821A" w:rsidRDefault="00EE4162" w:rsidP="00EE4162" w:rsidR="00EE4162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C9E0EB7" w:rsidRDefault="00EE4162" w:rsidP="00EE4162" w:rsidR="00EE4162">
      <w:pPr>
        <w:tabs>
          <w:tab w:pos="709" w:val="left"/>
        </w:tabs>
        <w:jc w:val="right"/>
      </w:pPr>
      <w:r>
        <w:t xml:space="preserve">42. St-6868/2015    </w:t>
      </w:r>
    </w:p>
    <w:p w14:textId="77777777" w14:paraId="76A75233" w:rsidRDefault="00EE4162" w:rsidP="00EE4162" w:rsidR="00EE4162">
      <w:pPr>
        <w:tabs>
          <w:tab w:pos="709" w:val="left"/>
        </w:tabs>
        <w:jc w:val="right"/>
      </w:pPr>
    </w:p>
    <w:p w14:textId="77777777" w14:paraId="0C0978EC" w:rsidRDefault="00EE4162" w:rsidP="00EE4162" w:rsidR="00EE4162">
      <w:pPr>
        <w:tabs>
          <w:tab w:pos="709" w:val="left"/>
        </w:tabs>
        <w:jc w:val="center"/>
      </w:pPr>
      <w:r>
        <w:t>R E P U B L I K A   H R V A T S K A</w:t>
      </w:r>
    </w:p>
    <w:p w14:textId="77777777" w14:paraId="6270BC17" w:rsidRDefault="00EE4162" w:rsidP="00EE4162" w:rsidR="00EE4162">
      <w:pPr>
        <w:tabs>
          <w:tab w:pos="709" w:val="left"/>
        </w:tabs>
        <w:jc w:val="center"/>
      </w:pPr>
    </w:p>
    <w:p w14:textId="77777777" w14:paraId="19ECADB4" w:rsidRDefault="00EE4162" w:rsidP="00EE4162" w:rsidR="00EE4162">
      <w:pPr>
        <w:tabs>
          <w:tab w:pos="709" w:val="left"/>
        </w:tabs>
        <w:jc w:val="center"/>
      </w:pPr>
      <w:r>
        <w:t>R J E Š E N J E</w:t>
      </w:r>
    </w:p>
    <w:p w14:textId="77777777" w14:paraId="27D082B9" w:rsidRDefault="00EE4162" w:rsidP="00EE4162" w:rsidR="00EE4162">
      <w:pPr>
        <w:tabs>
          <w:tab w:pos="709" w:val="left"/>
        </w:tabs>
        <w:jc w:val="both"/>
      </w:pPr>
    </w:p>
    <w:p w14:textId="77777777" w14:paraId="0533ACC2" w:rsidRDefault="00EE4162" w:rsidP="00EE4162" w:rsidR="00EE4162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BELL STATION j. d.o.o., Harmica, Ivana Perkovca 36, OIB 37725387079, dana 27. svibnja 2016.g. </w:t>
      </w:r>
    </w:p>
    <w:p w14:textId="77777777" w14:paraId="2A772EC6" w:rsidRDefault="00EE4162" w:rsidP="00EE4162" w:rsidR="00EE4162">
      <w:pPr>
        <w:tabs>
          <w:tab w:pos="709" w:val="left"/>
        </w:tabs>
        <w:jc w:val="both"/>
      </w:pPr>
    </w:p>
    <w:p w14:textId="77777777" w14:paraId="394A206C" w:rsidRDefault="00EE4162" w:rsidP="00EE4162" w:rsidR="00EE4162">
      <w:pPr>
        <w:tabs>
          <w:tab w:pos="709" w:val="left"/>
        </w:tabs>
        <w:jc w:val="both"/>
      </w:pPr>
    </w:p>
    <w:p w14:textId="77777777" w14:paraId="6BCA9571" w:rsidRDefault="00EE4162" w:rsidP="00EE4162" w:rsidR="00EE4162">
      <w:pPr>
        <w:tabs>
          <w:tab w:pos="709" w:val="left"/>
        </w:tabs>
        <w:jc w:val="center"/>
      </w:pPr>
      <w:r>
        <w:t>r i j e š i o   j e</w:t>
      </w:r>
    </w:p>
    <w:p w14:textId="77777777" w14:paraId="55D3F175" w:rsidRDefault="00EE4162" w:rsidP="00EE4162" w:rsidR="00EE4162">
      <w:pPr>
        <w:tabs>
          <w:tab w:pos="709" w:val="left"/>
        </w:tabs>
        <w:jc w:val="both"/>
      </w:pPr>
    </w:p>
    <w:p w14:textId="77777777" w14:paraId="3EE2F470" w:rsidRDefault="00EE4162" w:rsidP="00EE4162" w:rsidR="00EE4162">
      <w:pPr>
        <w:ind w:firstLine="708"/>
        <w:jc w:val="both"/>
      </w:pPr>
      <w:r>
        <w:t xml:space="preserve">I   Otvara se stečajni postupak nad dužnikom BELL STATION j. d.o.o., Harmica, Ivana Perkovca 36, OIB 37725387079. </w:t>
      </w:r>
    </w:p>
    <w:p w14:textId="77777777" w14:paraId="23C84BD9" w:rsidRDefault="00EE4162" w:rsidP="00EE4162" w:rsidR="00EE4162">
      <w:pPr>
        <w:ind w:firstLine="708"/>
        <w:jc w:val="both"/>
      </w:pPr>
      <w:r>
        <w:t xml:space="preserve">Stečajni postupak otvoren je 27. svibnja 2016.g. u 15,00 sati kada je ovo rješenje objavljeno na mrežnoj stanici e-oglasne ploče ovog suda.   </w:t>
      </w:r>
    </w:p>
    <w:p w14:textId="77777777" w14:paraId="56129188" w:rsidRDefault="00EE4162" w:rsidP="00EE4162" w:rsidR="00EE4162">
      <w:pPr>
        <w:ind w:firstLine="708"/>
        <w:jc w:val="both"/>
      </w:pPr>
    </w:p>
    <w:p w14:textId="77777777" w14:paraId="2165F61C" w:rsidRDefault="00EE4162" w:rsidP="00EE4162" w:rsidR="00EE4162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Tibor Toth, Zagreb, Hribarov prilaz 10, OIB: 65132060598. </w:t>
      </w:r>
    </w:p>
    <w:p w14:textId="77777777" w14:paraId="5F9F52A2" w:rsidRDefault="00EE4162" w:rsidP="00EE4162" w:rsidR="00EE4162">
      <w:pPr>
        <w:ind w:firstLine="708"/>
        <w:jc w:val="both"/>
      </w:pPr>
    </w:p>
    <w:p w14:textId="77777777" w14:paraId="7E31EF1C" w:rsidRDefault="00EE4162" w:rsidP="00EE4162" w:rsidR="00EE4162">
      <w:pPr>
        <w:ind w:firstLine="708"/>
        <w:jc w:val="both"/>
      </w:pPr>
      <w:r>
        <w:t>III  Zaključuje se stečajni postupak nad dužnikom BELL STATION j. d.o.o., Harmica, Ivana Perkovca 36, OIB 37725387079.</w:t>
      </w:r>
    </w:p>
    <w:p w14:textId="77777777" w14:paraId="5CAEF257" w:rsidRDefault="00EE4162" w:rsidP="00EE4162" w:rsidR="00EE4162">
      <w:pPr>
        <w:tabs>
          <w:tab w:pos="4150" w:val="left"/>
        </w:tabs>
        <w:ind w:firstLine="708"/>
        <w:jc w:val="both"/>
      </w:pPr>
      <w:r>
        <w:tab/>
      </w:r>
    </w:p>
    <w:p w14:textId="77777777" w14:paraId="3E93E679" w:rsidRDefault="00EE4162" w:rsidP="00EE4162" w:rsidR="00EE4162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AFD74E4" w:rsidRDefault="00EE4162" w:rsidP="00EE4162" w:rsidR="00EE4162">
      <w:pPr>
        <w:ind w:firstLine="708"/>
        <w:jc w:val="both"/>
      </w:pPr>
    </w:p>
    <w:p w14:textId="77777777" w14:paraId="787A2CDC" w:rsidRDefault="00EE4162" w:rsidP="00EE4162" w:rsidR="00EE4162">
      <w:pPr>
        <w:ind w:firstLine="708"/>
        <w:jc w:val="both"/>
      </w:pPr>
    </w:p>
    <w:p w14:textId="77777777" w14:paraId="0217F28E" w:rsidRDefault="00EE4162" w:rsidP="00EE4162" w:rsidR="00EE4162">
      <w:pPr>
        <w:jc w:val="center"/>
      </w:pPr>
      <w:r>
        <w:t>Obrazloženje</w:t>
      </w:r>
    </w:p>
    <w:p w14:textId="77777777" w14:paraId="6BC0E403" w:rsidRDefault="00EE4162" w:rsidP="00EE4162" w:rsidR="00EE4162">
      <w:pPr>
        <w:jc w:val="center"/>
      </w:pPr>
    </w:p>
    <w:p w14:textId="77777777" w14:paraId="61F82A4C" w:rsidRDefault="00EE4162" w:rsidP="00EE4162" w:rsidR="00EE4162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087B82E6" w:rsidRDefault="00EE4162" w:rsidP="00EE4162" w:rsidR="00EE4162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5596A81" w:rsidRDefault="00EE4162" w:rsidP="00EE4162" w:rsidR="00EE4162">
      <w:pPr>
        <w:ind w:firstLine="708"/>
        <w:jc w:val="both"/>
      </w:pPr>
      <w:r>
        <w:t xml:space="preserve">Po zaključku nije postupljeno. </w:t>
      </w:r>
    </w:p>
    <w:p w14:textId="77777777" w14:paraId="52578C23" w:rsidRDefault="00EE4162" w:rsidP="00EE4162" w:rsidR="00EE416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03A7FA2D" w:rsidRDefault="00EE4162" w:rsidP="00EE4162" w:rsidR="00EE416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E35538F" w:rsidRDefault="00EE4162" w:rsidP="00EE4162" w:rsidR="00EE416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ED36C2B" w:rsidRDefault="00EE4162" w:rsidP="00EE4162" w:rsidR="00EE416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FE97195" w:rsidRDefault="00EE4162" w:rsidP="00EE4162" w:rsidR="00EE416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9B7314D" w:rsidRDefault="00EE4162" w:rsidP="00EE4162" w:rsidR="00EE416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3EB3E74" w:rsidRDefault="00EE4162" w:rsidP="00EE4162" w:rsidR="00EE4162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2C795B2" w:rsidRDefault="00EE4162" w:rsidP="00EE4162" w:rsidR="00EE416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DC6B849" w:rsidRDefault="00EE4162" w:rsidP="00EE4162" w:rsidR="00EE4162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B98B491" w:rsidRDefault="00EE4162" w:rsidP="00EE4162" w:rsidR="00EE4162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24468AB" w:rsidTr="00EE4162" w:rsidR="00EE4162">
        <w:tc>
          <w:tcPr>
            <w:tcW w:type="dxa" w:w="2346"/>
          </w:tcPr>
          <w:p w14:textId="77777777" w14:paraId="3C53F5AB" w:rsidRDefault="00EE4162" w:rsidR="00EE4162">
            <w:pPr>
              <w:tabs>
                <w:tab w:pos="709" w:val="left"/>
              </w:tabs>
              <w:jc w:val="right"/>
            </w:pPr>
            <w:r>
              <w:t xml:space="preserve">42. St-6868/2015          </w:t>
            </w:r>
          </w:p>
          <w:p w14:textId="77777777" w14:paraId="7C047689" w:rsidRDefault="00EE4162" w:rsidR="00EE4162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5704E8D" w:rsidRDefault="00EE4162" w:rsidP="00EE4162" w:rsidR="00EE4162">
      <w:pPr>
        <w:jc w:val="both"/>
      </w:pPr>
    </w:p>
    <w:p w14:textId="77777777" w14:paraId="60823650" w:rsidRDefault="00EE4162" w:rsidP="00EE4162" w:rsidR="00EE4162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E6A72A6" w:rsidRDefault="00EE4162" w:rsidP="00EE4162" w:rsidR="00EE4162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4BD5778" w:rsidRDefault="00EE4162" w:rsidP="00EE4162" w:rsidR="00EE4162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ED17886" w:rsidRDefault="00EE4162" w:rsidP="00EE4162" w:rsidR="00EE4162">
      <w:pPr>
        <w:jc w:val="both"/>
      </w:pPr>
      <w:r>
        <w:tab/>
        <w:t>Izbor stečajnog upravitelja odabran je primjenom odredbe čl. 432 SZ.</w:t>
      </w:r>
    </w:p>
    <w:p w14:textId="77777777" w14:paraId="45099607" w:rsidRDefault="00EE4162" w:rsidP="00EE4162" w:rsidR="00EE4162">
      <w:pPr>
        <w:jc w:val="both"/>
      </w:pPr>
      <w:r>
        <w:tab/>
      </w:r>
    </w:p>
    <w:p w14:textId="77777777" w14:paraId="1BCD7338" w:rsidRDefault="00EE4162" w:rsidP="00EE4162" w:rsidR="00EE4162">
      <w:pPr>
        <w:tabs>
          <w:tab w:pos="709" w:val="left"/>
        </w:tabs>
        <w:jc w:val="center"/>
      </w:pPr>
      <w:r>
        <w:t xml:space="preserve">U Zagrebu,  27. svibnja 2016.g. </w:t>
      </w:r>
    </w:p>
    <w:p w14:textId="77777777" w14:paraId="33C9FBAB" w:rsidRDefault="00EE4162" w:rsidP="00EE4162" w:rsidR="00EE4162">
      <w:pPr>
        <w:tabs>
          <w:tab w:pos="709" w:val="left"/>
        </w:tabs>
      </w:pPr>
    </w:p>
    <w:p w14:textId="77777777" w14:paraId="66C89E2B" w:rsidRDefault="00EE4162" w:rsidP="00EE4162" w:rsidR="00EE4162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968C9AA" w:rsidRDefault="00EE4162" w:rsidP="00EE4162" w:rsidR="00EE4162">
      <w:pPr>
        <w:tabs>
          <w:tab w:pos="709" w:val="left"/>
        </w:tabs>
      </w:pPr>
    </w:p>
    <w:p w14:textId="77777777" w14:paraId="040D43C5" w:rsidRDefault="00EE4162" w:rsidP="00EE4162" w:rsidR="00EE4162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BED9B36" w:rsidRDefault="00EE4162" w:rsidP="00EE4162" w:rsidR="00EE4162">
      <w:pPr>
        <w:tabs>
          <w:tab w:pos="709" w:val="left"/>
        </w:tabs>
      </w:pPr>
    </w:p>
    <w:p w14:textId="77777777" w14:paraId="35681466" w:rsidRDefault="00EE4162" w:rsidP="00EE4162" w:rsidR="00EE4162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4E36637" w:rsidRDefault="00EE4162" w:rsidP="00EE4162" w:rsidR="00EE4162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2D55207" w:rsidRDefault="00EE4162" w:rsidP="00EE4162" w:rsidR="00EE4162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5CB8AEBB" w:rsidRDefault="00EE4162" w:rsidP="00EE4162" w:rsidR="00EE4162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414341F" w:rsidRDefault="00EE4162" w:rsidP="00EE4162" w:rsidR="00EE4162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6204A3A" w:rsidRDefault="00EE4162" w:rsidP="00EE4162" w:rsidR="00EE4162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1FCC590E" w:rsidRDefault="00EE4162" w:rsidP="00EE4162" w:rsidR="00EE4162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7D813A96" w:rsidRDefault="00EE4162" w:rsidP="00EE4162" w:rsidR="00EE4162">
      <w:pPr>
        <w:tabs>
          <w:tab w:pos="709" w:val="left"/>
        </w:tabs>
      </w:pPr>
    </w:p>
    <w:p w14:textId="77777777" w14:paraId="61B177CA" w:rsidRDefault="00EE4162" w:rsidP="00EE4162" w:rsidR="00EE4162">
      <w:pPr>
        <w:tabs>
          <w:tab w:pos="709" w:val="left"/>
        </w:tabs>
      </w:pPr>
    </w:p>
    <w:p w14:textId="77777777" w14:paraId="704D5E6A" w:rsidRDefault="00EE4162" w:rsidP="00EE4162" w:rsidR="00EE4162">
      <w:pPr>
        <w:jc w:val="both"/>
      </w:pPr>
    </w:p>
    <w:p w14:textId="77777777" w14:paraId="632C0723" w:rsidRDefault="00EE4162" w:rsidP="00EE4162" w:rsidR="00EE4162">
      <w:pPr>
        <w:tabs>
          <w:tab w:pos="709" w:val="left"/>
        </w:tabs>
      </w:pPr>
    </w:p>
    <w:p w14:textId="77777777" w14:paraId="2B1AA282" w:rsidRDefault="00EE4162" w:rsidP="00EE4162" w:rsidR="00EE4162">
      <w:pPr>
        <w:tabs>
          <w:tab w:pos="709" w:val="left"/>
        </w:tabs>
      </w:pPr>
    </w:p>
    <w:p w14:textId="77777777" w14:paraId="37D91212" w:rsidRDefault="00EE4162" w:rsidP="00EE4162" w:rsidR="00EE4162">
      <w:pPr>
        <w:jc w:val="both"/>
      </w:pPr>
    </w:p>
    <w:p w14:textId="77777777" w14:paraId="1D9702E6" w:rsidRDefault="00EE4162" w:rsidP="00EE4162" w:rsidR="00EE4162">
      <w:pPr>
        <w:jc w:val="both"/>
      </w:pPr>
    </w:p>
    <w:p w14:textId="77777777" w14:paraId="4556FA89" w:rsidRDefault="00EE4162" w:rsidP="00EE4162" w:rsidR="00EE4162">
      <w:pPr>
        <w:jc w:val="both"/>
      </w:pPr>
    </w:p>
    <w:p w14:textId="77777777" w14:paraId="34D63076" w:rsidRDefault="00EE4162" w:rsidP="00EE4162" w:rsidR="00EE4162">
      <w:pPr>
        <w:jc w:val="both"/>
      </w:pPr>
    </w:p>
    <w:p w14:textId="77777777" w14:paraId="180DFEC7" w:rsidRDefault="00EE4162" w:rsidP="00EE4162" w:rsidR="00EE4162">
      <w:pPr>
        <w:jc w:val="both"/>
      </w:pPr>
    </w:p>
    <w:p w14:textId="77777777" w14:paraId="6BF3DEF3" w:rsidRDefault="00EE4162" w:rsidP="00EE4162" w:rsidR="00EE4162">
      <w:pPr>
        <w:jc w:val="both"/>
      </w:pPr>
    </w:p>
    <w:p w14:textId="085C550B" w14:paraId="085C550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4162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E4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1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1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1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1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E4162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EE4162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EE4162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EE416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E41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416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E4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1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1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1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1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E4162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EE416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EE4162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EE416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E41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16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463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6868</izvorni_sadrzaj>
    <derivirana_varijabla naziv="DomainObject.Predmet.Broj_1">6868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St-6868/2015</izvorni_sadrzaj>
    <derivirana_varijabla naziv="DomainObject.Predmet.OznakaBroj_1">St-6868/2015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 STATION j.d.o.o.</izvorni_sadrzaj>
    <derivirana_varijabla naziv="DomainObject.Predmet.ProtustrankaFormated_1">  BELL STATION j.d.o.o.</derivirana_varijabla>
  </DomainObject.Predmet.ProtustrankaFormated>
  <DomainObject.Predmet.ProtustrankaFormatedOIB>
    <izvorni_sadrzaj>  BELL STATION j.d.o.o., OIB 37725387079</izvorni_sadrzaj>
    <derivirana_varijabla naziv="DomainObject.Predmet.ProtustrankaFormatedOIB_1">  BELL STATION j.d.o.o., OIB 37725387079</derivirana_varijabla>
  </DomainObject.Predmet.ProtustrankaFormatedOIB>
  <DomainObject.Predmet.ProtustrankaFormatedWithAdress>
    <izvorni_sadrzaj> BELL STATION j.d.o.o., Ivana Perkovca 36, 10292 Harmica</izvorni_sadrzaj>
    <derivirana_varijabla naziv="DomainObject.Predmet.ProtustrankaFormatedWithAdress_1"> BELL STATION j.d.o.o., Ivana Perkovca 36, 10292 Harmica</derivirana_varijabla>
  </DomainObject.Predmet.ProtustrankaFormatedWithAdress>
  <DomainObject.Predmet.ProtustrankaFormatedWithAdressOIB>
    <izvorni_sadrzaj> BELL STATION j.d.o.o., OIB 37725387079, Ivana Perkovca 36, 10292 Harmica</izvorni_sadrzaj>
    <derivirana_varijabla naziv="DomainObject.Predmet.ProtustrankaFormatedWithAdressOIB_1"> BELL STATION j.d.o.o., OIB 37725387079, Ivana Perkovca 36, 10292 Harmica</derivirana_varijabla>
  </DomainObject.Predmet.ProtustrankaFormatedWithAdressOIB>
  <DomainObject.Predmet.ProtustrankaWithAdress>
    <izvorni_sadrzaj>BELL STATION j.d.o.o. Ivana Perkovca 36, 10292 Harmica</izvorni_sadrzaj>
    <derivirana_varijabla naziv="DomainObject.Predmet.ProtustrankaWithAdress_1">BELL STATION j.d.o.o. Ivana Perkovca 36, 10292 Harmica</derivirana_varijabla>
  </DomainObject.Predmet.ProtustrankaWithAdress>
  <DomainObject.Predmet.ProtustrankaWithAdressOIB>
    <izvorni_sadrzaj>BELL STATION j.d.o.o., OIB 37725387079, Ivana Perkovca 36, 10292 Harmica</izvorni_sadrzaj>
    <derivirana_varijabla naziv="DomainObject.Predmet.ProtustrankaWithAdressOIB_1">BELL STATION j.d.o.o., OIB 37725387079, Ivana Perkovca 36, 10292 Harmica</derivirana_varijabla>
  </DomainObject.Predmet.ProtustrankaWithAdressOIB>
  <DomainObject.Predmet.ProtustrankaNazivFormated>
    <izvorni_sadrzaj>BELL STATION j.d.o.o.</izvorni_sadrzaj>
    <derivirana_varijabla naziv="DomainObject.Predmet.ProtustrankaNazivFormated_1">BELL STATION j.d.o.o.</derivirana_varijabla>
  </DomainObject.Predmet.ProtustrankaNazivFormated>
  <DomainObject.Predmet.ProtustrankaNazivFormatedOIB>
    <izvorni_sadrzaj>BELL STATION j.d.o.o., OIB 37725387079</izvorni_sadrzaj>
    <derivirana_varijabla naziv="DomainObject.Predmet.ProtustrankaNazivFormatedOIB_1">BELL STATION j.d.o.o., OIB 37725387079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 STATION j.d.o.o.</item>
    </izvorni_sadrzaj>
    <derivirana_varijabla naziv="DomainObject.Predmet.ProtuStrankaListFormated_1">
      <item>BELL STATION j.d.o.o.</item>
    </derivirana_varijabla>
  </DomainObject.Predmet.ProtuStrankaListFormated>
  <DomainObject.Predmet.ProtuStrankaListFormatedOIB>
    <izvorni_sadrzaj>
      <item>BELL STATION j.d.o.o., OIB 37725387079</item>
    </izvorni_sadrzaj>
    <derivirana_varijabla naziv="DomainObject.Predmet.ProtuStrankaListFormatedOIB_1">
      <item>BELL STATION j.d.o.o., OIB 37725387079</item>
    </derivirana_varijabla>
  </DomainObject.Predmet.ProtuStrankaListFormatedOIB>
  <DomainObject.Predmet.ProtuStrankaListFormatedWithAdress>
    <izvorni_sadrzaj>
      <item>BELL STATION j.d.o.o., Ivana Perkovca 36, 10292 Harmica</item>
    </izvorni_sadrzaj>
    <derivirana_varijabla naziv="DomainObject.Predmet.ProtuStrankaListFormatedWithAdress_1">
      <item>BELL STATION j.d.o.o., Ivana Perkovca 36, 10292 Harmica</item>
    </derivirana_varijabla>
  </DomainObject.Predmet.ProtuStrankaListFormatedWithAdress>
  <DomainObject.Predmet.ProtuStrankaListFormatedWithAdressOIB>
    <izvorni_sadrzaj>
      <item>BELL STATION j.d.o.o., OIB 37725387079, Ivana Perkovca 36, 10292 Harmica</item>
    </izvorni_sadrzaj>
    <derivirana_varijabla naziv="DomainObject.Predmet.ProtuStrankaListFormatedWithAdressOIB_1">
      <item>BELL STATION j.d.o.o., OIB 37725387079, Ivana Perkovca 36, 10292 Harmica</item>
    </derivirana_varijabla>
  </DomainObject.Predmet.ProtuStrankaListFormatedWithAdressOIB>
  <DomainObject.Predmet.ProtuStrankaListNazivFormated>
    <izvorni_sadrzaj>
      <item>BELL STATION j.d.o.o.</item>
    </izvorni_sadrzaj>
    <derivirana_varijabla naziv="DomainObject.Predmet.ProtuStrankaListNazivFormated_1">
      <item>BELL STATION j.d.o.o.</item>
    </derivirana_varijabla>
  </DomainObject.Predmet.ProtuStrankaListNazivFormated>
  <DomainObject.Predmet.ProtuStrankaListNazivFormatedOIB>
    <izvorni_sadrzaj>
      <item>BELL STATION j.d.o.o., OIB 37725387079</item>
    </izvorni_sadrzaj>
    <derivirana_varijabla naziv="DomainObject.Predmet.ProtuStrankaListNazivFormatedOIB_1">
      <item>BELL STATION j.d.o.o., OIB 37725387079</item>
    </derivirana_varijabla>
  </DomainObject.Predmet.ProtuStrankaListNazivFormatedOIB>
  <DomainObject.Predmet.OstaliListFormated>
    <izvorni_sadrzaj>
      <item>Zvonimir Dražić</item>
      <item>HRVATSKI ZAVOD ZA MIROVINSKO OSIGURANJE</item>
    </izvorni_sadrzaj>
    <derivirana_varijabla naziv="DomainObject.Predmet.OstaliListFormated_1">
      <item>Zvonimir Dražić</item>
      <item>HRVATSKI ZAVOD ZA MIROVINSKO OSIGURANJE</item>
    </derivirana_varijabla>
  </DomainObject.Predmet.OstaliListFormated>
  <DomainObject.Predmet.OstaliListFormatedOIB>
    <izvorni_sadrzaj>
      <item>Zvonimir Dražić, OIB 70756412882</item>
      <item>HRVATSKI ZAVOD ZA MIROVINSKO OSIGURANJE, OIB 84397956623</item>
    </izvorni_sadrzaj>
    <derivirana_varijabla naziv="DomainObject.Predmet.OstaliListFormatedOIB_1">
      <item>Zvonimir Dražić, OIB 70756412882</item>
      <item>HRVATSKI ZAVOD ZA MIROVINSKO OSIGURANJE, OIB 84397956623</item>
    </derivirana_varijabla>
  </DomainObject.Predmet.OstaliListFormatedOIB>
  <DomainObject.Predmet.OstaliListFormatedWithAdress>
    <izvorni_sadrzaj>
      <item>Zvonimir Dražić, Ivana Perkovca 18, 10292 Harmica</item>
      <item>HRVATSKI ZAVOD ZA MIROVINSKO OSIGURANJE, TRPIMIROVA 4, 10000 Zagreb</item>
    </izvorni_sadrzaj>
    <derivirana_varijabla naziv="DomainObject.Predmet.OstaliListFormatedWithAdress_1">
      <item>Zvonimir Dražić, Ivana Perkovca 18, 10292 Harmica</item>
      <item>HRVATSKI ZAVOD ZA MIROVINSKO OSIGURANJE, TRPIMIROVA 4, 10000 Zagreb</item>
    </derivirana_varijabla>
  </DomainObject.Predmet.OstaliListFormatedWithAdress>
  <DomainObject.Predmet.OstaliListFormatedWithAdressOIB>
    <izvorni_sadrzaj>
      <item>Zvonimir Dražić, OIB 70756412882, Ivana Perkovca 18, 10292 Harmica</item>
      <item>HRVATSKI ZAVOD ZA MIROVINSKO OSIGURANJE, OIB 84397956623, TRPIMIROVA 4, 10000 Zagreb</item>
    </izvorni_sadrzaj>
    <derivirana_varijabla naziv="DomainObject.Predmet.OstaliListFormatedWithAdressOIB_1">
      <item>Zvonimir Dražić, OIB 70756412882, Ivana Perkovca 18, 10292 Harmica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Zvonimir Dražić</item>
      <item>HRVATSKI ZAVOD ZA MIROVINSKO OSIGURANJE</item>
    </izvorni_sadrzaj>
    <derivirana_varijabla naziv="DomainObject.Predmet.OstaliListNazivFormated_1">
      <item>Zvonimir Dražić</item>
      <item>HRVATSKI ZAVOD ZA MIROVINSKO OSIGURANJE</item>
    </derivirana_varijabla>
  </DomainObject.Predmet.OstaliListNazivFormated>
  <DomainObject.Predmet.OstaliListNazivFormatedOIB>
    <izvorni_sadrzaj>
      <item>Zvonimir Dražić, OIB 70756412882</item>
      <item>HRVATSKI ZAVOD ZA MIROVINSKO OSIGURANJE, OIB 84397956623</item>
    </izvorni_sadrzaj>
    <derivirana_varijabla naziv="DomainObject.Predmet.OstaliListNazivFormatedOIB_1">
      <item>Zvonimir Dražić, OIB 70756412882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 STATION j.d.o.o.</izvorni_sadrzaj>
    <derivirana_varijabla naziv="DomainObject.Predmet.ProtustrankaIDrugi_1">BELL STATION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BELL STATION j.d.o.o., OIB 37725387079, Ivana Perkovca 36, 10292 Harmica</izvorni_sadrzaj>
    <derivirana_varijabla naziv="DomainObject.Predmet.ProtustrankaIDrugiAdressOIB_1">BELL STATION j.d.o.o., OIB 37725387079, Ivana Perkovca 36, 10292 Harmica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BELL STATION j.d.o.o.</item>
      <item>Zvonimir Dražić</item>
      <item>HRVATSKI ZAVOD ZA MIROVINSKO OSIGURANJE</item>
    </izvorni_sadrzaj>
    <derivirana_varijabla naziv="DomainObject.Predmet.SudioniciListNaziv_1">
      <item>FINA Regionalni centar Zagreb</item>
      <item>BELL STATION j.d.o.o.</item>
      <item>Zvonimir Dražić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BELL STATION j.d.o.o., OIB 37725387079, Ivana Perkovca 36,10292 Harmica</item>
      <item>Zvonimir Dražić, OIB 70756412882, Ivana Perkovca 18,10292 Harmica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BELL STATION j.d.o.o., OIB 37725387079, Ivana Perkovca 36,10292 Harmica</item>
      <item>Zvonimir Dražić, OIB 70756412882, Ivana Perkovca 18,10292 Harmica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37725387079</item>
      <item>, OIB 70756412882</item>
      <item>, OIB 84397956623</item>
    </izvorni_sadrzaj>
    <derivirana_varijabla naziv="DomainObject.Predmet.SudioniciListNazivOIB_1">
      <item>, OIB 85821130368</item>
      <item>, OIB 37725387079</item>
      <item>, OIB 70756412882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367</properties:Words>
  <properties:Characters>1899</properties:Characters>
  <properties:Lines>87</properties:Lines>
  <properties:Paragraphs>32</properties:Paragraphs>
  <properties:TotalTime>1</properties:TotalTime>
  <properties:ScaleCrop>false</properties:ScaleCrop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2016-05-27T09:04:00Z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