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2edf" w14:paraId="2e82edf" w:rsidRDefault="000F4D4A" w:rsidP="000F4D4A" w:rsidR="000F4D4A">
      <w:pPr>
        <w15:collapsed w:val="false"/>
      </w:pPr>
      <w:bookmarkStart w:name="_GoBack" w:id="0"/>
      <w:bookmarkEnd w:id="0"/>
    </w:p>
    <w:p w:rsidRDefault="000F4D4A" w:rsidP="000F4D4A" w:rsidR="000F4D4A"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</w:t>
      </w:r>
    </w:p>
    <w:p w:rsidRDefault="000F4D4A" w:rsidP="000F4D4A" w:rsidR="000F4D4A">
      <w:r>
        <w:t xml:space="preserve">              </w:t>
      </w:r>
    </w:p>
    <w:p w:rsidRDefault="000F4D4A" w:rsidP="000F4D4A" w:rsidR="000F4D4A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0F4D4A" w:rsidP="000F4D4A" w:rsidR="000F4D4A">
      <w:r>
        <w:t>TRGOVAČKI SUD U ZAGREBU</w:t>
      </w:r>
    </w:p>
    <w:p w:rsidRDefault="000F4D4A" w:rsidP="000F4D4A" w:rsidR="000F4D4A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St-705/2019-</w:t>
      </w:r>
    </w:p>
    <w:p w:rsidRDefault="000F4D4A" w:rsidP="000F4D4A" w:rsidR="000F4D4A"/>
    <w:p w:rsidRDefault="000F4D4A" w:rsidP="000F4D4A" w:rsidR="000F4D4A"/>
    <w:p w:rsidRDefault="000F4D4A" w:rsidP="000F4D4A" w:rsidR="000F4D4A">
      <w:r>
        <w:t xml:space="preserve">                                                   R E P U B L I K A   H R VA T S K A</w:t>
      </w:r>
    </w:p>
    <w:p w:rsidRDefault="000F4D4A" w:rsidP="000F4D4A" w:rsidR="000F4D4A"/>
    <w:p w:rsidRDefault="000F4D4A" w:rsidP="000F4D4A" w:rsidR="000F4D4A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R J E Š E N J E</w:t>
      </w:r>
    </w:p>
    <w:p w:rsidRDefault="000F4D4A" w:rsidP="000F4D4A" w:rsidR="000F4D4A">
      <w:r>
        <w:tab/>
      </w:r>
      <w:r>
        <w:tab/>
      </w:r>
      <w:r>
        <w:tab/>
      </w:r>
      <w:r>
        <w:tab/>
      </w:r>
      <w:r>
        <w:tab/>
      </w:r>
    </w:p>
    <w:p w:rsidRDefault="000F4D4A" w:rsidP="000F4D4A" w:rsidR="000F4D4A"/>
    <w:p w:rsidRDefault="000F4D4A" w:rsidP="002C1B44" w:rsidR="000F4D4A" w:rsidRPr="002C1B44">
      <w:pPr>
        <w:ind w:firstLine="708"/>
        <w:jc w:val="both"/>
      </w:pPr>
      <w:r>
        <w:t xml:space="preserve">Trgovački sud u Zagrebu, sudac Danijela Uzelac, u stečajnom postupku u povodu prijedloga </w:t>
      </w:r>
      <w:r w:rsidR="002C1B44" w:rsidRPr="002C1B44">
        <w:t>FONDA ZA ZAŠTITU OKOLOŠA I ENERGETSKU UČINKOVITOST, OIB 86828625994, Zagreb, Radnička cesta 80, za otvaranje stečajnog postupka nad dužnikom SVIJET AKUMULATORA d.o.o., OIB 13250348842, Zagreb, Brune Bušića 16,</w:t>
      </w:r>
      <w:r w:rsidR="002C1B44">
        <w:t xml:space="preserve"> 29. travnja 2019.</w:t>
      </w:r>
    </w:p>
    <w:p w:rsidRDefault="000F4D4A" w:rsidP="002C1B44" w:rsidR="000F4D4A">
      <w:pPr>
        <w:jc w:val="both"/>
      </w:pPr>
    </w:p>
    <w:p w:rsidRDefault="000F4D4A" w:rsidP="002C1B44" w:rsidR="000F4D4A">
      <w:pPr>
        <w:jc w:val="both"/>
      </w:pPr>
    </w:p>
    <w:p w:rsidRDefault="000F4D4A" w:rsidP="002C1B44" w:rsidR="000F4D4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r i j e š i o   j e</w:t>
      </w:r>
    </w:p>
    <w:p w:rsidRDefault="000F4D4A" w:rsidP="002C1B44" w:rsidR="000F4D4A">
      <w:pPr>
        <w:jc w:val="both"/>
      </w:pPr>
    </w:p>
    <w:p w:rsidRDefault="000F4D4A" w:rsidP="002C1B44" w:rsidR="000F4D4A">
      <w:pPr>
        <w:jc w:val="both"/>
      </w:pPr>
    </w:p>
    <w:p w:rsidRDefault="000F4D4A" w:rsidP="002C1B44" w:rsidR="000F4D4A">
      <w:pPr>
        <w:ind w:firstLine="708"/>
        <w:jc w:val="both"/>
      </w:pPr>
      <w:r>
        <w:t xml:space="preserve">I.Pozivaju se osobe koje imaju pravni interes za provedbom stečajnoga postupaka nad  dužnikom </w:t>
      </w:r>
      <w:r w:rsidR="002C1B44" w:rsidRPr="002C1B44">
        <w:t>SVIJET AKUMULATORA d.o.o., OIB 13250348842, Zagreb, Brune Bušića 16</w:t>
      </w:r>
      <w:r w:rsidR="002C1B44">
        <w:t xml:space="preserve">, </w:t>
      </w:r>
      <w:r>
        <w:t>u r</w:t>
      </w:r>
      <w:r w:rsidR="005331D9">
        <w:t>oku 15 dana predujmiti iznos od</w:t>
      </w:r>
      <w:r w:rsidR="005331D9" w:rsidRPr="005331D9">
        <w:t xml:space="preserve"> </w:t>
      </w:r>
      <w:r w:rsidR="005331D9">
        <w:t xml:space="preserve">6.331,00 </w:t>
      </w:r>
      <w:r>
        <w:t>kn za pokriće troškova prethodnog i stečajnog postupka na račun Trgovačkog suda u Zagrebu otvoren pri Hrvatskoj poštanskoj banci d.d. Zagreb broj IBAN HR9223900011300000460, model 05, poziv na broj 705-2019.</w:t>
      </w:r>
    </w:p>
    <w:p w:rsidRDefault="000F4D4A" w:rsidP="002C1B44" w:rsidR="000F4D4A">
      <w:pPr>
        <w:jc w:val="both"/>
      </w:pPr>
    </w:p>
    <w:p w:rsidRDefault="000F4D4A" w:rsidP="002C1B44" w:rsidR="000F4D4A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0F4D4A" w:rsidP="002C1B44" w:rsidR="000F4D4A">
      <w:pPr>
        <w:jc w:val="both"/>
      </w:pPr>
    </w:p>
    <w:p w:rsidRDefault="000F4D4A" w:rsidP="002C1B44" w:rsidR="000F4D4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0F4D4A" w:rsidP="002C1B44" w:rsidR="000F4D4A">
      <w:pPr>
        <w:jc w:val="both"/>
      </w:pPr>
    </w:p>
    <w:p w:rsidRDefault="000F4D4A" w:rsidP="002C1B44" w:rsidR="000F4D4A">
      <w:pPr>
        <w:jc w:val="both"/>
      </w:pPr>
    </w:p>
    <w:p w:rsidRDefault="000F4D4A" w:rsidP="002C1B44" w:rsidR="000F4D4A">
      <w:pPr>
        <w:ind w:firstLine="708"/>
        <w:jc w:val="both"/>
      </w:pPr>
      <w:r>
        <w:t xml:space="preserve">Financijska agencija podnijela je na temelju odredbe čl. 429. st. 1. Stečajnog zakona (“Narodne novine” broj: 71/15. i 107/14., dalje: SZ) zahtjev za provedbu skraćenog stečajnog postupka nad dužnikom. Nakon pokretanja postupka </w:t>
      </w:r>
      <w:r w:rsidR="005331D9">
        <w:t xml:space="preserve">Fond za zaštitu okoliša i energetsku učinkovitost </w:t>
      </w:r>
      <w:r w:rsidR="00772FA3">
        <w:t>dostavio</w:t>
      </w:r>
      <w:r>
        <w:t xml:space="preserve"> je obrazac kojim je kao </w:t>
      </w:r>
      <w:r w:rsidR="00772FA3">
        <w:t>predložio</w:t>
      </w:r>
      <w:r>
        <w:t xml:space="preserve"> nad dužnikom otvoriti stečajni postupak. </w:t>
      </w:r>
    </w:p>
    <w:p w:rsidRDefault="000F4D4A" w:rsidP="002A24C9" w:rsidR="000F4D4A">
      <w:pPr>
        <w:jc w:val="both"/>
      </w:pPr>
    </w:p>
    <w:p w:rsidRDefault="000F4D4A" w:rsidP="002A24C9" w:rsidR="000F4D4A">
      <w:pPr>
        <w:ind w:firstLine="708"/>
        <w:jc w:val="both"/>
      </w:pPr>
      <w:r>
        <w:t>Imajući u vidu navedeno, ovaj sud je na temelju odredbe čl. 433. SZ-a rješenjem obustavio skraćeni stečajni postupak, a potom je, odgovarajućom primjenom općih odredbi stečajnoga postupka u smislu čl. 115. SZ-a donio rješenje o pokretanju prethodnoga postupka.</w:t>
      </w:r>
    </w:p>
    <w:p w:rsidRDefault="000F4D4A" w:rsidP="002A24C9" w:rsidR="000F4D4A">
      <w:pPr>
        <w:jc w:val="both"/>
      </w:pPr>
    </w:p>
    <w:p w:rsidRDefault="00BA25AF" w:rsidP="002A24C9" w:rsidR="000F4D4A">
      <w:pPr>
        <w:ind w:firstLine="708"/>
        <w:jc w:val="both"/>
      </w:pPr>
      <w:r>
        <w:lastRenderedPageBreak/>
        <w:t xml:space="preserve">Tijekom prethodnog postupka, </w:t>
      </w:r>
      <w:r w:rsidR="00E8312A">
        <w:t>b</w:t>
      </w:r>
      <w:r>
        <w:t xml:space="preserve">udući da dužnikov zastupnik nije postupio po zaključku suda od 21. ožujka 2019., </w:t>
      </w:r>
      <w:r w:rsidR="00D559C0">
        <w:t>s</w:t>
      </w:r>
      <w:r w:rsidR="000F4D4A">
        <w:t>ud je</w:t>
      </w:r>
      <w:r w:rsidR="003534D4">
        <w:t xml:space="preserve"> po službenoj dužnosti u skladu s odredbom čl.11.st.3. SZ-a</w:t>
      </w:r>
      <w:r w:rsidR="000F4D4A">
        <w:t xml:space="preserve"> na temelju uvida u Zajednički informacijski sustav zemljišnih knjiga i katastra utvrdio da dužnik nije evidentiran kao vlasnik nekretnina (list </w:t>
      </w:r>
      <w:r w:rsidR="002A24C9">
        <w:t>36.</w:t>
      </w:r>
      <w:r w:rsidR="000F4D4A">
        <w:t xml:space="preserve"> spisa), dok je na temelju Uvjerenja Stanice </w:t>
      </w:r>
      <w:r w:rsidR="002A24C9">
        <w:t>za tehnički pregled vozila od 28</w:t>
      </w:r>
      <w:r w:rsidR="000F4D4A">
        <w:t xml:space="preserve">. ožujka 2019. (list </w:t>
      </w:r>
      <w:r w:rsidR="002A24C9">
        <w:t>49</w:t>
      </w:r>
      <w:r w:rsidR="000F4D4A">
        <w:t>. spisa) utvrdio da na dan izdavanja uvjerenja dužnik nije evidentiran kao vlasnik vozila.</w:t>
      </w:r>
      <w:r w:rsidR="003534D4">
        <w:t xml:space="preserve"> </w:t>
      </w:r>
      <w:r w:rsidR="000F4D4A">
        <w:t xml:space="preserve">Nadalje, na temelju uvida u Potvrdu Financijske agencije od </w:t>
      </w:r>
      <w:r w:rsidR="00AF7B08">
        <w:t xml:space="preserve">28. ožujka </w:t>
      </w:r>
      <w:r w:rsidR="000F4D4A">
        <w:t>2019. utvrđeno je da dužnik na dan izdavanja potv</w:t>
      </w:r>
      <w:r w:rsidR="00AF7B08">
        <w:t>rde bi</w:t>
      </w:r>
      <w:r w:rsidR="00D559C0">
        <w:t>o</w:t>
      </w:r>
      <w:r w:rsidR="00AF7B08">
        <w:t xml:space="preserve"> u neprekinutoj blokadi 409</w:t>
      </w:r>
      <w:r w:rsidR="000F4D4A">
        <w:t xml:space="preserve"> dana i to za iznos od </w:t>
      </w:r>
      <w:r w:rsidR="00AF7B08">
        <w:t>72.049,47</w:t>
      </w:r>
      <w:r w:rsidR="000F4D4A">
        <w:t xml:space="preserve"> kn.</w:t>
      </w:r>
    </w:p>
    <w:p w:rsidRDefault="000F4D4A" w:rsidP="000F4D4A" w:rsidR="000F4D4A"/>
    <w:p w:rsidRDefault="000F4D4A" w:rsidP="00AF7B08" w:rsidR="000F4D4A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0F4D4A" w:rsidP="00AF7B08" w:rsidR="000F4D4A">
      <w:pPr>
        <w:jc w:val="both"/>
      </w:pPr>
    </w:p>
    <w:p w:rsidRDefault="000F4D4A" w:rsidP="002C1B44" w:rsidR="000F4D4A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0F4D4A" w:rsidP="002C1B44" w:rsidR="000F4D4A">
      <w:pPr>
        <w:jc w:val="both"/>
      </w:pPr>
    </w:p>
    <w:p w:rsidRDefault="000F4D4A" w:rsidP="002C1B44" w:rsidR="002C1B44">
      <w:pPr>
        <w:jc w:val="both"/>
      </w:pPr>
      <w:r>
        <w:tab/>
        <w:t xml:space="preserve">Slijedom navedenog, ukupni troškovi prethodnoga i otvorenoga stečajnog postupka utemeljeni na trajanju postupka od 6 mjeseci iznosi bi 6.331,00 kn. Pored navedenog, ističe se da iz obavijesti </w:t>
      </w:r>
      <w:r w:rsidR="00AF7B08">
        <w:t>Financijske agencije od 28</w:t>
      </w:r>
      <w:r>
        <w:t>. ožujka 2019. (list</w:t>
      </w:r>
      <w:r w:rsidR="00AF7B08">
        <w:t xml:space="preserve"> 44</w:t>
      </w:r>
      <w:r>
        <w:t xml:space="preserve">. spisa) proizlazi da </w:t>
      </w:r>
      <w:r w:rsidR="00AF7B08">
        <w:t>ni</w:t>
      </w:r>
      <w:r>
        <w:t>su zaplijenjena sredstava na ime predujma za namirenje troškova stečajnog postupka u smislu odre</w:t>
      </w:r>
      <w:r w:rsidR="00D559C0">
        <w:t xml:space="preserve">dbe čl. 112. st. 5. SZ-a, pa </w:t>
      </w:r>
      <w:r>
        <w:t xml:space="preserve">navedeni iznos troškova </w:t>
      </w:r>
      <w:r w:rsidR="002C1B44">
        <w:t xml:space="preserve">nije mogao biti </w:t>
      </w:r>
      <w:r>
        <w:t>umanjen</w:t>
      </w:r>
      <w:r w:rsidR="002C1B44">
        <w:t>.</w:t>
      </w:r>
      <w:r w:rsidR="00842013">
        <w:t xml:space="preserve"> Osim toga, provjerom u računovodstvu suda utvrđeno je da u navedenom predmetu nema uplaćenog predujma.</w:t>
      </w:r>
    </w:p>
    <w:p w:rsidRDefault="000F4D4A" w:rsidP="002C1B44" w:rsidR="000F4D4A">
      <w:pPr>
        <w:jc w:val="both"/>
      </w:pPr>
      <w:r>
        <w:t xml:space="preserve"> </w:t>
      </w:r>
    </w:p>
    <w:p w:rsidRDefault="000F4D4A" w:rsidP="002C1B44" w:rsidR="000F4D4A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</w:t>
      </w:r>
      <w:r>
        <w:lastRenderedPageBreak/>
        <w:t xml:space="preserve">(točka I. izreke). Navedene osobe su upozorene na pravne posljedice ne postupanja u skladu s  točkom I. Izreke sukladno odredbi čl.132. st. 2. SZ-a (točka II. izreke). </w:t>
      </w:r>
    </w:p>
    <w:p w:rsidRDefault="000F4D4A" w:rsidP="002C1B44" w:rsidR="000F4D4A">
      <w:pPr>
        <w:jc w:val="both"/>
      </w:pPr>
    </w:p>
    <w:p w:rsidRDefault="000F4D4A" w:rsidP="000F4D4A" w:rsidR="000F4D4A">
      <w:r>
        <w:t xml:space="preserve">                                                        U Zagrebu </w:t>
      </w:r>
      <w:r w:rsidR="002C1B44">
        <w:t>29</w:t>
      </w:r>
      <w:r>
        <w:t>. travnja 2019.</w:t>
      </w:r>
    </w:p>
    <w:p w:rsidRDefault="000F4D4A" w:rsidP="000F4D4A" w:rsidR="000F4D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F4D4A" w:rsidP="000F4D4A" w:rsidR="000F4D4A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Default="000F4D4A" w:rsidP="000F4D4A" w:rsidR="000F4D4A"/>
    <w:p w:rsidRDefault="000F4D4A" w:rsidP="000F4D4A" w:rsidR="000F4D4A"/>
    <w:p w:rsidRDefault="000F4D4A" w:rsidP="002C1B44" w:rsidR="000F4D4A">
      <w:pPr>
        <w:jc w:val="both"/>
      </w:pPr>
      <w:r>
        <w:t>Uputa o pravnom lijeku: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0F4D4A" w:rsidP="002C1B44" w:rsidR="000F4D4A">
      <w:pPr>
        <w:jc w:val="both"/>
      </w:pPr>
    </w:p>
    <w:p w:rsidRDefault="000F4D4A" w:rsidP="002C1B44" w:rsidR="000F4D4A">
      <w:pPr>
        <w:jc w:val="both"/>
      </w:pPr>
      <w:r>
        <w:t xml:space="preserve">                        </w:t>
      </w:r>
      <w:r w:rsidR="002C1B44">
        <w:tab/>
      </w:r>
      <w:r w:rsidR="002C1B44">
        <w:tab/>
      </w:r>
      <w:r w:rsidR="002C1B44">
        <w:tab/>
      </w:r>
      <w:r w:rsidR="002C1B44">
        <w:tab/>
      </w:r>
      <w:r w:rsidR="002C1B44">
        <w:tab/>
      </w:r>
      <w:r w:rsidR="002C1B44">
        <w:tab/>
      </w:r>
      <w:r>
        <w:t xml:space="preserve"> </w:t>
      </w:r>
      <w:r w:rsidR="00DF07B4">
        <w:tab/>
        <w:t xml:space="preserve">           </w:t>
      </w:r>
      <w:r>
        <w:t xml:space="preserve"> Za točnost otpravka:</w:t>
      </w:r>
    </w:p>
    <w:p w:rsidRDefault="00DF07B4" w:rsidP="00DF07B4" w:rsidR="000F4D4A">
      <w:pPr>
        <w:ind w:firstLine="708" w:left="6372"/>
        <w:jc w:val="both"/>
      </w:pPr>
      <w:r>
        <w:t xml:space="preserve">    </w:t>
      </w:r>
      <w:r w:rsidR="000F4D4A">
        <w:t>Katarina Franjić</w:t>
      </w:r>
    </w:p>
    <w:p w:rsidRDefault="000F4D4A" w:rsidP="002C1B44" w:rsidR="000F4D4A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2A0656" w:rsidP="002C1B44" w:rsidR="002A0656">
      <w:pPr>
        <w:jc w:val="both"/>
      </w:pPr>
    </w:p>
    <w:sectPr w:rsidR="002A0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527"/>
    <w:rsid w:val="000F4D4A"/>
    <w:rsid w:val="002A0656"/>
    <w:rsid w:val="002A24C9"/>
    <w:rsid w:val="002C1B44"/>
    <w:rsid w:val="003534D4"/>
    <w:rsid w:val="003B6701"/>
    <w:rsid w:val="005331D9"/>
    <w:rsid w:val="00556527"/>
    <w:rsid w:val="00772FA3"/>
    <w:rsid w:val="00842013"/>
    <w:rsid w:val="00940FF3"/>
    <w:rsid w:val="00AF7B08"/>
    <w:rsid w:val="00BA25AF"/>
    <w:rsid w:val="00D559C0"/>
    <w:rsid w:val="00DF07B4"/>
    <w:rsid w:val="00E8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7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7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7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7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St-705/2019</izvorni_sadrzaj>
    <derivirana_varijabla naziv="DomainObject.Predmet.OznakaBroj_1">St-705/2019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AKUMULATORA d.o.o. zastupanog po punomoćniku Amir Gerzić</izvorni_sadrzaj>
    <derivirana_varijabla naziv="DomainObject.Predmet.ProtustrankaFormated_1">  SVIJET AKUMULATORA d.o.o. zastupanog po punomoćniku Amir Gerzić</derivirana_varijabla>
  </DomainObject.Predmet.ProtustrankaFormated>
  <DomainObject.Predmet.ProtustrankaFormatedOIB>
    <izvorni_sadrzaj>  SVIJET AKUMULATORA d.o.o., OIB 13250348842 zastupanog po punomoćniku Amir Gerzić</izvorni_sadrzaj>
    <derivirana_varijabla naziv="DomainObject.Predmet.ProtustrankaFormatedOIB_1">  SVIJET AKUMULATORA d.o.o., OIB 13250348842 zastupanog po punomoćniku Amir Gerzić</derivirana_varijabla>
  </DomainObject.Predmet.ProtustrankaFormatedOIB>
  <DomainObject.Predmet.ProtustrankaFormatedWithAdress>
    <izvorni_sadrzaj> SVIJET AKUMULATORA d.o.o., Brune Bušića 16, 10000 Zagreb zastupanog po punomoćniku Amir Gerzić</izvorni_sadrzaj>
    <derivirana_varijabla naziv="DomainObject.Predmet.ProtustrankaFormatedWithAdress_1"> SVIJET AKUMULATORA d.o.o., Brune Bušića 16, 10000 Zagreb zastupanog po punomoćniku Amir Gerzić</derivirana_varijabla>
  </DomainObject.Predmet.ProtustrankaFormatedWithAdress>
  <DomainObject.Predmet.ProtustrankaFormatedWithAdressOIB>
    <izvorni_sadrzaj> SVIJET AKUMULATORA d.o.o., OIB 13250348842, Brune Bušića 16, 10000 Zagreb zastupanog po punomoćniku Amir Gerzić</izvorni_sadrzaj>
    <derivirana_varijabla naziv="DomainObject.Predmet.ProtustrankaFormatedWithAdressOIB_1"> SVIJET AKUMULATORA d.o.o., OIB 13250348842, Brune Bušića 16, 10000 Zagreb zastupanog po punomoćniku Amir Gerzić</derivirana_varijabla>
  </DomainObject.Predmet.ProtustrankaFormatedWithAdressOIB>
  <DomainObject.Predmet.ProtustrankaWithAdress>
    <izvorni_sadrzaj>SVIJET AKUMULATORA d.o.o. Brune Bušića 16, 10000 Zagreb</izvorni_sadrzaj>
    <derivirana_varijabla naziv="DomainObject.Predmet.ProtustrankaWithAdress_1">SVIJET AKUMULATORA d.o.o. Brune Bušića 16, 10000 Zagreb</derivirana_varijabla>
  </DomainObject.Predmet.ProtustrankaWithAdress>
  <DomainObject.Predmet.ProtustrankaWithAdressOIB>
    <izvorni_sadrzaj>SVIJET AKUMULATORA d.o.o., OIB 13250348842, Brune Bušića 16, 10000 Zagreb</izvorni_sadrzaj>
    <derivirana_varijabla naziv="DomainObject.Predmet.ProtustrankaWithAdressOIB_1">SVIJET AKUMULATORA d.o.o., OIB 13250348842, Brune Bušića 16, 10000 Zagreb</derivirana_varijabla>
  </DomainObject.Predmet.ProtustrankaWithAdressOIB>
  <DomainObject.Predmet.ProtustrankaNazivFormated>
    <izvorni_sadrzaj>SVIJET AKUMULATORA d.o.o.</izvorni_sadrzaj>
    <derivirana_varijabla naziv="DomainObject.Predmet.ProtustrankaNazivFormated_1">SVIJET AKUMULATORA d.o.o.</derivirana_varijabla>
  </DomainObject.Predmet.ProtustrankaNazivFormated>
  <DomainObject.Predmet.ProtustrankaNazivFormatedOIB>
    <izvorni_sadrzaj>SVIJET AKUMULATORA d.o.o., OIB 13250348842</izvorni_sadrzaj>
    <derivirana_varijabla naziv="DomainObject.Predmet.ProtustrankaNazivFormatedOIB_1">SVIJET AKUMULATORA d.o.o., OIB 13250348842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AKUMULATORA d.o.o. zastupanog po punomoćniku Amir Gerzić</item>
    </izvorni_sadrzaj>
    <derivirana_varijabla naziv="DomainObject.Predmet.ProtuStrankaListFormated_1">
      <item>SVIJET AKUMULATORA d.o.o. zastupanog po punomoćniku Amir Gerzić</item>
    </derivirana_varijabla>
  </DomainObject.Predmet.ProtuStrankaListFormated>
  <DomainObject.Predmet.ProtuStrankaListFormatedOIB>
    <izvorni_sadrzaj>
      <item>SVIJET AKUMULATORA d.o.o., OIB 13250348842 zastupanog po punomoćniku Amir Gerzić</item>
    </izvorni_sadrzaj>
    <derivirana_varijabla naziv="DomainObject.Predmet.ProtuStrankaListFormatedOIB_1">
      <item>SVIJET AKUMULATORA d.o.o., OIB 13250348842 zastupanog po punomoćniku Amir Gerzić</item>
    </derivirana_varijabla>
  </DomainObject.Predmet.ProtuStrankaListFormatedOIB>
  <DomainObject.Predmet.ProtuStrankaListFormatedWithAdress>
    <izvorni_sadrzaj>
      <item>SVIJET AKUMULATORA d.o.o., Brune Bušića 16, 10000 Zagreb zastupanog po punomoćniku Amir Gerzić</item>
    </izvorni_sadrzaj>
    <derivirana_varijabla naziv="DomainObject.Predmet.ProtuStrankaListFormatedWithAdress_1">
      <item>SVIJET AKUMULATORA d.o.o., Brune Bušića 16, 10000 Zagreb zastupanog po punomoćniku Amir Gerzić</item>
    </derivirana_varijabla>
  </DomainObject.Predmet.ProtuStrankaListFormatedWithAdress>
  <DomainObject.Predmet.ProtuStrankaListFormatedWithAdressOIB>
    <izvorni_sadrzaj>
      <item>SVIJET AKUMULATORA d.o.o., OIB 13250348842, Brune Bušića 16, 10000 Zagreb zastupanog po punomoćniku Amir Gerzić</item>
    </izvorni_sadrzaj>
    <derivirana_varijabla naziv="DomainObject.Predmet.ProtuStrankaListFormatedWithAdressOIB_1">
      <item>SVIJET AKUMULATORA d.o.o., OIB 13250348842, Brune Bušića 16, 10000 Zagreb zastupanog po punomoćniku Amir Gerzić</item>
    </derivirana_varijabla>
  </DomainObject.Predmet.ProtuStrankaListFormatedWithAdressOIB>
  <DomainObject.Predmet.ProtuStrankaListNazivFormated>
    <izvorni_sadrzaj>
      <item>SVIJET AKUMULATORA d.o.o.</item>
    </izvorni_sadrzaj>
    <derivirana_varijabla naziv="DomainObject.Predmet.ProtuStrankaListNazivFormated_1">
      <item>SVIJET AKUMULATORA d.o.o.</item>
    </derivirana_varijabla>
  </DomainObject.Predmet.ProtuStrankaListNazivFormated>
  <DomainObject.Predmet.ProtuStrankaListNazivFormatedOIB>
    <izvorni_sadrzaj>
      <item>SVIJET AKUMULATORA d.o.o., OIB 13250348842</item>
    </izvorni_sadrzaj>
    <derivirana_varijabla naziv="DomainObject.Predmet.ProtuStrankaListNazivFormatedOIB_1">
      <item>SVIJET AKUMULATORA d.o.o., OIB 13250348842</item>
    </derivirana_varijabla>
  </DomainObject.Predmet.ProtuStrankaListNazivFormatedOIB>
  <DomainObject.Predmet.OstaliListFormated>
    <izvorni_sadrzaj>
      <item>Amir Gerzić punomoćnik sudionika u postupku SVIJET AKUMULATORA d.o.o.</item>
      <item>Privredna banka Zagreb d.d.</item>
      <item>Addiko Bank d.d.</item>
      <item>Fond za zaštitu okoliša i energetsku učinkovitost</item>
      <item>AUTOMEHANIKA d.d.</item>
    </izvorni_sadrzaj>
    <derivirana_varijabla naziv="DomainObject.Predmet.OstaliListFormated_1">
      <item>Amir Gerzić punomoćnik sudionika u postupku SVIJET AKUMULATORA d.o.o.</item>
      <item>Privredna banka Zagreb d.d.</item>
      <item>Addiko Bank d.d.</item>
      <item>Fond za zaštitu okoliša i energetsku učinkovitost</item>
      <item>AUTOMEHANIKA d.d.</item>
    </derivirana_varijabla>
  </DomainObject.Predmet.OstaliListFormated>
  <DomainObject.Predmet.OstaliListFormatedOIB>
    <izvorni_sadrzaj>
      <item>Amir Gerzić, OIB 26630125322 punomoćnik sudionika u postupku SVIJET AKUMULATORA d.o.o.</item>
      <item>Privredna banka Zagreb d.d., OIB 02535697732</item>
      <item>Addiko Bank d.d., OIB 14036333877</item>
      <item>Fond za zaštitu okoliša i energetsku učinkovitost, OIB 85828625994</item>
      <item>AUTOMEHANIKA d.d., OIB 52233171260</item>
    </izvorni_sadrzaj>
    <derivirana_varijabla naziv="DomainObject.Predmet.OstaliListFormatedOIB_1">
      <item>Amir Gerzić, OIB 26630125322 punomoćnik sudionika u postupku SVIJET AKUMULATORA d.o.o.</item>
      <item>Privredna banka Zagreb d.d., OIB 02535697732</item>
      <item>Addiko Bank d.d., OIB 14036333877</item>
      <item>Fond za zaštitu okoliša i energetsku učinkovitost, OIB 85828625994</item>
      <item>AUTOMEHANIKA d.d., OIB 52233171260</item>
    </derivirana_varijabla>
  </DomainObject.Predmet.OstaliListFormatedOIB>
  <DomainObject.Predmet.OstaliListFormatedWithAdress>
    <izvorni_sadrzaj>
      <item>Amir Gerzić, Srebreničeva 17, Ljubljana punomoćnik sudionika u postupku SVIJET AKUMULATORA d.o.o.</item>
      <item>Privredna banka Zagreb d.d., Radnička cesta 50, 10000 Zagreb</item>
      <item>Addiko Bank d.d., Slavonska avenija 6, 10000 Zagreb</item>
      <item>Fond za zaštitu okoliša i energetsku učinkovitost, Radnička cesta 80, 10000 Zagreb</item>
      <item>AUTOMEHANIKA d.d., Kovinska 2, 10000 Zagreb</item>
    </izvorni_sadrzaj>
    <derivirana_varijabla naziv="DomainObject.Predmet.OstaliListFormatedWithAdress_1">
      <item>Amir Gerzić, Srebreničeva 17, Ljubljana punomoćnik sudionika u postupku SVIJET AKUMULATORA d.o.o.</item>
      <item>Privredna banka Zagreb d.d., Radnička cesta 50, 10000 Zagreb</item>
      <item>Addiko Bank d.d., Slavonska avenija 6, 10000 Zagreb</item>
      <item>Fond za zaštitu okoliša i energetsku učinkovitost, Radnička cesta 80, 10000 Zagreb</item>
      <item>AUTOMEHANIKA d.d., Kovinska 2, 10000 Zagreb</item>
    </derivirana_varijabla>
  </DomainObject.Predmet.OstaliListFormatedWithAdress>
  <DomainObject.Predmet.OstaliListFormatedWithAdressOIB>
    <izvorni_sadrzaj>
      <item>Amir Gerzić, OIB 26630125322, Srebreničeva 17, Ljubljana punomoćnik sudionika u postupku SVIJET AKUMULATORA d.o.o.</item>
      <item>Privredna banka Zagreb d.d., OIB 02535697732, Radnička cesta 50, 10000 Zagreb</item>
      <item>Addiko Bank d.d., OIB 14036333877, Slavonska avenija 6, 10000 Zagreb</item>
      <item>Fond za zaštitu okoliša i energetsku učinkovitost, OIB 85828625994, Radnička cesta 80, 10000 Zagreb</item>
      <item>AUTOMEHANIKA d.d., OIB 52233171260, Kovinska 2, 10000 Zagreb</item>
    </izvorni_sadrzaj>
    <derivirana_varijabla naziv="DomainObject.Predmet.OstaliListFormatedWithAdressOIB_1">
      <item>Amir Gerzić, OIB 26630125322, Srebreničeva 17, Ljubljana punomoćnik sudionika u postupku SVIJET AKUMULATORA d.o.o.</item>
      <item>Privredna banka Zagreb d.d., OIB 02535697732, Radnička cesta 50, 10000 Zagreb</item>
      <item>Addiko Bank d.d., OIB 14036333877, Slavonska avenija 6, 10000 Zagreb</item>
      <item>Fond za zaštitu okoliša i energetsku učinkovitost, OIB 85828625994, Radnička cesta 80, 10000 Zagreb</item>
      <item>AUTOMEHANIKA d.d., OIB 52233171260, Kovinska 2, 10000 Zagreb</item>
    </derivirana_varijabla>
  </DomainObject.Predmet.OstaliListFormatedWithAdressOIB>
  <DomainObject.Predmet.OstaliListNazivFormated>
    <izvorni_sadrzaj>
      <item>Amir Gerzić</item>
      <item>Privredna banka Zagreb d.d.</item>
      <item>Addiko Bank d.d.</item>
      <item>Fond za zaštitu okoliša i energetsku učinkovitost</item>
      <item>AUTOMEHANIKA d.d.</item>
    </izvorni_sadrzaj>
    <derivirana_varijabla naziv="DomainObject.Predmet.OstaliListNazivFormated_1">
      <item>Amir Gerzić</item>
      <item>Privredna banka Zagreb d.d.</item>
      <item>Addiko Bank d.d.</item>
      <item>Fond za zaštitu okoliša i energetsku učinkovitost</item>
      <item>AUTOMEHANIKA d.d.</item>
    </derivirana_varijabla>
  </DomainObject.Predmet.OstaliListNazivFormated>
  <DomainObject.Predmet.OstaliListNazivFormatedOIB>
    <izvorni_sadrzaj>
      <item>Amir Gerzić, OIB 26630125322</item>
      <item>Privredna banka Zagreb d.d., OIB 02535697732</item>
      <item>Addiko Bank d.d., OIB 14036333877</item>
      <item>Fond za zaštitu okoliša i energetsku učinkovitost, OIB 85828625994</item>
      <item>AUTOMEHANIKA d.d., OIB 52233171260</item>
    </izvorni_sadrzaj>
    <derivirana_varijabla naziv="DomainObject.Predmet.OstaliListNazivFormatedOIB_1">
      <item>Amir Gerzić, OIB 26630125322</item>
      <item>Privredna banka Zagreb d.d., OIB 02535697732</item>
      <item>Addiko Bank d.d., OIB 14036333877</item>
      <item>Fond za zaštitu okoliša i energetsku učinkovitost, OIB 85828625994</item>
      <item>AUTOMEHANIKA d.d., OIB 52233171260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AKUMULATORA d.o.o.</izvorni_sadrzaj>
    <derivirana_varijabla naziv="DomainObject.Predmet.ProtustrankaIDrugi_1">SVIJET AKUMULATORA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AKUMULATORA d.o.o., OIB 13250348842, Brune Bušića 16, 10000 Zagreb</izvorni_sadrzaj>
    <derivirana_varijabla naziv="DomainObject.Predmet.ProtustrankaIDrugiAdressOIB_1">SVIJET AKUMULATORA d.o.o., OIB 13250348842,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AKUMULATORA d.o.o.</item>
      <item>Amir Gerzić</item>
      <item>FINA Regionalni centar Zagreb</item>
      <item>Privredna banka Zagreb d.d.</item>
      <item>Addiko Bank d.d.</item>
      <item>Fond za zaštitu okoliša i energetsku učinkovitost</item>
      <item>AUTOMEHANIKA d.d.</item>
    </izvorni_sadrzaj>
    <derivirana_varijabla naziv="DomainObject.Predmet.SudioniciListNaziv_1">
      <item>SVIJET AKUMULATORA d.o.o.</item>
      <item>Amir Gerzić</item>
      <item>FINA Regionalni centar Zagreb</item>
      <item>Privredna banka Zagreb d.d.</item>
      <item>Addiko Bank d.d.</item>
      <item>Fond za zaštitu okoliša i energetsku učinkovitost</item>
      <item>AUTOMEHANIKA d.d.</item>
    </derivirana_varijabla>
  </DomainObject.Predmet.SudioniciListNaziv>
  <DomainObject.Predmet.SudioniciListAdressOIB>
    <izvorni_sadrzaj>
      <item>SVIJET AKUMULATORA d.o.o., OIB 13250348842, Brune Bušića 16,10000 Zagreb</item>
      <item>Amir Gerzić, OIB 26630125322, Srebreničeva 17,Ljubljana</item>
      <item>FINA Regionalni centar Zagreb, OIB 85821130368, Trg svibanjskih žrtava 1995. 1,10000 Zagreb</item>
      <item>Privredna banka Zagreb d.d., OIB 02535697732, Radnička cesta 50,10000 Zagreb</item>
      <item>Addiko Bank d.d., OIB 14036333877, Slavonska avenija 6,10000 Zagreb</item>
      <item>Fond za zaštitu okoliša i energetsku učinkovitost, OIB 85828625994, Radnička cesta 80,10000 Zagreb</item>
      <item>AUTOMEHANIKA d.d., OIB 52233171260, Kovinska 2,10000 Zagreb</item>
    </izvorni_sadrzaj>
    <derivirana_varijabla naziv="DomainObject.Predmet.SudioniciListAdressOIB_1">
      <item>SVIJET AKUMULATORA d.o.o., OIB 13250348842, Brune Bušića 16,10000 Zagreb</item>
      <item>Amir Gerzić, OIB 26630125322, Srebreničeva 17,Ljubljana</item>
      <item>FINA Regionalni centar Zagreb, OIB 85821130368, Trg svibanjskih žrtava 1995. 1,10000 Zagreb</item>
      <item>Privredna banka Zagreb d.d., OIB 02535697732, Radnička cesta 50,10000 Zagreb</item>
      <item>Addiko Bank d.d., OIB 14036333877, Slavonska avenija 6,10000 Zagreb</item>
      <item>Fond za zaštitu okoliša i energetsku učinkovitost, OIB 85828625994, Radnička cesta 80,10000 Zagreb</item>
      <item>AUTOMEHANIKA d.d., OIB 52233171260, Kovinska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13250348842</item>
      <item>, OIB 26630125322</item>
      <item>, OIB 85821130368</item>
      <item>, OIB 02535697732</item>
      <item>, OIB 14036333877</item>
      <item>, OIB 85828625994</item>
      <item>, OIB 52233171260</item>
    </izvorni_sadrzaj>
    <derivirana_varijabla naziv="DomainObject.Predmet.SudioniciListNazivOIB_1">
      <item>, OIB 13250348842</item>
      <item>, OIB 26630125322</item>
      <item>, OIB 85821130368</item>
      <item>, OIB 02535697732</item>
      <item>, OIB 14036333877</item>
      <item>, OIB 85828625994</item>
      <item>, OIB 52233171260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St-705/2019-13</izvorni_sadrzaj>
    <derivirana_varijabla naziv="DomainObject.PredzadnjaOdlukaIzPredmeta.Oznaka_1">St-705/2019-13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964</properties:Words>
  <properties:Characters>5209</properties:Characters>
  <properties:Lines>111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2019-04-29T07:57:00Z</dcterms:created>
  <dc:creator>Danijela Uzelac</dc:creator>
  <dc:description/>
  <cp:keywords/>
  <cp:lastModifiedBy>Katarina Franjić</cp:lastModifiedBy>
  <dcterms:modified xmlns:xsi="http://www.w3.org/2001/XMLSchema-instance" xsi:type="dcterms:W3CDTF">2019-04-29T08:54:00Z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(st-705-19 4.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