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58b5" w14:paraId="32d58b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AA7E0A">
        <w:t>488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A87E03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A87E03" w:rsidRPr="00A87E03">
        <w:rPr>
          <w:b/>
        </w:rPr>
        <w:t>SPORTSKO REKREACIJSKA</w:t>
      </w:r>
      <w:r w:rsidR="00A87E03">
        <w:rPr>
          <w:b/>
        </w:rPr>
        <w:t xml:space="preserve"> </w:t>
      </w:r>
      <w:r w:rsidR="00A87E03" w:rsidRPr="00A87E03">
        <w:rPr>
          <w:b/>
        </w:rPr>
        <w:t>UDRUGA "KOPA BEACH"</w:t>
      </w:r>
      <w:r w:rsidRPr="004B14C7">
        <w:rPr>
          <w:b/>
        </w:rPr>
        <w:t xml:space="preserve">, </w:t>
      </w:r>
      <w:proofErr w:type="spellStart"/>
      <w:r w:rsidR="00A87E03" w:rsidRPr="00A87E03">
        <w:rPr>
          <w:b/>
        </w:rPr>
        <w:t>Lasinjska</w:t>
      </w:r>
      <w:proofErr w:type="spellEnd"/>
      <w:r w:rsidR="00A87E03" w:rsidRPr="00A87E03">
        <w:rPr>
          <w:b/>
        </w:rPr>
        <w:t>, Sisak</w:t>
      </w:r>
      <w:r w:rsidRPr="004B14C7">
        <w:rPr>
          <w:b/>
        </w:rPr>
        <w:t xml:space="preserve">, </w:t>
      </w:r>
      <w:r w:rsidR="00A87E03">
        <w:rPr>
          <w:b/>
        </w:rPr>
        <w:t>Registarski broj</w:t>
      </w:r>
      <w:r w:rsidR="00A87E03" w:rsidRPr="00A87E03">
        <w:rPr>
          <w:b/>
        </w:rPr>
        <w:t>: 03001884</w:t>
      </w:r>
      <w:r w:rsidRPr="004B14C7">
        <w:rPr>
          <w:b/>
        </w:rPr>
        <w:t xml:space="preserve">, </w:t>
      </w:r>
      <w:r w:rsidR="00A87E03">
        <w:rPr>
          <w:b/>
        </w:rPr>
        <w:t>OIB</w:t>
      </w:r>
      <w:r w:rsidR="00A87E03" w:rsidRPr="00A87E03">
        <w:rPr>
          <w:b/>
        </w:rPr>
        <w:t>: 02815148049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87E03" w:rsidRPr="00A87E03">
        <w:rPr>
          <w:b/>
        </w:rPr>
        <w:t>SPORTSKO REKREACIJSKA</w:t>
      </w:r>
      <w:r w:rsidR="00A87E03">
        <w:rPr>
          <w:b/>
        </w:rPr>
        <w:t xml:space="preserve"> </w:t>
      </w:r>
      <w:r w:rsidR="00A87E03" w:rsidRPr="00A87E03">
        <w:rPr>
          <w:b/>
        </w:rPr>
        <w:t>UDRUGA "KOPA BEACH"</w:t>
      </w:r>
      <w:r w:rsidR="00A87E03" w:rsidRPr="004B14C7">
        <w:rPr>
          <w:b/>
        </w:rPr>
        <w:t xml:space="preserve">, </w:t>
      </w:r>
      <w:proofErr w:type="spellStart"/>
      <w:r w:rsidR="00A87E03" w:rsidRPr="00A87E03">
        <w:rPr>
          <w:b/>
        </w:rPr>
        <w:t>Lasinjska</w:t>
      </w:r>
      <w:proofErr w:type="spellEnd"/>
      <w:r w:rsidR="00A87E03" w:rsidRPr="00A87E03">
        <w:rPr>
          <w:b/>
        </w:rPr>
        <w:t>, Sisak</w:t>
      </w:r>
      <w:r w:rsidR="00A87E03" w:rsidRPr="004B14C7">
        <w:rPr>
          <w:b/>
        </w:rPr>
        <w:t xml:space="preserve">, </w:t>
      </w:r>
      <w:r w:rsidR="00A87E03">
        <w:rPr>
          <w:b/>
        </w:rPr>
        <w:t>Registarski broj</w:t>
      </w:r>
      <w:r w:rsidR="00A87E03" w:rsidRPr="00A87E03">
        <w:rPr>
          <w:b/>
        </w:rPr>
        <w:t>: 03001884</w:t>
      </w:r>
      <w:r w:rsidR="00A87E03" w:rsidRPr="004B14C7">
        <w:rPr>
          <w:b/>
        </w:rPr>
        <w:t xml:space="preserve">, </w:t>
      </w:r>
      <w:r w:rsidR="00A87E03">
        <w:rPr>
          <w:b/>
        </w:rPr>
        <w:t>OIB</w:t>
      </w:r>
      <w:r w:rsidR="00A87E03" w:rsidRPr="00A87E03">
        <w:rPr>
          <w:b/>
        </w:rPr>
        <w:t>: 02815148049</w:t>
      </w:r>
      <w:r>
        <w:t xml:space="preserve">, iznosi </w:t>
      </w:r>
      <w:r w:rsidR="001D3DA0">
        <w:t>6.555,37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F6B8B">
        <w:t xml:space="preserve">– predsjednik udruge </w:t>
      </w:r>
      <w:r w:rsidR="001D3DA0">
        <w:t>Robert Novosel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AA7E0A">
        <w:t>488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ovlaštene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302" w:rsidR="006A7302">
      <w:r>
        <w:separator/>
      </w:r>
    </w:p>
  </w:endnote>
  <w:endnote w:id="0" w:type="continuationSeparator">
    <w:p w:rsidRDefault="006A7302" w:rsidR="006A7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302" w:rsidR="006A7302">
      <w:r>
        <w:separator/>
      </w:r>
    </w:p>
  </w:footnote>
  <w:footnote w:id="0" w:type="continuationSeparator">
    <w:p w:rsidRDefault="006A7302" w:rsidR="006A7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3537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A7302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5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35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5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5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5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5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35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5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5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5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St-2488/2016</izvorni_sadrzaj>
    <derivirana_varijabla naziv="DomainObject.Predmet.OznakaBroj_1">St-2488/2016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REKREACIJSKA UDRUGA "KOPA BEACH"</izvorni_sadrzaj>
    <derivirana_varijabla naziv="DomainObject.Predmet.ProtustrankaFormated_1">  SPORTSKO REKREACIJSKA UDRUGA "KOPA BEACH"</derivirana_varijabla>
  </DomainObject.Predmet.ProtustrankaFormated>
  <DomainObject.Predmet.ProtustrankaFormatedOIB>
    <izvorni_sadrzaj>  SPORTSKO REKREACIJSKA UDRUGA "KOPA BEACH", OIB 02815148049</izvorni_sadrzaj>
    <derivirana_varijabla naziv="DomainObject.Predmet.ProtustrankaFormatedOIB_1">  SPORTSKO REKREACIJSKA UDRUGA "KOPA BEACH", OIB 02815148049</derivirana_varijabla>
  </DomainObject.Predmet.ProtustrankaFormatedOIB>
  <DomainObject.Predmet.ProtustrankaFormatedWithAdress>
    <izvorni_sadrzaj> SPORTSKO REKREACIJSKA UDRUGA "KOPA BEACH", Lasinjska , 44000 Sisak</izvorni_sadrzaj>
    <derivirana_varijabla naziv="DomainObject.Predmet.ProtustrankaFormatedWithAdress_1"> SPORTSKO REKREACIJSKA UDRUGA "KOPA BEACH", Lasinjska , 44000 Sisak</derivirana_varijabla>
  </DomainObject.Predmet.ProtustrankaFormatedWithAdress>
  <DomainObject.Predmet.ProtustrankaFormatedWithAdressOIB>
    <izvorni_sadrzaj> SPORTSKO REKREACIJSKA UDRUGA "KOPA BEACH", OIB 02815148049, Lasinjska , 44000 Sisak</izvorni_sadrzaj>
    <derivirana_varijabla naziv="DomainObject.Predmet.ProtustrankaFormatedWithAdressOIB_1"> SPORTSKO REKREACIJSKA UDRUGA "KOPA BEACH", OIB 02815148049, Lasinjska , 44000 Sisak</derivirana_varijabla>
  </DomainObject.Predmet.ProtustrankaFormatedWithAdressOIB>
  <DomainObject.Predmet.ProtustrankaWithAdress>
    <izvorni_sadrzaj>SPORTSKO REKREACIJSKA UDRUGA "KOPA BEACH" Lasinjska , 44000 Sisak</izvorni_sadrzaj>
    <derivirana_varijabla naziv="DomainObject.Predmet.ProtustrankaWithAdress_1">SPORTSKO REKREACIJSKA UDRUGA "KOPA BEACH" Lasinjska , 44000 Sisak</derivirana_varijabla>
  </DomainObject.Predmet.ProtustrankaWithAdress>
  <DomainObject.Predmet.ProtustrankaWithAdressOIB>
    <izvorni_sadrzaj>SPORTSKO REKREACIJSKA UDRUGA "KOPA BEACH", OIB 02815148049, Lasinjska , 44000 Sisak</izvorni_sadrzaj>
    <derivirana_varijabla naziv="DomainObject.Predmet.ProtustrankaWithAdressOIB_1">SPORTSKO REKREACIJSKA UDRUGA "KOPA BEACH", OIB 02815148049, Lasinjska , 44000 Sisak</derivirana_varijabla>
  </DomainObject.Predmet.ProtustrankaWithAdressOIB>
  <DomainObject.Predmet.ProtustrankaNazivFormated>
    <izvorni_sadrzaj>SPORTSKO REKREACIJSKA UDRUGA "KOPA BEACH"</izvorni_sadrzaj>
    <derivirana_varijabla naziv="DomainObject.Predmet.ProtustrankaNazivFormated_1">SPORTSKO REKREACIJSKA UDRUGA "KOPA BEACH"</derivirana_varijabla>
  </DomainObject.Predmet.ProtustrankaNazivFormated>
  <DomainObject.Predmet.ProtustrankaNazivFormatedOIB>
    <izvorni_sadrzaj>SPORTSKO REKREACIJSKA UDRUGA "KOPA BEACH", OIB 02815148049</izvorni_sadrzaj>
    <derivirana_varijabla naziv="DomainObject.Predmet.ProtustrankaNazivFormatedOIB_1">SPORTSKO REKREACIJSKA UDRUGA "KOPA BEACH", OIB 02815148049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REKREACIJSKA UDRUGA "KOPA BEACH"</item>
    </izvorni_sadrzaj>
    <derivirana_varijabla naziv="DomainObject.Predmet.ProtuStrankaListFormated_1">
      <item>SPORTSKO REKREACIJSKA UDRUGA "KOPA BEACH"</item>
    </derivirana_varijabla>
  </DomainObject.Predmet.ProtuStrankaListFormated>
  <DomainObject.Predmet.ProtuStrankaListFormatedOIB>
    <izvorni_sadrzaj>
      <item>SPORTSKO REKREACIJSKA UDRUGA "KOPA BEACH", OIB 02815148049</item>
    </izvorni_sadrzaj>
    <derivirana_varijabla naziv="DomainObject.Predmet.ProtuStrankaListFormatedOIB_1">
      <item>SPORTSKO REKREACIJSKA UDRUGA "KOPA BEACH", OIB 02815148049</item>
    </derivirana_varijabla>
  </DomainObject.Predmet.ProtuStrankaListFormatedOIB>
  <DomainObject.Predmet.ProtuStrankaListFormatedWithAdress>
    <izvorni_sadrzaj>
      <item>SPORTSKO REKREACIJSKA UDRUGA "KOPA BEACH", Lasinjska , 44000 Sisak</item>
    </izvorni_sadrzaj>
    <derivirana_varijabla naziv="DomainObject.Predmet.ProtuStrankaListFormatedWithAdress_1">
      <item>SPORTSKO REKREACIJSKA UDRUGA "KOPA BEACH", Lasinjska , 44000 Sisak</item>
    </derivirana_varijabla>
  </DomainObject.Predmet.ProtuStrankaListFormatedWithAdress>
  <DomainObject.Predmet.ProtuStrankaListFormatedWithAdressOIB>
    <izvorni_sadrzaj>
      <item>SPORTSKO REKREACIJSKA UDRUGA "KOPA BEACH", OIB 02815148049, Lasinjska , 44000 Sisak</item>
    </izvorni_sadrzaj>
    <derivirana_varijabla naziv="DomainObject.Predmet.ProtuStrankaListFormatedWithAdressOIB_1">
      <item>SPORTSKO REKREACIJSKA UDRUGA "KOPA BEACH", OIB 02815148049, Lasinjska , 44000 Sisak</item>
    </derivirana_varijabla>
  </DomainObject.Predmet.ProtuStrankaListFormatedWithAdressOIB>
  <DomainObject.Predmet.ProtuStrankaListNazivFormated>
    <izvorni_sadrzaj>
      <item>SPORTSKO REKREACIJSKA UDRUGA "KOPA BEACH"</item>
    </izvorni_sadrzaj>
    <derivirana_varijabla naziv="DomainObject.Predmet.ProtuStrankaListNazivFormated_1">
      <item>SPORTSKO REKREACIJSKA UDRUGA "KOPA BEACH"</item>
    </derivirana_varijabla>
  </DomainObject.Predmet.ProtuStrankaListNazivFormated>
  <DomainObject.Predmet.ProtuStrankaListNazivFormatedOIB>
    <izvorni_sadrzaj>
      <item>SPORTSKO REKREACIJSKA UDRUGA "KOPA BEACH", OIB 02815148049</item>
    </izvorni_sadrzaj>
    <derivirana_varijabla naziv="DomainObject.Predmet.ProtuStrankaListNazivFormatedOIB_1">
      <item>SPORTSKO REKREACIJSKA UDRUGA "KOPA BEACH", OIB 02815148049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REKREACIJSKA UDRUGA "KOPA BEACH"</izvorni_sadrzaj>
    <derivirana_varijabla naziv="DomainObject.Predmet.ProtustrankaIDrugi_1">SPORTSKO REKREACIJSKA UDRUGA "KOPA BEACH"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SPORTSKO REKREACIJSKA UDRUGA "KOPA BEACH", OIB 02815148049, Lasinjska , 44000 Sisak</izvorni_sadrzaj>
    <derivirana_varijabla naziv="DomainObject.Predmet.ProtustrankaIDrugiAdressOIB_1">SPORTSKO REKREACIJSKA UDRUGA "KOPA BEACH", OIB 02815148049, Lasinjska 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REKREACIJSKA UDRUGA "KOPA BEACH"</item>
      <item>FINA Regionalni centar Zagreb</item>
    </izvorni_sadrzaj>
    <derivirana_varijabla naziv="DomainObject.Predmet.SudioniciListNaziv_1">
      <item>SPORTSKO REKREACIJSKA UDRUGA "KOPA BEACH"</item>
      <item>FINA Regionalni centar Zagreb</item>
    </derivirana_varijabla>
  </DomainObject.Predmet.SudioniciListNaziv>
  <DomainObject.Predmet.SudioniciListAdressOIB>
    <izvorni_sadrzaj>
      <item>SPORTSKO REKREACIJSKA UDRUGA "KOPA BEACH", OIB 02815148049, Lasinjska ,44000 Sisak</item>
      <item>FINA Regionalni centar Zagreb, OIB 85821130368, Trg svibanjskih žrtava 1995. br.1,10000 Zagreb</item>
    </izvorni_sadrzaj>
    <derivirana_varijabla naziv="DomainObject.Predmet.SudioniciListAdressOIB_1">
      <item>SPORTSKO REKREACIJSKA UDRUGA "KOPA BEACH", OIB 02815148049, Lasinjska ,44000 Sisak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02815148049</item>
      <item>, OIB 85821130368</item>
    </izvorni_sadrzaj>
    <derivirana_varijabla naziv="DomainObject.Predmet.SudioniciListNazivOIB_1">
      <item>, OIB 02815148049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1960</properties:Characters>
  <properties:Lines>47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2016-10-26T07:17:00Z</dcterms:modified>
  <cp:revision>72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