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2798" w14:paraId="7d02798" w:rsidRDefault="00D34668" w:rsidP="00FC1537" w:rsidR="00D34668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-84/16-5</w:t>
      </w:r>
    </w:p>
    <w:p w:rsidRDefault="00D34668" w:rsidP="00E87D86" w:rsidR="00D34668" w:rsidRPr="00FC1537">
      <w:pPr>
        <w:jc w:val="both"/>
      </w:pPr>
    </w:p>
    <w:p w:rsidRDefault="00D34668" w:rsidP="00E87D86" w:rsidR="00D34668" w:rsidRPr="00FC1537">
      <w:pPr>
        <w:jc w:val="both"/>
      </w:pPr>
    </w:p>
    <w:p w:rsidRDefault="00D34668" w:rsidP="00E87D86" w:rsidR="00D34668" w:rsidRPr="00FC1537">
      <w:pPr>
        <w:jc w:val="both"/>
      </w:pPr>
    </w:p>
    <w:p w:rsidRDefault="00D34668" w:rsidP="00E87D86" w:rsidR="00D34668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D34668" w:rsidP="00E87D86" w:rsidR="00D34668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D34668" w:rsidP="00FC1537" w:rsidR="00D34668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34668" w:rsidP="00E87D86" w:rsidR="00D34668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34668" w:rsidP="00E87D86" w:rsidR="00D34668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34668" w:rsidP="00FC1537" w:rsidR="00D34668" w:rsidRPr="00FC1537">
      <w:pPr>
        <w:jc w:val="center"/>
      </w:pPr>
      <w:r>
        <w:t>R E P U B L I K A   H R V A T S K A</w:t>
      </w:r>
    </w:p>
    <w:p w:rsidRDefault="00D34668" w:rsidP="00E87D86" w:rsidR="00D34668"/>
    <w:p w:rsidRDefault="00D34668" w:rsidP="001F7D4E" w:rsidR="00D34668">
      <w:pPr>
        <w:jc w:val="center"/>
      </w:pPr>
      <w:r>
        <w:t>O G L A S</w:t>
      </w:r>
    </w:p>
    <w:p w:rsidRDefault="00D34668" w:rsidP="001F7D4E" w:rsidR="00D34668">
      <w:pPr>
        <w:jc w:val="center"/>
      </w:pPr>
    </w:p>
    <w:p w:rsidRDefault="00D34668" w:rsidP="001F7D4E" w:rsidR="00D34668" w:rsidRPr="00FC1537">
      <w:pPr>
        <w:jc w:val="center"/>
      </w:pPr>
    </w:p>
    <w:p w:rsidRDefault="00D34668" w:rsidP="00E87D86" w:rsidR="00D34668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PIZZA PARADISO d.o.o. u likvidaciji, Zadar, Mihovila Pavlinovića 12 B, Zadar, OIB: 24928227167,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18. siječnja 2016</w:t>
      </w:r>
      <w:r w:rsidRPr="00FC1537">
        <w:t xml:space="preserve">., dana </w:t>
      </w:r>
      <w:r w:rsidR="00E14E25">
        <w:t>9</w:t>
      </w:r>
      <w:r>
        <w:t xml:space="preserve">. veljače 2016., objavio je </w:t>
      </w:r>
    </w:p>
    <w:p w:rsidRDefault="00D34668" w:rsidP="00E87D86" w:rsidR="00D34668">
      <w:pPr>
        <w:ind w:firstLine="720"/>
        <w:jc w:val="both"/>
      </w:pPr>
    </w:p>
    <w:p w:rsidRDefault="00D34668" w:rsidP="00E87D86" w:rsidR="00D34668">
      <w:pPr>
        <w:ind w:firstLine="720"/>
        <w:jc w:val="both"/>
      </w:pPr>
    </w:p>
    <w:p w:rsidRDefault="00D34668" w:rsidP="00083422" w:rsidR="00D34668" w:rsidRPr="00FC1537">
      <w:pPr>
        <w:jc w:val="center"/>
      </w:pPr>
      <w:r>
        <w:t>o g l a s</w:t>
      </w:r>
    </w:p>
    <w:p w:rsidRDefault="00D34668" w:rsidP="005C42A8" w:rsidR="00D34668">
      <w:pPr>
        <w:ind w:firstLine="315"/>
        <w:jc w:val="both"/>
      </w:pPr>
    </w:p>
    <w:p w:rsidRDefault="00D34668" w:rsidP="005C42A8" w:rsidR="00D34668">
      <w:pPr>
        <w:ind w:firstLine="315"/>
        <w:jc w:val="both"/>
      </w:pPr>
    </w:p>
    <w:p w:rsidRDefault="00D34668" w:rsidP="00DE074C" w:rsidR="00D34668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PIZZA PARADISO d.o.o. u likvidaciji, Zadar, Mihovila Pavlinovića 12 B, Zadar, OIB: 24928227167, </w:t>
      </w:r>
      <w:r w:rsidRPr="00FC1537">
        <w:t xml:space="preserve">iznosi </w:t>
      </w:r>
      <w:r>
        <w:rPr>
          <w:b/>
        </w:rPr>
        <w:t xml:space="preserve">23.683,69 </w:t>
      </w:r>
      <w:r>
        <w:t>kuna.</w:t>
      </w:r>
    </w:p>
    <w:p w:rsidRDefault="00D34668" w:rsidP="00E87D86" w:rsidR="00D34668" w:rsidRPr="00807351">
      <w:pPr>
        <w:jc w:val="both"/>
      </w:pPr>
    </w:p>
    <w:p w:rsidRDefault="00D34668" w:rsidP="00CD5142" w:rsidR="00D34668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Adriana Grubelić iz Zadra, Ante Starčevića 25/B, OIB: 37895103893, </w:t>
      </w:r>
      <w:r w:rsidRPr="00FC1537">
        <w:t>dužnika</w:t>
      </w:r>
      <w:r>
        <w:t xml:space="preserve"> PIZZA PARADISO d.o.o. u likvidaciji,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D34668" w:rsidP="00CD5142" w:rsidR="00D34668">
      <w:pPr>
        <w:jc w:val="both"/>
      </w:pPr>
    </w:p>
    <w:p w:rsidRDefault="00D34668" w:rsidP="0049025B" w:rsidR="00D34668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34668" w:rsidP="00CD5142" w:rsidR="00D34668">
      <w:pPr>
        <w:jc w:val="both"/>
      </w:pPr>
    </w:p>
    <w:p w:rsidRDefault="00D34668" w:rsidP="00CD5142" w:rsidR="00D34668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PIZZA PARADISO d.o.o. u likvidaciji, Zadar, Mihovila Pavlinovića 12 B, Zadar, OIB: 24928227167,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PIZZA PARADISO d.o.o. u likvidaciji,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211-84-2016.</w:t>
      </w:r>
    </w:p>
    <w:p w:rsidRDefault="00D34668" w:rsidP="00CD5142" w:rsidR="00D34668">
      <w:pPr>
        <w:jc w:val="both"/>
      </w:pPr>
    </w:p>
    <w:p w:rsidRDefault="00D34668" w:rsidP="005C42A8" w:rsidR="00D34668">
      <w:pPr>
        <w:ind w:hanging="142"/>
        <w:jc w:val="both"/>
      </w:pPr>
      <w:r>
        <w:lastRenderedPageBreak/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D34668" w:rsidP="00E523B5" w:rsidR="00D34668">
      <w:pPr>
        <w:ind w:firstLine="315"/>
        <w:jc w:val="both"/>
      </w:pPr>
    </w:p>
    <w:p w:rsidRDefault="00D34668" w:rsidP="00E87D86" w:rsidR="00D34668" w:rsidRPr="00FC1537">
      <w:pPr>
        <w:jc w:val="center"/>
      </w:pPr>
      <w:r w:rsidRPr="00FC1537">
        <w:t xml:space="preserve">U Zadru, </w:t>
      </w:r>
      <w:r w:rsidR="00E14E25">
        <w:t>9</w:t>
      </w:r>
      <w:r>
        <w:t>. veljače 2016</w:t>
      </w:r>
      <w:r w:rsidRPr="00FC1537">
        <w:t xml:space="preserve">. </w:t>
      </w:r>
    </w:p>
    <w:p w:rsidRDefault="00D34668" w:rsidP="00E87D86" w:rsidR="00D34668" w:rsidRPr="00FC1537">
      <w:pPr>
        <w:jc w:val="center"/>
      </w:pPr>
    </w:p>
    <w:p w:rsidRDefault="00D34668" w:rsidP="00E87D86" w:rsidR="00D34668" w:rsidRPr="00FC1537">
      <w:pPr>
        <w:jc w:val="right"/>
      </w:pPr>
    </w:p>
    <w:p w:rsidRDefault="00D34668" w:rsidP="001945B8" w:rsidR="00D34668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D34668" w:rsidP="001945B8" w:rsidR="00D34668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D34668" w:rsidP="00B84EF6" w:rsidR="00D34668" w:rsidRPr="00FC1537">
      <w:pPr>
        <w:jc w:val="right"/>
      </w:pPr>
    </w:p>
    <w:p w:rsidRDefault="00D34668" w:rsidP="00B84EF6" w:rsidR="00D34668" w:rsidRPr="00FC1537">
      <w:pPr>
        <w:jc w:val="right"/>
      </w:pPr>
    </w:p>
    <w:p w:rsidRDefault="00D34668" w:rsidP="00B84EF6" w:rsidR="00D34668" w:rsidRPr="00FC1537"/>
    <w:p w:rsidRDefault="00D34668" w:rsidP="00E87D86" w:rsidR="00D34668" w:rsidRPr="00FC1537">
      <w:pPr>
        <w:jc w:val="both"/>
      </w:pPr>
    </w:p>
    <w:p w:rsidRDefault="00D34668" w:rsidP="00FC1537" w:rsidR="00D34668" w:rsidRPr="0049025B">
      <w:pPr>
        <w:ind w:firstLine="708" w:left="12"/>
        <w:jc w:val="both"/>
      </w:pPr>
      <w:r w:rsidRPr="0049025B">
        <w:t>DNA:</w:t>
      </w:r>
    </w:p>
    <w:p w:rsidRDefault="00D34668" w:rsidP="00E87D86" w:rsidR="00D34668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D34668" w:rsidP="0024731F" w:rsidR="00D34668">
      <w:pPr>
        <w:numPr>
          <w:ilvl w:val="0"/>
          <w:numId w:val="2"/>
        </w:numPr>
        <w:jc w:val="both"/>
      </w:pPr>
      <w:r>
        <w:t>računovodstvo suda</w:t>
      </w:r>
    </w:p>
    <w:p w:rsidRDefault="00D34668" w:rsidP="0024731F" w:rsidR="00D34668">
      <w:pPr>
        <w:numPr>
          <w:ilvl w:val="0"/>
          <w:numId w:val="2"/>
        </w:numPr>
        <w:jc w:val="both"/>
      </w:pPr>
      <w:r>
        <w:t>u spis</w:t>
      </w:r>
    </w:p>
    <w:p w:rsidRDefault="00D34668" w:rsidP="00E87D86" w:rsidR="00D34668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D34668" w:rsidP="00E87D86" w:rsidR="00D34668" w:rsidRPr="00083422">
      <w:pPr>
        <w:ind w:firstLine="720"/>
        <w:jc w:val="both"/>
        <w:rPr>
          <w:b/>
        </w:rPr>
      </w:pPr>
    </w:p>
    <w:p w:rsidRDefault="00D34668" w:rsidP="00E87D86" w:rsidR="00D34668" w:rsidRPr="00FC1537">
      <w:pPr>
        <w:ind w:firstLine="720"/>
        <w:jc w:val="both"/>
      </w:pPr>
    </w:p>
    <w:p w:rsidRDefault="00D34668" w:rsidP="00E87D86" w:rsidR="00D34668" w:rsidRPr="00FC1537"/>
    <w:p w:rsidRDefault="00D34668" w:rsidP="00E87D86" w:rsidR="00D34668" w:rsidRPr="00FC1537"/>
    <w:p w:rsidRDefault="00D34668" w:rsidR="00D34668" w:rsidRPr="00FC1537"/>
    <w:sectPr w:rsidSect="00381900" w:rsidR="00D34668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668" w:rsidP="00381900" w:rsidR="00D34668">
      <w:r>
        <w:separator/>
      </w:r>
    </w:p>
  </w:endnote>
  <w:endnote w:id="0" w:type="continuationSeparator">
    <w:p w:rsidRDefault="00D34668" w:rsidP="00381900" w:rsidR="00D34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668" w:rsidR="00D34668">
    <w:pPr>
      <w:pStyle w:val="Podnoje"/>
      <w:rPr>
        <w:lang w:val="hr-HR"/>
      </w:rPr>
    </w:pPr>
  </w:p>
  <w:p w:rsidRDefault="00D34668" w:rsidR="00D34668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668" w:rsidP="00381900" w:rsidR="00D34668">
      <w:r>
        <w:separator/>
      </w:r>
    </w:p>
  </w:footnote>
  <w:footnote w:id="0" w:type="continuationSeparator">
    <w:p w:rsidRDefault="00D34668" w:rsidP="00381900" w:rsidR="00D346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E25" w:rsidP="00FC1537" w:rsidR="00D3466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0337E">
      <w:rPr>
        <w:noProof/>
      </w:rPr>
      <w:t>2</w:t>
    </w:r>
    <w:r>
      <w:rPr>
        <w:noProof/>
      </w:rPr>
      <w:fldChar w:fldCharType="end"/>
    </w:r>
    <w:r w:rsidR="00D34668">
      <w:tab/>
    </w:r>
    <w:r w:rsidR="00D34668">
      <w:tab/>
      <w:t xml:space="preserve">Poslovni broj: </w:t>
    </w:r>
    <w:r w:rsidR="00D34668" w:rsidRPr="00FC1537">
      <w:t>1 St</w:t>
    </w:r>
    <w:r w:rsidR="00D34668">
      <w:t>-84/16-5</w:t>
    </w:r>
  </w:p>
  <w:p w:rsidRDefault="00D34668" w:rsidR="00D34668">
    <w:pPr>
      <w:pStyle w:val="Zaglavlje"/>
      <w:jc w:val="center"/>
    </w:pPr>
  </w:p>
  <w:p w:rsidRDefault="00D34668" w:rsidP="00FC1537" w:rsidR="00D34668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058A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F2D85"/>
    <w:rsid w:val="0063119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0337E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5705C"/>
    <w:rsid w:val="00B768AC"/>
    <w:rsid w:val="00B82590"/>
    <w:rsid w:val="00B84EF6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34668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14E25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3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7980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02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 PARADISO d.o.o. za ugostiteljstvo, usluge i djelatnost turističke agencije u likvidaciji</izvorni_sadrzaj>
    <derivirana_varijabla naziv="DomainObject.Predmet.ProtustrankaFormated_1">  PIZZA PARADISO d.o.o. za ugostiteljstvo, usluge i djelatnost turističke agencije u likvidaciji</derivirana_varijabla>
  </DomainObject.Predmet.ProtustrankaFormated>
  <DomainObject.Predmet.ProtustrankaFormatedOIB>
    <izvorni_sadrzaj>  PIZZA PARADISO d.o.o. za ugostiteljstvo, usluge i djelatnost turističke agencije u likvidaciji, OIB 24928227167</izvorni_sadrzaj>
    <derivirana_varijabla naziv="DomainObject.Predmet.ProtustrankaFormatedOIB_1">  PIZZA PARADISO d.o.o. za ugostiteljstvo, usluge i djelatnost turističke agencije u likvidaciji, OIB 24928227167</derivirana_varijabla>
  </DomainObject.Predmet.ProtustrankaFormatedOIB>
  <DomainObject.Predmet.ProtustrankaFormatedWithAdress>
    <izvorni_sadrzaj> PIZZA PARADISO d.o.o. za ugostiteljstvo, usluge i djelatnost turističke agencije u likvidaciji, Mihovila Pavlinovića 12/B, 23000 Zadar</izvorni_sadrzaj>
    <derivirana_varijabla naziv="DomainObject.Predmet.ProtustrankaFormatedWithAdress_1"> PIZZA PARADISO d.o.o. za ugostiteljstvo, usluge i djelatnost turističke agencije u likvidaciji, Mihovila Pavlinovića 12/B, 23000 Zadar</derivirana_varijabla>
  </DomainObject.Predmet.ProtustrankaFormatedWithAdress>
  <DomainObject.Predmet.ProtustrankaFormatedWithAdressOIB>
    <izvorni_sadrzaj> PIZZA PARADISO d.o.o. za ugostiteljstvo, usluge i djelatnost turističke agencije u likvidaciji, OIB 24928227167, Mihovila Pavlinovića 12/B, 23000 Zadar</izvorni_sadrzaj>
    <derivirana_varijabla naziv="DomainObject.Predmet.ProtustrankaFormatedWithAdressOIB_1"> PIZZA PARADISO d.o.o. za ugostiteljstvo, usluge i djelatnost turističke agencije u likvidaciji, OIB 24928227167, Mihovila Pavlinovića 12/B, 23000 Zadar</derivirana_varijabla>
  </DomainObject.Predmet.ProtustrankaFormatedWithAdressOIB>
  <DomainObject.Predmet.ProtustrankaWithAdress>
    <izvorni_sadrzaj>PIZZA PARADISO d.o.o. za ugostiteljstvo, usluge i djelatnost turističke agencije u likvidaciji Mihovila Pavlinovića 12/B, 23000 Zadar</izvorni_sadrzaj>
    <derivirana_varijabla naziv="DomainObject.Predmet.ProtustrankaWithAdress_1">PIZZA PARADISO d.o.o. za ugostiteljstvo, usluge i djelatnost turističke agencije u likvidaciji Mihovila Pavlinovića 12/B, 23000 Zadar</derivirana_varijabla>
  </DomainObject.Predmet.ProtustrankaWithAdress>
  <DomainObject.Predmet.ProtustrankaWithAdressOIB>
    <izvorni_sadrzaj>PIZZA PARADISO d.o.o. za ugostiteljstvo, usluge i djelatnost turističke agencije u likvidaciji, OIB 24928227167, Mihovila Pavlinovića 12/B, 23000 Zadar</izvorni_sadrzaj>
    <derivirana_varijabla naziv="DomainObject.Predmet.ProtustrankaWithAdressOIB_1">PIZZA PARADISO d.o.o. za ugostiteljstvo, usluge i djelatnost turističke agencije u likvidaciji, OIB 24928227167, Mihovila Pavlinovića 12/B, 23000 Zadar</derivirana_varijabla>
  </DomainObject.Predmet.ProtustrankaWithAdressOIB>
  <DomainObject.Predmet.ProtustrankaNazivFormated>
    <izvorni_sadrzaj>PIZZA PARADISO d.o.o. za ugostiteljstvo, usluge i djelatnost turističke agencije u likvidaciji</izvorni_sadrzaj>
    <derivirana_varijabla naziv="DomainObject.Predmet.ProtustrankaNazivFormated_1">PIZZA PARADISO d.o.o. za ugostiteljstvo, usluge i djelatnost turističke agencije u likvidaciji</derivirana_varijabla>
  </DomainObject.Predmet.ProtustrankaNazivFormated>
  <DomainObject.Predmet.ProtustrankaNazivFormatedOIB>
    <izvorni_sadrzaj>PIZZA PARADISO d.o.o. za ugostiteljstvo, usluge i djelatnost turističke agencije u likvidaciji, OIB 24928227167</izvorni_sadrzaj>
    <derivirana_varijabla naziv="DomainObject.Predmet.ProtustrankaNazivFormatedOIB_1">PIZZA PARADISO d.o.o. za ugostiteljstvo, usluge i djelatnost turističke agencije u likvidaciji, OIB 24928227167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23683.69</izvorni_sadrzaj>
    <derivirana_varijabla naziv="DomainObject.Predmet.TrenutnaVrijednost_1">23683.69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PIZZA PARADISO d.o.o. za ugostiteljstvo, usluge i djelatnost turističke agencije u likvidaciji</item>
    </izvorni_sadrzaj>
    <derivirana_varijabla naziv="DomainObject.Predmet.ProtuStrankaListFormated_1">
      <item>PIZZA PARADISO d.o.o. za ugostiteljstvo, usluge i djelatnost turističke agencije u likvidaciji</item>
    </derivirana_varijabla>
  </DomainObject.Predmet.ProtuStrankaListFormated>
  <DomainObject.Predmet.ProtuStrankaListFormatedOIB>
    <izvorni_sadrzaj>
      <item>PIZZA PARADISO d.o.o. za ugostiteljstvo, usluge i djelatnost turističke agencije u likvidaciji, OIB 24928227167</item>
    </izvorni_sadrzaj>
    <derivirana_varijabla naziv="DomainObject.Predmet.ProtuStrankaListFormatedOIB_1">
      <item>PIZZA PARADISO d.o.o. za ugostiteljstvo, usluge i djelatnost turističke agencije u likvidaciji, OIB 24928227167</item>
    </derivirana_varijabla>
  </DomainObject.Predmet.ProtuStrankaListFormatedOIB>
  <DomainObject.Predmet.ProtuStrankaListFormatedWithAdress>
    <izvorni_sadrzaj>
      <item>PIZZA PARADISO d.o.o. za ugostiteljstvo, usluge i djelatnost turističke agencije u likvidaciji, Mihovila Pavlinovića 12/B, 23000 Zadar</item>
    </izvorni_sadrzaj>
    <derivirana_varijabla naziv="DomainObject.Predmet.ProtuStrankaListFormatedWithAdress_1">
      <item>PIZZA PARADISO d.o.o. za ugostiteljstvo, usluge i djelatnost turističke agencije u likvidaciji, Mihovila Pavlinovića 12/B, 23000 Zadar</item>
    </derivirana_varijabla>
  </DomainObject.Predmet.ProtuStrankaListFormatedWithAdress>
  <DomainObject.Predmet.ProtuStrankaListFormatedWithAdressOIB>
    <izvorni_sadrzaj>
      <item>PIZZA PARADISO d.o.o. za ugostiteljstvo, usluge i djelatnost turističke agencije u likvidaciji, OIB 24928227167, Mihovila Pavlinovića 12/B, 23000 Zadar</item>
    </izvorni_sadrzaj>
    <derivirana_varijabla naziv="DomainObject.Predmet.ProtuStrankaListFormatedWithAdressOIB_1">
      <item>PIZZA PARADISO d.o.o. za ugostiteljstvo, usluge i djelatnost turističke agencije u likvidaciji, OIB 24928227167, Mihovila Pavlinovića 12/B, 23000 Zadar</item>
    </derivirana_varijabla>
  </DomainObject.Predmet.ProtuStrankaListFormatedWithAdressOIB>
  <DomainObject.Predmet.ProtuStrankaListNazivFormated>
    <izvorni_sadrzaj>
      <item>PIZZA PARADISO d.o.o. za ugostiteljstvo, usluge i djelatnost turističke agencije u likvidaciji</item>
    </izvorni_sadrzaj>
    <derivirana_varijabla naziv="DomainObject.Predmet.ProtuStrankaListNazivFormated_1">
      <item>PIZZA PARADISO d.o.o. za ugostiteljstvo, usluge i djelatnost turističke agencije u likvidaciji</item>
    </derivirana_varijabla>
  </DomainObject.Predmet.ProtuStrankaListNazivFormated>
  <DomainObject.Predmet.ProtuStrankaListNazivFormatedOIB>
    <izvorni_sadrzaj>
      <item>PIZZA PARADISO d.o.o. za ugostiteljstvo, usluge i djelatnost turističke agencije u likvidaciji, OIB 24928227167</item>
    </izvorni_sadrzaj>
    <derivirana_varijabla naziv="DomainObject.Predmet.ProtuStrankaListNazivFormatedOIB_1">
      <item>PIZZA PARADISO d.o.o. za ugostiteljstvo, usluge i djelatnost turističke agencije u likvidaciji, OIB 24928227167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PIZZA PARADISO d.o.o. za ugostiteljstvo, usluge i djelatnost turističke agencije u likvidaciji</izvorni_sadrzaj>
    <derivirana_varijabla naziv="DomainObject.Predmet.ProtustrankaIDrugi_1">PIZZA PARADISO d.o.o. za ugostiteljstvo, usluge i djelatnost turističke agencije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PIZZA PARADISO d.o.o. za ugostiteljstvo, usluge i djelatnost turističke agencije u likvidaciji, OIB 24928227167, Mihovila Pavlinovića 12/B, 23000 Zadar</izvorni_sadrzaj>
    <derivirana_varijabla naziv="DomainObject.Predmet.ProtustrankaIDrugiAdressOIB_1">PIZZA PARADISO d.o.o. za ugostiteljstvo, usluge i djelatnost turističke agencije u likvidaciji, OIB 24928227167, Mihovila Pavlinovića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PIZZA PARADISO d.o.o. za ugostiteljstvo, usluge i djelatnost turističke agencije u likvidaciji</item>
    </izvorni_sadrzaj>
    <derivirana_varijabla naziv="DomainObject.Predmet.SudioniciListNaziv_1">
      <item>FINA</item>
      <item>PIZZA PARADISO d.o.o. za ugostiteljstvo, usluge i djelatnost turističke agencije u likvidaciji</item>
    </derivirana_varijabla>
  </DomainObject.Predmet.SudioniciListNaziv>
  <DomainObject.Predmet.SudioniciListAdressOIB>
    <izvorni_sadrzaj>
      <item>FINA, OIB 85821130368</item>
      <item>PIZZA PARADISO d.o.o. za ugostiteljstvo, usluge i djelatnost turističke agencije u likvidaciji, OIB 24928227167, Mihovila Pavlinovića 12/B,23000 Zadar</item>
    </izvorni_sadrzaj>
    <derivirana_varijabla naziv="DomainObject.Predmet.SudioniciListAdressOIB_1">
      <item>FINA, OIB 85821130368</item>
      <item>PIZZA PARADISO d.o.o. za ugostiteljstvo, usluge i djelatnost turističke agencije u likvidaciji, OIB 24928227167, Mihovila Pavlinovića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24928227167</item>
    </izvorni_sadrzaj>
    <derivirana_varijabla naziv="DomainObject.Predmet.SudioniciListNazivOIB_1">
      <item>, OIB 85821130368</item>
      <item>, OIB 24928227167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448</properties:Words>
  <properties:Characters>2288</properties:Characters>
  <properties:Lines>74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2016-02-08T09:50:00Z</dcterms:created>
  <dc:creator>Danijela Markulin</dc:creator>
  <dc:description/>
  <cp:keywords/>
  <cp:lastModifiedBy>wsadmin</cp:lastModifiedBy>
  <cp:lastPrinted>2016-02-09T10:00:00Z</cp:lastPrinted>
  <dcterms:modified xmlns:xsi="http://www.w3.org/2001/XMLSchema-instance" xsi:type="dcterms:W3CDTF">2016-02-09T10:41:00Z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