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ed46" w14:paraId="7b4ed46" w:rsidRDefault="00C563E6" w:rsidP="00910611" w:rsidR="00C563E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3E6" w:rsidP="00910611" w:rsidR="00C563E6">
      <w:r>
        <w:rPr>
          <w:rFonts w:eastAsia="MS Mincho"/>
        </w:rPr>
        <w:t xml:space="preserve">   REPUBLIKA HRVATSKA</w:t>
      </w:r>
    </w:p>
    <w:p w:rsidRDefault="00C563E6" w:rsidP="00910611" w:rsidR="00C563E6">
      <w:r>
        <w:rPr>
          <w:rFonts w:eastAsia="MS Mincho"/>
        </w:rPr>
        <w:t>TRGOVAČKI SUD U RIJECI</w:t>
      </w:r>
    </w:p>
    <w:p w:rsidRDefault="00C563E6" w:rsidR="00C563E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</w:t>
      </w:r>
      <w:r w:rsidR="00F57DBB">
        <w:t>arodne novine broj</w:t>
      </w:r>
      <w:r w:rsidRPr="001911E8">
        <w:t xml:space="preserve">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</w:t>
      </w:r>
      <w:r w:rsidR="00F06DD0">
        <w:t xml:space="preserve">arodne novine broj </w:t>
      </w:r>
      <w:r w:rsidR="002C208D" w:rsidRPr="001911E8">
        <w:t>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9179AD">
        <w:t xml:space="preserve">28. studenoga </w:t>
      </w:r>
      <w:r w:rsidR="00BD79AB">
        <w:t>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F57DBB">
      <w:pPr>
        <w:jc w:val="center"/>
      </w:pPr>
      <w:r w:rsidRPr="00F57DBB">
        <w:t xml:space="preserve">z a k l j u č </w:t>
      </w:r>
      <w:r w:rsidR="001911E8" w:rsidRPr="00F57DBB">
        <w:t xml:space="preserve">i o </w:t>
      </w:r>
      <w:r w:rsidR="003E012C" w:rsidRPr="00F57DBB">
        <w:t xml:space="preserve"> </w:t>
      </w:r>
      <w:r w:rsidR="001911E8" w:rsidRPr="00F57DBB"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179AD" w:rsidP="00241464" w:rsidR="00626A3D" w:rsidRPr="00241464">
      <w:pPr>
        <w:pStyle w:val="Odlomakpopisa"/>
        <w:ind w:left="1080"/>
        <w:jc w:val="center"/>
        <w:rPr>
          <w:b/>
        </w:rPr>
      </w:pPr>
      <w:r>
        <w:rPr>
          <w:b/>
        </w:rPr>
        <w:t>31. siječnja 2018</w:t>
      </w:r>
      <w:r w:rsidR="00626A3D" w:rsidRPr="00241464">
        <w:rPr>
          <w:b/>
        </w:rPr>
        <w:t>.</w:t>
      </w:r>
      <w:r w:rsidR="00FE32B3" w:rsidRPr="00241464">
        <w:rPr>
          <w:b/>
        </w:rPr>
        <w:t xml:space="preserve"> </w:t>
      </w:r>
      <w:r w:rsidR="00626A3D" w:rsidRPr="00241464">
        <w:rPr>
          <w:b/>
        </w:rPr>
        <w:t>g</w:t>
      </w:r>
      <w:r w:rsidR="00FE32B3" w:rsidRPr="00241464">
        <w:rPr>
          <w:b/>
        </w:rPr>
        <w:t>odine</w:t>
      </w:r>
      <w:r w:rsidR="00626A3D" w:rsidRPr="00241464">
        <w:rPr>
          <w:b/>
        </w:rPr>
        <w:t xml:space="preserve"> u </w:t>
      </w:r>
      <w:r>
        <w:rPr>
          <w:b/>
        </w:rPr>
        <w:t>10</w:t>
      </w:r>
      <w:r w:rsidR="00626A3D" w:rsidRPr="00241464">
        <w:rPr>
          <w:b/>
        </w:rPr>
        <w:t>:</w:t>
      </w:r>
      <w:r>
        <w:rPr>
          <w:b/>
        </w:rPr>
        <w:t>3</w:t>
      </w:r>
      <w:r w:rsidR="00626A3D" w:rsidRPr="00241464">
        <w:rPr>
          <w:b/>
        </w:rPr>
        <w:t>0 sati</w:t>
      </w:r>
    </w:p>
    <w:p w:rsidRDefault="00241464" w:rsidP="009366B8" w:rsidR="009366B8">
      <w:pPr>
        <w:jc w:val="center"/>
        <w:rPr>
          <w:b/>
        </w:rPr>
      </w:pPr>
      <w:r>
        <w:rPr>
          <w:b/>
        </w:rPr>
        <w:t xml:space="preserve">                  </w:t>
      </w:r>
      <w:r w:rsidR="00FE32B3">
        <w:rPr>
          <w:b/>
        </w:rPr>
        <w:t xml:space="preserve">kod </w:t>
      </w:r>
      <w:r w:rsidR="009366B8" w:rsidRPr="001911E8">
        <w:rPr>
          <w:b/>
        </w:rPr>
        <w:t>Trgovačk</w:t>
      </w:r>
      <w:r w:rsidR="00FE32B3">
        <w:rPr>
          <w:b/>
        </w:rPr>
        <w:t>og</w:t>
      </w:r>
      <w:r w:rsidR="009366B8" w:rsidRPr="001911E8">
        <w:rPr>
          <w:b/>
        </w:rPr>
        <w:t xml:space="preserve"> sud</w:t>
      </w:r>
      <w:r w:rsidR="00FE32B3"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241464" w:rsidP="009366B8" w:rsidR="001335E5" w:rsidRPr="001911E8">
      <w:pPr>
        <w:jc w:val="center"/>
        <w:rPr>
          <w:b/>
        </w:rPr>
      </w:pPr>
      <w:r>
        <w:rPr>
          <w:b/>
        </w:rPr>
        <w:t xml:space="preserve">                   </w:t>
      </w:r>
      <w:r w:rsidR="001335E5">
        <w:rPr>
          <w:b/>
        </w:rPr>
        <w:t>Zadarska 1 - 3</w:t>
      </w:r>
    </w:p>
    <w:p w:rsidRDefault="00241464" w:rsidP="009366B8" w:rsidR="009366B8" w:rsidRPr="001911E8">
      <w:pPr>
        <w:jc w:val="center"/>
        <w:rPr>
          <w:b/>
        </w:rPr>
      </w:pPr>
      <w:r>
        <w:rPr>
          <w:b/>
        </w:rPr>
        <w:t xml:space="preserve">                    </w:t>
      </w:r>
      <w:r w:rsidR="009366B8" w:rsidRPr="001911E8">
        <w:rPr>
          <w:b/>
        </w:rPr>
        <w:t>I</w:t>
      </w:r>
      <w:r w:rsidR="00612052">
        <w:rPr>
          <w:b/>
        </w:rPr>
        <w:t>.</w:t>
      </w:r>
      <w:r w:rsidR="009366B8"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</w:t>
      </w:r>
      <w:r w:rsidR="00241464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BE684A" w:rsidP="006371D6" w:rsidR="00BE684A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BE684A" w:rsidP="006371D6" w:rsidR="00BE684A">
      <w:pPr>
        <w:jc w:val="both"/>
      </w:pPr>
    </w:p>
    <w:p w:rsidRDefault="009366B8" w:rsidP="006371D6" w:rsidR="00FE32B3">
      <w:pPr>
        <w:jc w:val="both"/>
      </w:pPr>
      <w:r w:rsidRPr="001911E8">
        <w:t>- nekretnina označena pod točkom I. se na</w:t>
      </w:r>
      <w:r w:rsidR="00FE32B3">
        <w:t xml:space="preserve"> </w:t>
      </w:r>
      <w:r w:rsidRPr="001911E8">
        <w:t xml:space="preserve">ročištu za dražbu ne može prodati </w:t>
      </w:r>
      <w:r w:rsidR="00FE32B3">
        <w:t xml:space="preserve">ispod </w:t>
      </w:r>
      <w:r w:rsidR="00BE684A">
        <w:t xml:space="preserve">cijene od </w:t>
      </w:r>
      <w:r w:rsidR="009179AD">
        <w:t>98</w:t>
      </w:r>
      <w:r w:rsidR="00BE684A">
        <w:t>.000,00 kn</w:t>
      </w:r>
      <w:r w:rsidR="00FE32B3">
        <w:t>;</w:t>
      </w:r>
    </w:p>
    <w:p w:rsidRDefault="001C25BD" w:rsidP="006371D6" w:rsidR="001C25BD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  <w:r w:rsidR="001C25BD">
        <w:t>;</w:t>
      </w: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1C25BD" w:rsidP="00FE32B3" w:rsidR="001C25BD">
      <w:pPr>
        <w:jc w:val="both"/>
      </w:pPr>
    </w:p>
    <w:p w:rsidRDefault="009366B8" w:rsidP="006371D6" w:rsidR="009366B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1C25BD" w:rsidP="006371D6" w:rsidR="001C25BD" w:rsidRPr="001911E8">
      <w:pPr>
        <w:jc w:val="both"/>
      </w:pPr>
    </w:p>
    <w:p w:rsidRDefault="009366B8" w:rsidP="006371D6" w:rsidR="009366B8">
      <w:pPr>
        <w:jc w:val="both"/>
      </w:pPr>
      <w:r w:rsidRPr="001911E8">
        <w:t>- kao kupci na javnoj dražbi mogu sudjelovati osobe koje su najkasnije do</w:t>
      </w:r>
      <w:r w:rsidR="009179AD">
        <w:t xml:space="preserve"> 29. siječnja</w:t>
      </w:r>
      <w:r w:rsidR="00591488">
        <w:t xml:space="preserve"> </w:t>
      </w:r>
      <w:r w:rsidR="009179AD">
        <w:t>2018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1C25BD" w:rsidP="006371D6" w:rsidR="001C25BD" w:rsidRPr="001911E8">
      <w:pPr>
        <w:jc w:val="both"/>
      </w:pPr>
    </w:p>
    <w:p w:rsidRDefault="009366B8" w:rsidP="006371D6" w:rsidR="001C25BD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</w:t>
      </w:r>
    </w:p>
    <w:p w:rsidRDefault="009366B8" w:rsidP="006371D6" w:rsidR="009366B8" w:rsidRPr="001911E8">
      <w:pPr>
        <w:jc w:val="both"/>
      </w:pPr>
      <w:r w:rsidRPr="001911E8">
        <w:t xml:space="preserve">  </w:t>
      </w: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9179AD">
        <w:t>28. studenoga 2017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1911E8" w:rsidP="005D5428" w:rsidR="002A3B89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6C2CCC">
        <w:t xml:space="preserve"> </w:t>
      </w:r>
    </w:p>
    <w:p w:rsidRDefault="009366B8" w:rsidP="009366B8" w:rsidR="00C563E6">
      <w:pPr>
        <w:rPr>
          <w:b/>
        </w:rPr>
      </w:pPr>
      <w:r w:rsidRPr="001911E8">
        <w:rPr>
          <w:b/>
        </w:rPr>
        <w:t>UPUTA O PRAVNOM LIJEKU:</w:t>
      </w:r>
      <w:r w:rsidR="00C563E6">
        <w:rPr>
          <w:b/>
        </w:rPr>
        <w:t xml:space="preserve">  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lastRenderedPageBreak/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6C2CCC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  <w:r w:rsidR="00241464">
        <w:rPr>
          <w:sz w:val="20"/>
          <w:szCs w:val="20"/>
        </w:rPr>
        <w:t xml:space="preserve"> sudova</w:t>
      </w:r>
    </w:p>
    <w:p w:rsidRDefault="009366B8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BE684A">
        <w:rPr>
          <w:sz w:val="20"/>
          <w:szCs w:val="20"/>
        </w:rPr>
        <w:t>o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BE684A">
        <w:rPr>
          <w:sz w:val="20"/>
          <w:szCs w:val="20"/>
        </w:rPr>
        <w:t>ku</w:t>
      </w:r>
      <w:r w:rsidR="0099797A" w:rsidRPr="00E97141">
        <w:rPr>
          <w:sz w:val="20"/>
          <w:szCs w:val="20"/>
        </w:rPr>
        <w:t>:</w:t>
      </w:r>
      <w:r w:rsidR="00B50374" w:rsidRPr="00E97141">
        <w:rPr>
          <w:sz w:val="20"/>
          <w:szCs w:val="20"/>
        </w:rPr>
        <w:t xml:space="preserve"> </w:t>
      </w:r>
      <w:r w:rsidR="00BE684A"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56779A">
        <w:rPr>
          <w:sz w:val="20"/>
          <w:szCs w:val="20"/>
        </w:rPr>
        <w:t xml:space="preserve"> </w:t>
      </w:r>
      <w:r w:rsidR="009179AD">
        <w:rPr>
          <w:sz w:val="20"/>
          <w:szCs w:val="20"/>
        </w:rPr>
        <w:t>28.11</w:t>
      </w:r>
      <w:r w:rsidR="007A215B">
        <w:rPr>
          <w:sz w:val="20"/>
          <w:szCs w:val="20"/>
        </w:rPr>
        <w:t>.</w:t>
      </w:r>
      <w:r w:rsidR="00CC074C">
        <w:rPr>
          <w:sz w:val="20"/>
          <w:szCs w:val="20"/>
        </w:rPr>
        <w:t>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3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747D92">
      <w:rPr>
        <w:b/>
      </w:rPr>
      <w:t>543/13-</w:t>
    </w:r>
    <w:r w:rsidR="009179AD">
      <w:rPr>
        <w:b/>
      </w:rPr>
      <w:t>242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63AFA"/>
    <w:rsid w:val="0018319F"/>
    <w:rsid w:val="001911E8"/>
    <w:rsid w:val="001B4498"/>
    <w:rsid w:val="001C25BD"/>
    <w:rsid w:val="001E1065"/>
    <w:rsid w:val="001E3CC1"/>
    <w:rsid w:val="001F6B12"/>
    <w:rsid w:val="00203D74"/>
    <w:rsid w:val="00241464"/>
    <w:rsid w:val="00242926"/>
    <w:rsid w:val="002A3B89"/>
    <w:rsid w:val="002A7231"/>
    <w:rsid w:val="002C208D"/>
    <w:rsid w:val="002D30E6"/>
    <w:rsid w:val="002F4968"/>
    <w:rsid w:val="003111A5"/>
    <w:rsid w:val="00342BEC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B5F7C"/>
    <w:rsid w:val="004E20FD"/>
    <w:rsid w:val="004F5EA0"/>
    <w:rsid w:val="0050198C"/>
    <w:rsid w:val="0056779A"/>
    <w:rsid w:val="00574B23"/>
    <w:rsid w:val="00591488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B715E"/>
    <w:rsid w:val="006C2CCC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B22C5"/>
    <w:rsid w:val="008E0995"/>
    <w:rsid w:val="008F7D90"/>
    <w:rsid w:val="00914C78"/>
    <w:rsid w:val="009179AD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56A2D"/>
    <w:rsid w:val="00B60E58"/>
    <w:rsid w:val="00B814EC"/>
    <w:rsid w:val="00BB2D16"/>
    <w:rsid w:val="00BD79AB"/>
    <w:rsid w:val="00BE684A"/>
    <w:rsid w:val="00C563E6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06DD0"/>
    <w:rsid w:val="00F33489"/>
    <w:rsid w:val="00F50048"/>
    <w:rsid w:val="00F57DBB"/>
    <w:rsid w:val="00F85EF2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3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3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3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3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3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3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3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3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48A1D-2688-4B6F-8977-C105A85B5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4600</properties:Characters>
  <properties:Lines>105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2017-11-28T10:26:00Z</dcterms:created>
  <dc:creator>ksarlija</dc:creator>
  <cp:lastModifiedBy>Jasna Radulović</cp:lastModifiedBy>
  <cp:lastPrinted>2017-11-28T10:28:00Z</cp:lastPrinted>
  <dcterms:modified xmlns:xsi="http://www.w3.org/2001/XMLSchema-instance" xsi:type="dcterms:W3CDTF">2017-11-28T10:31:00Z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