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4712bd1" w14:paraId="4712bd1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907E6E">
        <w:rPr>
          <w:sz w:val="24"/>
          <w:szCs w:val="24"/>
        </w:rPr>
        <w:t>, Šibenik</w:t>
      </w:r>
      <w:r w:rsidR="00AE224B" w:rsidRPr="00D4750C">
        <w:rPr>
          <w:sz w:val="24"/>
          <w:szCs w:val="24"/>
        </w:rPr>
        <w:t xml:space="preserve"> </w:t>
      </w:r>
    </w:p>
    <w:p w:rsidRDefault="00305399" w:rsidP="00A1063A" w:rsidR="00305399" w:rsidRPr="00D4750C">
      <w:pPr>
        <w:jc w:val="right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907E6E">
        <w:rPr>
          <w:sz w:val="24"/>
          <w:szCs w:val="24"/>
        </w:rPr>
        <w:t>6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907E6E">
        <w:rPr>
          <w:sz w:val="24"/>
          <w:szCs w:val="24"/>
        </w:rPr>
        <w:t>6</w:t>
      </w:r>
      <w:r w:rsidR="003A716D">
        <w:rPr>
          <w:sz w:val="24"/>
          <w:szCs w:val="24"/>
        </w:rPr>
        <w:t>-</w:t>
      </w:r>
      <w:r w:rsidR="00750FB8">
        <w:rPr>
          <w:sz w:val="24"/>
          <w:szCs w:val="24"/>
        </w:rPr>
        <w:t>4208</w:t>
      </w: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7353D7" w:rsidRPr="002B5E21">
      <w:pPr>
        <w:ind w:firstLine="708"/>
        <w:jc w:val="both"/>
        <w:rPr>
          <w:sz w:val="24"/>
          <w:szCs w:val="24"/>
        </w:rPr>
      </w:pPr>
      <w:r w:rsidRPr="00A1063A">
        <w:rPr>
          <w:sz w:val="24"/>
          <w:szCs w:val="24"/>
        </w:rPr>
        <w:t xml:space="preserve">Predmet: </w:t>
      </w:r>
      <w:r w:rsidR="00D80FFA" w:rsidRPr="002B5E21">
        <w:rPr>
          <w:sz w:val="24"/>
          <w:szCs w:val="24"/>
        </w:rPr>
        <w:t xml:space="preserve">dužnik </w:t>
      </w:r>
      <w:r w:rsidR="00750FB8">
        <w:rPr>
          <w:sz w:val="24"/>
          <w:szCs w:val="24"/>
        </w:rPr>
        <w:t>NCP-BRODOSERVIS d.o.o., Šibenik, Velimira Škorpika 6, OIB:76842195081</w:t>
      </w:r>
    </w:p>
    <w:p w:rsidRDefault="002B5E21" w:rsidP="00A1063A" w:rsidR="002B5E21">
      <w:pPr>
        <w:ind w:firstLine="708"/>
        <w:jc w:val="both"/>
        <w:rPr>
          <w:sz w:val="24"/>
          <w:szCs w:val="24"/>
        </w:rPr>
      </w:pPr>
    </w:p>
    <w:p w:rsidRDefault="00290F5C" w:rsidP="00750FB8" w:rsidR="00430C56" w:rsidRPr="00A1063A">
      <w:pPr>
        <w:ind w:firstLine="708"/>
        <w:jc w:val="both"/>
        <w:rPr>
          <w:sz w:val="24"/>
          <w:szCs w:val="24"/>
        </w:rPr>
      </w:pPr>
      <w:r w:rsidRPr="000A6EC5">
        <w:rPr>
          <w:sz w:val="24"/>
          <w:szCs w:val="24"/>
        </w:rPr>
        <w:t>Moli</w:t>
      </w:r>
      <w:r w:rsidR="00750FB8">
        <w:rPr>
          <w:sz w:val="24"/>
          <w:szCs w:val="24"/>
        </w:rPr>
        <w:t xml:space="preserve">mo </w:t>
      </w:r>
      <w:r w:rsidR="00A01662" w:rsidRPr="000A6EC5">
        <w:rPr>
          <w:sz w:val="24"/>
          <w:szCs w:val="24"/>
        </w:rPr>
        <w:t xml:space="preserve">da nas izvijestite </w:t>
      </w:r>
      <w:r w:rsidR="000A761A" w:rsidRPr="000A6EC5">
        <w:rPr>
          <w:sz w:val="24"/>
          <w:szCs w:val="24"/>
        </w:rPr>
        <w:t>je li dužnik</w:t>
      </w:r>
      <w:r w:rsidR="003A716D">
        <w:rPr>
          <w:sz w:val="24"/>
          <w:szCs w:val="24"/>
        </w:rPr>
        <w:t xml:space="preserve"> </w:t>
      </w:r>
      <w:r w:rsidR="00750FB8">
        <w:rPr>
          <w:sz w:val="24"/>
          <w:szCs w:val="24"/>
        </w:rPr>
        <w:t xml:space="preserve">NCP-BRODOSERVIS d.o.o., Šibenik, Velimira Škorpika 6, OIB:7684219508, </w:t>
      </w:r>
      <w:r w:rsidR="00430C56" w:rsidRPr="000A6EC5">
        <w:rPr>
          <w:sz w:val="24"/>
          <w:szCs w:val="24"/>
        </w:rPr>
        <w:t>u Očevidniku redoslijed osnova za plaćanje i dalje ima neizvršene osnove za plaćanj</w:t>
      </w:r>
      <w:r w:rsidR="00750FB8">
        <w:rPr>
          <w:sz w:val="24"/>
          <w:szCs w:val="24"/>
        </w:rPr>
        <w:t xml:space="preserve">e, a ukoliko ima, molimo da </w:t>
      </w:r>
      <w:r w:rsidR="00907E6E">
        <w:rPr>
          <w:sz w:val="24"/>
          <w:szCs w:val="24"/>
        </w:rPr>
        <w:t xml:space="preserve">osim podatka o iznosu blokade </w:t>
      </w:r>
      <w:r w:rsidR="00430C56" w:rsidRPr="000A6EC5">
        <w:rPr>
          <w:sz w:val="24"/>
          <w:szCs w:val="24"/>
        </w:rPr>
        <w:t>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750FB8">
        <w:rPr>
          <w:sz w:val="24"/>
          <w:szCs w:val="24"/>
        </w:rPr>
        <w:t xml:space="preserve">7. studenog </w:t>
      </w:r>
      <w:r w:rsidR="009263E9">
        <w:rPr>
          <w:sz w:val="24"/>
          <w:szCs w:val="24"/>
        </w:rPr>
        <w:t>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3D6C3E" w:rsidP="003D6C3E" w:rsidR="003D6C3E">
      <w:pPr>
        <w:rPr>
          <w:szCs w:val="22"/>
        </w:rPr>
      </w:pPr>
    </w:p>
    <w:p w:rsidRDefault="00A9047E" w:rsidP="00A9047E" w:rsidR="00A9047E">
      <w:pPr>
        <w:rPr>
          <w:sz w:val="24"/>
        </w:rPr>
      </w:pPr>
      <w:r>
        <w:rPr>
          <w:sz w:val="24"/>
        </w:rPr>
        <w:t>Za točnost otpravka – ovlaštena službenica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Sutkinja</w:t>
      </w:r>
    </w:p>
    <w:p w:rsidRDefault="00A9047E" w:rsidP="00A9047E" w:rsidR="00A9047E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Ana Markač, v.r.</w:t>
      </w:r>
    </w:p>
    <w:p w:rsidRDefault="003D6C3E" w:rsidP="003D6C3E" w:rsidR="003D6C3E" w:rsidRPr="006F3E15">
      <w:pPr>
        <w:rPr>
          <w:sz w:val="24"/>
          <w:szCs w:val="24"/>
        </w:rPr>
      </w:pPr>
    </w:p>
    <w:p w:rsidRDefault="003D6C3E" w:rsidP="003D6C3E" w:rsidR="003D6C3E">
      <w:pPr>
        <w:rPr>
          <w:szCs w:val="22"/>
        </w:rPr>
      </w:pPr>
    </w:p>
    <w:sectPr w:rsidSect="00C448BA" w:rsidR="003D6C3E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750FB8">
      <w:rPr>
        <w:sz w:val="24"/>
        <w:szCs w:val="24"/>
      </w:rPr>
      <w:t>370/2017-9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A716D"/>
    <w:rsid w:val="003B1A25"/>
    <w:rsid w:val="003D6C3E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0FB8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D3D32"/>
    <w:rsid w:val="007F5C68"/>
    <w:rsid w:val="007F7F21"/>
    <w:rsid w:val="008002A5"/>
    <w:rsid w:val="00827BDE"/>
    <w:rsid w:val="008319AD"/>
    <w:rsid w:val="00835CD5"/>
    <w:rsid w:val="00840213"/>
    <w:rsid w:val="00841568"/>
    <w:rsid w:val="00844015"/>
    <w:rsid w:val="00845E1D"/>
    <w:rsid w:val="0086588E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07E6E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047E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0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4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047E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04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04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0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4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047E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04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04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86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NCP-BRODOSERVIS društvo s ograničenom odgovornošću za radove u brodogradnji</izvorni_sadrzaj>
    <derivirana_varijabla naziv="DomainObject.Predmet.ProtustrankaFormated_1">  NCP-BRODOSERVIS društvo s ograničenom odgovornošću za radove u brodogradnji</derivirana_varijabla>
  </DomainObject.Predmet.ProtustrankaFormated>
  <DomainObject.Predmet.ProtustrankaFormatedOIB>
    <izvorni_sadrzaj>  NCP-BRODOSERVIS društvo s ograničenom odgovornošću za radove u brodogradnji, OIB 76842195081</izvorni_sadrzaj>
    <derivirana_varijabla naziv="DomainObject.Predmet.ProtustrankaFormatedOIB_1">  NCP-BRODOSERVIS društvo s ograničenom odgovornošću za radove u brodogradnji, OIB 76842195081</derivirana_varijabla>
  </DomainObject.Predmet.ProtustrankaFormatedOIB>
  <DomainObject.Predmet.ProtustrankaFormatedWithAdress>
    <izvorni_sadrzaj> NCP-BRODOSERVIS društvo s ograničenom odgovornošću za radove u brodogradnji, Velimira Škorpika 6 , 22000 Šibenik</izvorni_sadrzaj>
    <derivirana_varijabla naziv="DomainObject.Predmet.ProtustrankaFormatedWithAdress_1"> NCP-BRODOSERVIS društvo s ograničenom odgovornošću za radove u brodogradnji, Velimira Škorpika 6 , 22000 Šibenik</derivirana_varijabla>
  </DomainObject.Predmet.ProtustrankaFormatedWithAdress>
  <DomainObject.Predmet.ProtustrankaFormatedWithAdressOIB>
    <izvorni_sadrzaj> NCP-BRODOSERVIS društvo s ograničenom odgovornošću za radove u brodogradnji, OIB 76842195081, Velimira Škorpika 6 , 22000 Šibenik</izvorni_sadrzaj>
    <derivirana_varijabla naziv="DomainObject.Predmet.ProtustrankaFormatedWithAdressOIB_1"> NCP-BRODOSERVIS društvo s ograničenom odgovornošću za radove u brodogradnji, OIB 76842195081, Velimira Škorpika 6 , 22000 Šibenik</derivirana_varijabla>
  </DomainObject.Predmet.ProtustrankaFormatedWithAdressOIB>
  <DomainObject.Predmet.ProtustrankaWithAdress>
    <izvorni_sadrzaj>NCP-BRODOSERVIS društvo s ograničenom odgovornošću za radove u brodogradnji Velimira Škorpika 6 , 22000 Šibenik</izvorni_sadrzaj>
    <derivirana_varijabla naziv="DomainObject.Predmet.ProtustrankaWithAdress_1">NCP-BRODOSERVIS društvo s ograničenom odgovornošću za radove u brodogradnji Velimira Škorpika 6 , 22000 Šibenik</derivirana_varijabla>
  </DomainObject.Predmet.ProtustrankaWithAdress>
  <DomainObject.Predmet.ProtustrankaWithAdressOIB>
    <izvorni_sadrzaj>NCP-BRODOSERVIS društvo s ograničenom odgovornošću za radove u brodogradnji, OIB 76842195081, Velimira Škorpika 6 , 22000 Šibenik</izvorni_sadrzaj>
    <derivirana_varijabla naziv="DomainObject.Predmet.ProtustrankaWithAdressOIB_1">NCP-BRODOSERVIS društvo s ograničenom odgovornošću za radove u brodogradnji, OIB 76842195081, Velimira Škorpika 6 , 22000 Šibenik</derivirana_varijabla>
  </DomainObject.Predmet.ProtustrankaWithAdressOIB>
  <DomainObject.Predmet.ProtustrankaNazivFormated>
    <izvorni_sadrzaj>NCP-BRODOSERVIS društvo s ograničenom odgovornošću za radove u brodogradnji</izvorni_sadrzaj>
    <derivirana_varijabla naziv="DomainObject.Predmet.ProtustrankaNazivFormated_1">NCP-BRODOSERVIS društvo s ograničenom odgovornošću za radove u brodogradnji</derivirana_varijabla>
  </DomainObject.Predmet.ProtustrankaNazivFormated>
  <DomainObject.Predmet.ProtustrankaNazivFormatedOIB>
    <izvorni_sadrzaj>NCP-BRODOSERVIS društvo s ograničenom odgovornošću za radove u brodogradnji, OIB 76842195081</izvorni_sadrzaj>
    <derivirana_varijabla naziv="DomainObject.Predmet.ProtustrankaNazivFormatedOIB_1">NCP-BRODOSERVIS društvo s ograničenom odgovornošću za radove u brodogradnji, OIB 76842195081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Goran Prgin; Ivana Prgin Horvat</izvorni_sadrzaj>
    <derivirana_varijabla naziv="DomainObject.Predmet.StrankaFormated_1">  FINA - Podružnica Šibenik; Goran Prgin; Ivana Prgin Horvat</derivirana_varijabla>
  </DomainObject.Predmet.StrankaFormated>
  <DomainObject.Predmet.StrankaFormatedOIB>
    <izvorni_sadrzaj>  FINA - Podružnica Šibenik, OIB 85821130368; Goran Prgin, OIB 06692714941; Ivana Prgin Horvat, OIB 01415090421</izvorni_sadrzaj>
    <derivirana_varijabla naziv="DomainObject.Predmet.StrankaFormatedOIB_1">  FINA - Podružnica Šibenik, OIB 85821130368; Goran Prgin, OIB 06692714941; Ivana Prgin Horvat, OIB 01415090421</derivirana_varijabla>
  </DomainObject.Predmet.StrankaFormatedOIB>
  <DomainObject.Predmet.StrankaFormatedWithAdress>
    <izvorni_sadrzaj> FINA - Podružnica Šibenik, Perivoj L. Marune 1, 22000 Šibenik; Goran Prgin, Obala Palih Boraca 114, 22000 Šibenik; Ivana Prgin Horvat, ULICA ŠIBENSKIH VATROGASACA 9 (ranije: ŠIBENIK, ULICA ŠIBENSKIH VATROGASACA, 9), 22000 Šibenik</izvorni_sadrzaj>
    <derivirana_varijabla naziv="DomainObject.Predmet.StrankaFormatedWithAdress_1"> FINA - Podružnica Šibenik, Perivoj L. Marune 1, 22000 Šibenik; Goran Prgin, Obala Palih Boraca 114, 22000 Šibenik; Ivana Prgin Horvat, ULICA ŠIBENSKIH VATROGASACA 9 (ranije: ŠIBENIK, ULICA ŠIBENSKIH VATROGASACA, 9), 22000 Šibenik</derivirana_varijabla>
  </DomainObject.Predmet.StrankaFormatedWithAdress>
  <DomainObject.Predmet.StrankaFormatedWithAdressOIB>
    <izvorni_sadrzaj> FINA - Podružnica Šibenik, OIB 85821130368, Perivoj L. Marune 1, 22000 Šibenik; Goran Prgin, OIB 06692714941, Obala Palih Boraca 114, 22000 Šibenik; Ivana Prgin Horvat, OIB 01415090421, ULICA ŠIBENSKIH VATROGASACA 9 (ranije: ŠIBENIK, ULICA ŠIBENSKIH VATROGASACA, 9), 22000 Šibenik</izvorni_sadrzaj>
    <derivirana_varijabla naziv="DomainObject.Predmet.StrankaFormatedWithAdressOIB_1"> FINA - Podružnica Šibenik, OIB 85821130368, Perivoj L. Marune 1, 22000 Šibenik; Goran Prgin, OIB 06692714941, Obala Palih Boraca 114, 22000 Šibenik; Ivana Prgin Horvat, OIB 01415090421, ULICA ŠIBENSKIH VATROGASACA 9 (ranije: ŠIBENIK, ULICA ŠIBENSKIH VATROGASACA, 9), 22000 Šibenik</derivirana_varijabla>
  </DomainObject.Predmet.StrankaFormatedWithAdressOIB>
  <DomainObject.Predmet.StrankaWithAdress>
    <izvorni_sadrzaj>FINA - Podružnica Šibenik Perivoj L. Marune 1,22000 Šibenik,Goran Prgin Obala Palih Boraca 114,22000 Šibenik,Ivana Prgin Horvat ULICA ŠIBENSKIH VATROGASACA 9 (ranije: ŠIBENIK, ULICA ŠIBENSKIH VATROGASACA, 9),22000 Šibenik</izvorni_sadrzaj>
    <derivirana_varijabla naziv="DomainObject.Predmet.StrankaWithAdress_1">FINA - Podružnica Šibenik Perivoj L. Marune 1,22000 Šibenik,Goran Prgin Obala Palih Boraca 114,22000 Šibenik,Ivana Prgin Horvat ULICA ŠIBENSKIH VATROGASACA 9 (ranije: ŠIBENIK, ULICA ŠIBENSKIH VATROGASACA, 9),22000 Šibenik</derivirana_varijabla>
  </DomainObject.Predmet.StrankaWithAdress>
  <DomainObject.Predmet.StrankaWithAdressOIB>
    <izvorni_sadrzaj>FINA - Podružnica Šibenik, OIB 85821130368, Perivoj L. Marune 1,22000 Šibenik,Goran Prgin, OIB 06692714941, Obala Palih Boraca 114,22000 Šibenik,Ivana Prgin Horvat, OIB 01415090421, ULICA ŠIBENSKIH VATROGASACA 9 (ranije: ŠIBENIK, ULICA ŠIBENSKIH VATROGASACA, 9),22000 Šibenik</izvorni_sadrzaj>
    <derivirana_varijabla naziv="DomainObject.Predmet.StrankaWithAdressOIB_1">FINA - Podružnica Šibenik, OIB 85821130368, Perivoj L. Marune 1,22000 Šibenik,Goran Prgin, OIB 06692714941, Obala Palih Boraca 114,22000 Šibenik,Ivana Prgin Horvat, OIB 01415090421, ULICA ŠIBENSKIH VATROGASACA 9 (ranije: ŠIBENIK, ULICA ŠIBENSKIH VATROGASACA, 9),22000 Šibenik</derivirana_varijabla>
  </DomainObject.Predmet.StrankaWithAdressOIB>
  <DomainObject.Predmet.StrankaNazivFormated>
    <izvorni_sadrzaj>FINA - Podružnica Šibenik,Goran Prgin,Ivana Prgin Horvat</izvorni_sadrzaj>
    <derivirana_varijabla naziv="DomainObject.Predmet.StrankaNazivFormated_1">FINA - Podružnica Šibenik,Goran Prgin,Ivana Prgin Horvat</derivirana_varijabla>
  </DomainObject.Predmet.StrankaNazivFormated>
  <DomainObject.Predmet.StrankaNazivFormatedOIB>
    <izvorni_sadrzaj>FINA - Podružnica Šibenik, OIB 85821130368,Goran Prgin, OIB 06692714941,Ivana Prgin Horvat, OIB 01415090421</izvorni_sadrzaj>
    <derivirana_varijabla naziv="DomainObject.Predmet.StrankaNazivFormatedOIB_1">FINA - Podružnica Šibenik, OIB 85821130368,Goran Prgin, OIB 06692714941,Ivana Prgin Horvat, OIB 01415090421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Goran Prgin</item>
      <item>Ivana Prgin Horvat</item>
    </izvorni_sadrzaj>
    <derivirana_varijabla naziv="DomainObject.Predmet.StrankaListFormated_1">
      <item>FINA - Podružnica Šibenik</item>
      <item>Goran Prgin</item>
      <item>Ivana Prgin Horvat</item>
    </derivirana_varijabla>
  </DomainObject.Predmet.StrankaListFormated>
  <DomainObject.Predmet.StrankaListFormatedOIB>
    <izvorni_sadrzaj>
      <item>FINA - Podružnica Šibenik, OIB 85821130368</item>
      <item>Goran Prgin, OIB 06692714941</item>
      <item>Ivana Prgin Horvat, OIB 01415090421</item>
    </izvorni_sadrzaj>
    <derivirana_varijabla naziv="DomainObject.Predmet.StrankaListFormatedOIB_1">
      <item>FINA - Podružnica Šibenik, OIB 85821130368</item>
      <item>Goran Prgin, OIB 06692714941</item>
      <item>Ivana Prgin Horvat, OIB 01415090421</item>
    </derivirana_varijabla>
  </DomainObject.Predmet.StrankaListFormatedOIB>
  <DomainObject.Predmet.StrankaListFormatedWithAdress>
    <izvorni_sadrzaj>
      <item>FINA - Podružnica Šibenik, Perivoj L. Marune 1, 22000 Šibenik</item>
      <item>Goran Prgin, Obala Palih Boraca 114, 22000 Šibenik</item>
      <item>Ivana Prgin Horvat, ULICA ŠIBENSKIH VATROGASACA 9 (ranije: ŠIBENIK, ULICA ŠIBENSKIH VATROGASACA, 9), 22000 Šibenik</item>
    </izvorni_sadrzaj>
    <derivirana_varijabla naziv="DomainObject.Predmet.StrankaListFormatedWithAdress_1">
      <item>FINA - Podružnica Šibenik, Perivoj L. Marune 1, 22000 Šibenik</item>
      <item>Goran Prgin, Obala Palih Boraca 114, 22000 Šibenik</item>
      <item>Ivana Prgin Horvat, ULICA ŠIBENSKIH VATROGASACA 9 (ranije: ŠIBENIK, ULICA ŠIBENSKIH VATROGASACA, 9),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Goran Prgin, OIB 06692714941, Obala Palih Boraca 114, 22000 Šibenik</item>
      <item>Ivana Prgin Horvat, OIB 01415090421, ULICA ŠIBENSKIH VATROGASACA 9 (ranije: ŠIBENIK, ULICA ŠIBENSKIH VATROGASACA, 9), 22000 Šibenik</item>
    </izvorni_sadrzaj>
    <derivirana_varijabla naziv="DomainObject.Predmet.StrankaListFormatedWithAdressOIB_1">
      <item>FINA - Podružnica Šibenik, OIB 85821130368, Perivoj L. Marune 1, 22000 Šibenik</item>
      <item>Goran Prgin, OIB 06692714941, Obala Palih Boraca 114, 22000 Šibenik</item>
      <item>Ivana Prgin Horvat, OIB 01415090421, ULICA ŠIBENSKIH VATROGASACA 9 (ranije: ŠIBENIK, ULICA ŠIBENSKIH VATROGASACA, 9), 22000 Šibenik</item>
    </derivirana_varijabla>
  </DomainObject.Predmet.StrankaListFormatedWithAdressOIB>
  <DomainObject.Predmet.StrankaListNazivFormated>
    <izvorni_sadrzaj>
      <item>FINA - Podružnica Šibenik</item>
      <item>Goran Prgin</item>
      <item>Ivana Prgin Horvat</item>
    </izvorni_sadrzaj>
    <derivirana_varijabla naziv="DomainObject.Predmet.StrankaListNazivFormated_1">
      <item>FINA - Podružnica Šibenik</item>
      <item>Goran Prgin</item>
      <item>Ivana Prgin Horvat</item>
    </derivirana_varijabla>
  </DomainObject.Predmet.StrankaListNazivFormated>
  <DomainObject.Predmet.StrankaListNazivFormatedOIB>
    <izvorni_sadrzaj>
      <item>FINA - Podružnica Šibenik, OIB 85821130368</item>
      <item>Goran Prgin, OIB 06692714941</item>
      <item>Ivana Prgin Horvat, OIB 01415090421</item>
    </izvorni_sadrzaj>
    <derivirana_varijabla naziv="DomainObject.Predmet.StrankaListNazivFormatedOIB_1">
      <item>FINA - Podružnica Šibenik, OIB 85821130368</item>
      <item>Goran Prgin, OIB 06692714941</item>
      <item>Ivana Prgin Horvat, OIB 01415090421</item>
    </derivirana_varijabla>
  </DomainObject.Predmet.StrankaListNazivFormatedOIB>
  <DomainObject.Predmet.ProtuStrankaListFormated>
    <izvorni_sadrzaj>
      <item>NCP-BRODOSERVIS društvo s ograničenom odgovornošću za radove u brodogradnji</item>
    </izvorni_sadrzaj>
    <derivirana_varijabla naziv="DomainObject.Predmet.ProtuStrankaListFormated_1">
      <item>NCP-BRODOSERVIS društvo s ograničenom odgovornošću za radove u brodogradnji</item>
    </derivirana_varijabla>
  </DomainObject.Predmet.ProtuStrankaListFormated>
  <DomainObject.Predmet.ProtuStrankaListFormatedOIB>
    <izvorni_sadrzaj>
      <item>NCP-BRODOSERVIS društvo s ograničenom odgovornošću za radove u brodogradnji, OIB 76842195081</item>
    </izvorni_sadrzaj>
    <derivirana_varijabla naziv="DomainObject.Predmet.ProtuStrankaListFormatedOIB_1">
      <item>NCP-BRODOSERVIS društvo s ograničenom odgovornošću za radove u brodogradnji, OIB 76842195081</item>
    </derivirana_varijabla>
  </DomainObject.Predmet.ProtuStrankaListFormatedOIB>
  <DomainObject.Predmet.ProtuStrankaListFormatedWithAdress>
    <izvorni_sadrzaj>
      <item>NCP-BRODOSERVIS društvo s ograničenom odgovornošću za radove u brodogradnji, Velimira Škorpika 6 , 22000 Šibenik</item>
    </izvorni_sadrzaj>
    <derivirana_varijabla naziv="DomainObject.Predmet.ProtuStrankaListFormatedWithAdress_1">
      <item>NCP-BRODOSERVIS društvo s ograničenom odgovornošću za radove u brodogradnji, Velimira Škorpika 6 , 22000 Šibenik</item>
    </derivirana_varijabla>
  </DomainObject.Predmet.ProtuStrankaListFormatedWithAdress>
  <DomainObject.Predmet.ProtuStrankaListFormatedWithAdressOIB>
    <izvorni_sadrzaj>
      <item>NCP-BRODOSERVIS društvo s ograničenom odgovornošću za radove u brodogradnji, OIB 76842195081, Velimira Škorpika 6 , 22000 Šibenik</item>
    </izvorni_sadrzaj>
    <derivirana_varijabla naziv="DomainObject.Predmet.ProtuStrankaListFormatedWithAdressOIB_1">
      <item>NCP-BRODOSERVIS društvo s ograničenom odgovornošću za radove u brodogradnji, OIB 76842195081, Velimira Škorpika 6 , 22000 Šibenik</item>
    </derivirana_varijabla>
  </DomainObject.Predmet.ProtuStrankaListFormatedWithAdressOIB>
  <DomainObject.Predmet.ProtuStrankaListNazivFormated>
    <izvorni_sadrzaj>
      <item>NCP-BRODOSERVIS društvo s ograničenom odgovornošću za radove u brodogradnji</item>
    </izvorni_sadrzaj>
    <derivirana_varijabla naziv="DomainObject.Predmet.ProtuStrankaListNazivFormated_1">
      <item>NCP-BRODOSERVIS društvo s ograničenom odgovornošću za radove u brodogradnji</item>
    </derivirana_varijabla>
  </DomainObject.Predmet.ProtuStrankaListNazivFormated>
  <DomainObject.Predmet.ProtuStrankaListNazivFormatedOIB>
    <izvorni_sadrzaj>
      <item>NCP-BRODOSERVIS društvo s ograničenom odgovornošću za radove u brodogradnji, OIB 76842195081</item>
    </izvorni_sadrzaj>
    <derivirana_varijabla naziv="DomainObject.Predmet.ProtuStrankaListNazivFormatedOIB_1">
      <item>NCP-BRODOSERVIS društvo s ograničenom odgovornošću za radove u brodogradnji, OIB 76842195081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NCP-BRODOSERVIS društvo s ograničenom odgovornošću za radove u brodogradnji</izvorni_sadrzaj>
    <derivirana_varijabla naziv="DomainObject.Predmet.ProtustrankaIDrugi_1">NCP-BRODOSERVIS društvo s ograničenom odgovornošću za radove u brodogradnji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NCP-BRODOSERVIS društvo s ograničenom odgovornošću za radove u brodogradnji, OIB 76842195081, Velimira Škorpika 6 , 22000 Šibenik</izvorni_sadrzaj>
    <derivirana_varijabla naziv="DomainObject.Predmet.ProtustrankaIDrugiAdressOIB_1">NCP-BRODOSERVIS društvo s ograničenom odgovornošću za radove u brodogradnji, OIB 76842195081,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NCP-BRODOSERVIS društvo s ograničenom odgovornošću za radove u brodogradnji</item>
      <item>Goran Prgin</item>
      <item>Ivana Prgin Horvat</item>
    </izvorni_sadrzaj>
    <derivirana_varijabla naziv="DomainObject.Predmet.SudioniciListNaziv_1">
      <item>FINA - Podružnica Šibenik</item>
      <item>NCP-BRODOSERVIS društvo s ograničenom odgovornošću za radove u brodogradnji</item>
      <item>Goran Prgin</item>
      <item>Ivana Prgin Horvat</item>
    </derivirana_varijabla>
  </DomainObject.Predmet.SudioniciListNaziv>
  <DomainObject.Predmet.SudioniciListAdressOIB>
    <izvorni_sadrzaj>
      <item>FINA - Podružnica Šibenik, OIB 85821130368, Perivoj L. Marune 1,22000 Šibenik</item>
      <item>NCP-BRODOSERVIS društvo s ograničenom odgovornošću za radove u brodogradnji, OIB 76842195081, Velimira Škorpika 6 ,22000 Šibenik</item>
      <item>Goran Prgin, OIB 06692714941, Obala Palih Boraca 114,22000 Šibenik</item>
      <item>Ivana Prgin Horvat, OIB 01415090421, ULICA ŠIBENSKIH VATROGASACA 9 (ranije: ŠIBENIK, ULICA ŠIBENSKIH VATROGASACA, 9),22000 Šibenik</item>
    </izvorni_sadrzaj>
    <derivirana_varijabla naziv="DomainObject.Predmet.SudioniciListAdressOIB_1">
      <item>FINA - Podružnica Šibenik, OIB 85821130368, Perivoj L. Marune 1,22000 Šibenik</item>
      <item>NCP-BRODOSERVIS društvo s ograničenom odgovornošću za radove u brodogradnji, OIB 76842195081, Velimira Škorpika 6 ,22000 Šibenik</item>
      <item>Goran Prgin, OIB 06692714941, Obala Palih Boraca 114,22000 Šibenik</item>
      <item>Ivana Prgin Horvat, OIB 01415090421, ULICA ŠIBENSKIH VATROGASACA 9 (ranije: ŠIBENIK, ULICA ŠIBENSKIH VATROGASACA, 9),22000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76842195081</item>
      <item>, OIB 06692714941</item>
      <item>, OIB 01415090421</item>
    </izvorni_sadrzaj>
    <derivirana_varijabla naziv="DomainObject.Predmet.SudioniciListNazivOIB_1">
      <item>, OIB 85821130368</item>
      <item>, OIB 76842195081</item>
      <item>, OIB 06692714941</item>
      <item>, OIB 01415090421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2017.</izvorni_sadrzaj>
    <derivirana_varijabla naziv="DomainObject.Predmet.DatumZadnjeOdrzaneSudskeRadnje_1">6. listopada 2017.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31DD12-B359-42F9-B232-EFDA527FE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656</properties:Characters>
  <properties:Lines>30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2018-11-07T08:48:00Z</dcterms:created>
  <dc:creator>Katarina Miletić</dc:creator>
  <cp:lastModifiedBy>Merlina Klišmanić</cp:lastModifiedBy>
  <cp:lastPrinted>2018-11-07T08:47:00Z</cp:lastPrinted>
  <dcterms:modified xmlns:xsi="http://www.w3.org/2001/XMLSchema-instance" xsi:type="dcterms:W3CDTF">2018-11-07T14:16:00Z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(St-370-17 NCP BRODOSERVIS.docx)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