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2b62" w14:paraId="4012b62" w:rsidRDefault="00AE649C" w:rsidP="00FA5B5E" w:rsidR="00AE649C" w:rsidRPr="00B76F3C">
      <w:pPr>
        <w:pStyle w:val="Naslov3"/>
        <w15:collapsed w:val="false"/>
      </w:pPr>
    </w:p>
    <w:p w:rsidRDefault="004256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25677" w:rsidP="00425677" w:rsidR="00425677">
      <w:pPr>
        <w:pStyle w:val="Bezproreda"/>
        <w:ind w:firstLine="708" w:left="5664"/>
      </w:pPr>
      <w:bookmarkStart w:name="_GoBack" w:id="0"/>
      <w:bookmarkEnd w:id="0"/>
      <w:r>
        <w:t>1 St-182/2016-8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br/>
      </w:r>
    </w:p>
    <w:p w:rsidRDefault="00425677" w:rsidP="00425677" w:rsidR="00425677">
      <w:pPr>
        <w:pStyle w:val="Bezproreda"/>
        <w:jc w:val="center"/>
      </w:pPr>
    </w:p>
    <w:p w:rsidRDefault="00425677" w:rsidP="00425677" w:rsidR="00425677">
      <w:pPr>
        <w:pStyle w:val="Bezproreda"/>
        <w:jc w:val="center"/>
      </w:pPr>
      <w:r>
        <w:t>R E P U B L I K A  H R V A T S K A</w:t>
      </w:r>
    </w:p>
    <w:p w:rsidRDefault="00425677" w:rsidP="00425677" w:rsidR="00425677">
      <w:pPr>
        <w:pStyle w:val="Bezproreda"/>
        <w:jc w:val="center"/>
      </w:pPr>
    </w:p>
    <w:p w:rsidRDefault="00425677" w:rsidP="00425677" w:rsidR="00425677">
      <w:pPr>
        <w:pStyle w:val="Bezproreda"/>
        <w:jc w:val="center"/>
      </w:pPr>
      <w:r>
        <w:t>R J E Š E N J E</w:t>
      </w:r>
    </w:p>
    <w:p w:rsidRDefault="00425677" w:rsidP="00425677" w:rsidR="00425677">
      <w:pPr>
        <w:pStyle w:val="Bezproreda"/>
        <w:jc w:val="center"/>
      </w:pPr>
    </w:p>
    <w:p w:rsidRDefault="00425677" w:rsidP="00425677" w:rsidR="00425677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VITAFLORA d.o.o. za proizvodnju i trgovinu ČAČINCI</w:t>
      </w:r>
      <w:r>
        <w:t xml:space="preserve">, Braće Radića 32, OIB: 12391687003,  </w:t>
      </w:r>
      <w:r>
        <w:rPr>
          <w:noProof/>
        </w:rPr>
        <w:t>dana 2. lipnja 2016.</w:t>
      </w:r>
    </w:p>
    <w:p w:rsidRDefault="00425677" w:rsidP="00425677" w:rsidR="00425677">
      <w:pPr>
        <w:pStyle w:val="Bezproreda"/>
        <w:rPr>
          <w:noProof/>
        </w:rPr>
      </w:pPr>
    </w:p>
    <w:p w:rsidRDefault="00425677" w:rsidP="00425677" w:rsidR="0042567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25677" w:rsidP="00425677" w:rsidR="00425677">
      <w:pPr>
        <w:pStyle w:val="Bezproreda"/>
        <w:jc w:val="center"/>
      </w:pPr>
    </w:p>
    <w:p w:rsidRDefault="00425677" w:rsidP="00425677" w:rsidR="00425677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 VITAFLORA d.o.o. za proizvodnju i trgovinu ČAČINCI</w:t>
      </w:r>
      <w:r>
        <w:t>, Braće Radića 32, OIB: 12391687003</w:t>
      </w:r>
      <w:r>
        <w:rPr>
          <w:noProof/>
        </w:rPr>
        <w:t xml:space="preserve">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HR05 540-182-16.</w:t>
      </w:r>
    </w:p>
    <w:p w:rsidRDefault="00425677" w:rsidP="00425677" w:rsidR="00425677">
      <w:pPr>
        <w:pStyle w:val="Bezproreda"/>
        <w:rPr>
          <w:lang w:val="en-GB"/>
        </w:rPr>
      </w:pPr>
    </w:p>
    <w:p w:rsidRDefault="00425677" w:rsidP="00425677" w:rsidR="00425677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  <w:jc w:val="center"/>
      </w:pPr>
      <w:r>
        <w:t>Obrazloženje</w:t>
      </w:r>
    </w:p>
    <w:p w:rsidRDefault="00425677" w:rsidP="00425677" w:rsidR="00425677">
      <w:pPr>
        <w:pStyle w:val="Bezproreda"/>
        <w:jc w:val="center"/>
      </w:pPr>
    </w:p>
    <w:p w:rsidRDefault="00425677" w:rsidP="00425677" w:rsidR="00425677">
      <w:pPr>
        <w:pStyle w:val="Bezproreda"/>
      </w:pPr>
      <w:r>
        <w:t xml:space="preserve">Republika Hrvatska, Ministarstvo financija, Porezna uprava, Područni ured Sjeverna Hrvatska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t xml:space="preserve">Sud je rješenjem od 29. ožujka 2016. pokrenuo postupak radi utvrđivanja uvjeta za otvaranje stečajnog postupka nad dužnikom </w:t>
      </w:r>
      <w:r>
        <w:rPr>
          <w:noProof/>
        </w:rPr>
        <w:t>VITAFLORA d.o.o. za proizvodnju i trgovinu ČAČINCI</w:t>
      </w:r>
      <w:r>
        <w:t>, Braće Radića 32, OIB: 12391687003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425677" w:rsidP="00425677" w:rsidR="00425677">
      <w:pPr>
        <w:pStyle w:val="Bezproreda"/>
      </w:pPr>
      <w:r>
        <w:t xml:space="preserve"> </w:t>
      </w:r>
    </w:p>
    <w:p w:rsidRDefault="00425677" w:rsidP="00425677" w:rsidR="00425677">
      <w:pPr>
        <w:pStyle w:val="Bezproreda"/>
      </w:pPr>
      <w:r>
        <w:t xml:space="preserve">Na ročištu održanom dana 30 svibnja 2016. godine sud zaključuje da dužnik ne raspolaže imovinom koja bi bila dovoljna za namirenje troškova prethodnog i stečajnog postupka. 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t>Provođenjem prethodnog i stečajnog postupka nastaju troškovi koje sud procjenjuje u iznosu od 10.000,00 kn.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t xml:space="preserve">Slijedom navedenog riješeno je kao u izreci. 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t>U Bjelovaru, 2. lipnja 2016.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S U D A C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BRANKA PLESKALT 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</w:p>
    <w:p w:rsidRDefault="00425677" w:rsidP="00425677" w:rsidR="0042567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25677" w:rsidP="00425677" w:rsidR="00425677">
      <w:pPr>
        <w:pStyle w:val="Bezproreda"/>
      </w:pPr>
      <w:r>
        <w:t>DNA: e-oglasna ploča suda</w:t>
      </w:r>
    </w:p>
    <w:p w:rsidRDefault="00425677" w:rsidP="00425677" w:rsidR="00425677">
      <w:pPr>
        <w:pStyle w:val="Bezproreda"/>
      </w:pPr>
      <w:r>
        <w:t xml:space="preserve">            kal. 15 dana</w:t>
      </w:r>
    </w:p>
    <w:p w:rsidRDefault="00425677" w:rsidP="00425677" w:rsidR="00425677">
      <w:pPr>
        <w:pStyle w:val="Bezproreda"/>
      </w:pPr>
      <w:r>
        <w:t xml:space="preserve">Bjelovar, 2. 06. 2016. </w:t>
      </w:r>
    </w:p>
    <w:p w:rsidRDefault="00425677" w:rsidP="00425677" w:rsidR="00425677"/>
    <w:p w:rsidRDefault="00425677" w:rsidP="00425677" w:rsidR="0042567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67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2567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2567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06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St-182/2016-8</izvorni_sadrzaj>
    <derivirana_varijabla naziv="DomainObject.Oznaka_1">St-182/2016-8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</izvorni_sadrzaj>
    <derivirana_varijabla naziv="DomainObject.Predmet.OstaliListFormated_1">
      <item>Miško Šimon</item>
    </derivirana_varijabla>
  </DomainObject.Predmet.OstaliListFormated>
  <DomainObject.Predmet.OstaliListFormatedOIB>
    <izvorni_sadrzaj>
      <item>Miško Šimon, OIB 62802176478</item>
    </izvorni_sadrzaj>
    <derivirana_varijabla naziv="DomainObject.Predmet.OstaliListFormatedOIB_1">
      <item>Miško Šimon, OIB 62802176478</item>
    </derivirana_varijabla>
  </DomainObject.Predmet.OstaliListFormatedOIB>
  <DomainObject.Predmet.OstaliListFormatedWithAdress>
    <izvorni_sadrzaj>
      <item>Miško Šimon, Manastirska 5/a., 33515 Duzluk</item>
    </izvorni_sadrzaj>
    <derivirana_varijabla naziv="DomainObject.Predmet.OstaliListFormatedWithAdress_1">
      <item>Miško Šimon, Manastirska 5/a., 33515 Duzluk</item>
    </derivirana_varijabla>
  </DomainObject.Predmet.OstaliListFormatedWithAdress>
  <DomainObject.Predmet.OstaliListFormatedWithAdressOIB>
    <izvorni_sadrzaj>
      <item>Miško Šimon, OIB 62802176478, Manastirska 5/a., 33515 Duzluk</item>
    </izvorni_sadrzaj>
    <derivirana_varijabla naziv="DomainObject.Predmet.OstaliListFormatedWithAdressOIB_1">
      <item>Miško Šimon, OIB 62802176478, Manastirska 5/a., 33515 Duzluk</item>
    </derivirana_varijabla>
  </DomainObject.Predmet.OstaliListFormatedWithAdressOIB>
  <DomainObject.Predmet.OstaliListNazivFormated>
    <izvorni_sadrzaj>
      <item>Miško Šimon</item>
    </izvorni_sadrzaj>
    <derivirana_varijabla naziv="DomainObject.Predmet.OstaliListNazivFormated_1">
      <item>Miško Šimon</item>
    </derivirana_varijabla>
  </DomainObject.Predmet.OstaliListNazivFormated>
  <DomainObject.Predmet.OstaliListNazivFormatedOIB>
    <izvorni_sadrzaj>
      <item>Miško Šimon, OIB 62802176478</item>
    </izvorni_sadrzaj>
    <derivirana_varijabla naziv="DomainObject.Predmet.OstaliListNazivFormatedOIB_1">
      <item>Miško Šimon, OIB 62802176478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St-182/2016-8</izvorni_sadrzaj>
    <derivirana_varijabla naziv="DomainObject.PoslovniBrojDokumenta_1">St-182/2016-8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AF18E-3405-49A0-ACC7-D4CDC9166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2350</properties:Characters>
  <properties:Lines>80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2016-06-02T06:27:00Z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