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00b3" w14:paraId="f9400b3" w:rsidRDefault="00971CA5" w:rsidP="00934A7B" w:rsidR="00CB55CC" w:rsidRPr="00971CA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5CC" w:rsidP="00934A7B" w:rsidR="00CB55CC" w:rsidRPr="00971CA5">
      <w:pPr>
        <w:jc w:val="both"/>
      </w:pPr>
    </w:p>
    <w:p w:rsidRDefault="00CB55CC" w:rsidP="00934A7B" w:rsidR="00CB55CC" w:rsidRPr="00971CA5">
      <w:pPr>
        <w:jc w:val="both"/>
      </w:pPr>
    </w:p>
    <w:p w:rsidRDefault="00CB55CC" w:rsidP="00934A7B" w:rsidR="00CB55CC" w:rsidRPr="00971CA5">
      <w:pPr>
        <w:jc w:val="both"/>
      </w:pPr>
    </w:p>
    <w:p w:rsidRDefault="00972110" w:rsidP="00972110" w:rsidR="00972110" w:rsidRPr="00971CA5">
      <w:pPr>
        <w:jc w:val="both"/>
      </w:pPr>
      <w:r w:rsidRPr="00971CA5">
        <w:t>REPUBLIKA HRVATSKA</w:t>
      </w:r>
    </w:p>
    <w:p w:rsidRDefault="00972110" w:rsidP="00972110" w:rsidR="00972110" w:rsidRPr="00971CA5">
      <w:pPr>
        <w:jc w:val="both"/>
      </w:pPr>
      <w:r w:rsidRPr="00971CA5">
        <w:t xml:space="preserve">TRGOVAČKI SUD U ZAGREBU                                       </w:t>
      </w:r>
      <w:r w:rsidR="003063F0" w:rsidRPr="00971CA5">
        <w:t xml:space="preserve">                           16</w:t>
      </w:r>
      <w:r w:rsidRPr="00971CA5">
        <w:t>. St -</w:t>
      </w:r>
      <w:r w:rsidR="003063F0" w:rsidRPr="00971CA5">
        <w:t>1706/13</w:t>
      </w:r>
    </w:p>
    <w:p w:rsidRDefault="00972110" w:rsidP="00972110" w:rsidR="00972110" w:rsidRPr="00971CA5">
      <w:pPr>
        <w:jc w:val="both"/>
      </w:pPr>
      <w:proofErr w:type="spellStart"/>
      <w:r w:rsidRPr="00971CA5">
        <w:t>Amruševa</w:t>
      </w:r>
      <w:proofErr w:type="spellEnd"/>
      <w:r w:rsidRPr="00971CA5">
        <w:t xml:space="preserve"> 2/II</w:t>
      </w:r>
    </w:p>
    <w:p w:rsidRDefault="00972110" w:rsidP="00972110" w:rsidR="00972110" w:rsidRPr="00971CA5">
      <w:pPr>
        <w:jc w:val="both"/>
      </w:pPr>
    </w:p>
    <w:p w:rsidRDefault="00972110" w:rsidP="00972110" w:rsidR="00972110" w:rsidRPr="00971CA5">
      <w:pPr>
        <w:jc w:val="both"/>
      </w:pPr>
    </w:p>
    <w:p w:rsidRDefault="00761B2F" w:rsidP="00972110" w:rsidR="00761B2F">
      <w:pPr>
        <w:jc w:val="center"/>
      </w:pPr>
      <w:r>
        <w:t>R E P U B L I K A  H R V AT S K A</w:t>
      </w:r>
    </w:p>
    <w:p w:rsidRDefault="00761B2F" w:rsidP="00972110" w:rsidR="00761B2F">
      <w:pPr>
        <w:jc w:val="center"/>
      </w:pPr>
    </w:p>
    <w:p w:rsidRDefault="00972110" w:rsidP="00972110" w:rsidR="00972110" w:rsidRPr="00971CA5">
      <w:pPr>
        <w:jc w:val="center"/>
      </w:pPr>
      <w:r w:rsidRPr="00971CA5">
        <w:t>R J E Š E NJ E</w:t>
      </w:r>
    </w:p>
    <w:p w:rsidRDefault="00972110" w:rsidP="00972110" w:rsidR="00972110" w:rsidRPr="00971CA5">
      <w:pPr>
        <w:jc w:val="both"/>
        <w:rPr>
          <w:b/>
        </w:rPr>
      </w:pPr>
    </w:p>
    <w:p w:rsidRDefault="00761B2F" w:rsidP="003063F0" w:rsidR="003063F0" w:rsidRPr="00971CA5">
      <w:pPr>
        <w:ind w:firstLine="720"/>
        <w:jc w:val="both"/>
      </w:pPr>
      <w:r w:rsidRPr="000F36DD">
        <w:t>Trgovački sud u Zagrebu</w:t>
      </w:r>
      <w:r>
        <w:t>,</w:t>
      </w:r>
      <w:r w:rsidRPr="000F36DD">
        <w:t xml:space="preserve"> po sucu </w:t>
      </w:r>
      <w:r>
        <w:t>Dini Jellin</w:t>
      </w:r>
      <w:r w:rsidRPr="000F36DD">
        <w:t>, u s</w:t>
      </w:r>
      <w:r>
        <w:t xml:space="preserve">tečajnom  postupku nad imovinom dužnika pojedinca RENATO VRANČIĆ, </w:t>
      </w:r>
      <w:proofErr w:type="spellStart"/>
      <w:r>
        <w:t>vl</w:t>
      </w:r>
      <w:proofErr w:type="spellEnd"/>
      <w:r>
        <w:t>. PIRAMIDA RV Obrt za zidarsko-</w:t>
      </w:r>
      <w:proofErr w:type="spellStart"/>
      <w:r>
        <w:t>fasadersku</w:t>
      </w:r>
      <w:proofErr w:type="spellEnd"/>
      <w:r>
        <w:t xml:space="preserve"> djelatnost, Samobor, </w:t>
      </w:r>
      <w:proofErr w:type="spellStart"/>
      <w:r>
        <w:t>Medsave</w:t>
      </w:r>
      <w:proofErr w:type="spellEnd"/>
      <w:r>
        <w:t xml:space="preserve"> 28, OIB: 35602308622</w:t>
      </w:r>
      <w:r w:rsidR="009C6A75">
        <w:t>V</w:t>
      </w:r>
      <w:r w:rsidR="003063F0" w:rsidRPr="00971CA5">
        <w:rPr>
          <w:bCs/>
          <w:lang w:val="pt-BR"/>
        </w:rPr>
        <w:t xml:space="preserve">, dana </w:t>
      </w:r>
      <w:r w:rsidR="004A2955" w:rsidRPr="00971CA5">
        <w:t>27. rujna</w:t>
      </w:r>
      <w:r w:rsidR="003063F0" w:rsidRPr="00971CA5">
        <w:t xml:space="preserve"> 2018.,</w:t>
      </w:r>
    </w:p>
    <w:p w:rsidRDefault="00934A7B" w:rsidP="00535787" w:rsidR="00934A7B" w:rsidRPr="00971CA5">
      <w:pPr>
        <w:jc w:val="both"/>
      </w:pPr>
    </w:p>
    <w:p w:rsidRDefault="00934A7B" w:rsidP="00934A7B" w:rsidR="00934A7B" w:rsidRPr="00971CA5">
      <w:pPr>
        <w:jc w:val="center"/>
      </w:pPr>
      <w:r w:rsidRPr="00971CA5">
        <w:t>r i j e š i o     j e</w:t>
      </w:r>
    </w:p>
    <w:p w:rsidRDefault="00934A7B" w:rsidP="00934A7B" w:rsidR="00934A7B" w:rsidRPr="00971CA5">
      <w:pPr>
        <w:jc w:val="both"/>
      </w:pPr>
    </w:p>
    <w:p w:rsidRDefault="00934A7B" w:rsidP="003063F0" w:rsidR="00934A7B" w:rsidRPr="00971CA5">
      <w:pPr>
        <w:ind w:firstLine="705"/>
        <w:jc w:val="both"/>
      </w:pPr>
      <w:r w:rsidRPr="00971CA5">
        <w:t>Ročište</w:t>
      </w:r>
      <w:r w:rsidR="00972110" w:rsidRPr="00971CA5">
        <w:t xml:space="preserve"> radi </w:t>
      </w:r>
      <w:r w:rsidR="003063F0" w:rsidRPr="00971CA5">
        <w:t>raspravljanja i glasovanja o stečajnom planu</w:t>
      </w:r>
      <w:r w:rsidR="00972110" w:rsidRPr="00971CA5">
        <w:t xml:space="preserve"> određeno</w:t>
      </w:r>
      <w:r w:rsidRPr="00971CA5">
        <w:t xml:space="preserve"> </w:t>
      </w:r>
      <w:r w:rsidR="00972110" w:rsidRPr="00971CA5">
        <w:t xml:space="preserve">za dan </w:t>
      </w:r>
      <w:r w:rsidR="004A2955" w:rsidRPr="00971CA5">
        <w:t>19. listopada 2018. u 9,00</w:t>
      </w:r>
      <w:r w:rsidR="004F70E9" w:rsidRPr="00971CA5">
        <w:t xml:space="preserve"> </w:t>
      </w:r>
      <w:r w:rsidRPr="00971CA5">
        <w:t xml:space="preserve">sati, </w:t>
      </w:r>
      <w:r w:rsidR="004A2955" w:rsidRPr="00971CA5">
        <w:t xml:space="preserve">u zgradi Trgovačkog suda u Zagrebu, </w:t>
      </w:r>
      <w:proofErr w:type="spellStart"/>
      <w:r w:rsidR="000C06EB" w:rsidRPr="00971CA5">
        <w:t>Amruševa</w:t>
      </w:r>
      <w:proofErr w:type="spellEnd"/>
      <w:r w:rsidR="000C06EB" w:rsidRPr="00971CA5">
        <w:t xml:space="preserve"> 2/II, </w:t>
      </w:r>
      <w:r w:rsidRPr="00971CA5">
        <w:t xml:space="preserve">soba br. </w:t>
      </w:r>
      <w:r w:rsidR="004A2955" w:rsidRPr="00971CA5">
        <w:t>58</w:t>
      </w:r>
      <w:r w:rsidR="00376BCC" w:rsidRPr="00971CA5">
        <w:t>/</w:t>
      </w:r>
      <w:r w:rsidR="004A2955" w:rsidRPr="00971CA5">
        <w:t>I</w:t>
      </w:r>
      <w:r w:rsidR="00972110" w:rsidRPr="00971CA5">
        <w:t>II, neće se održati</w:t>
      </w:r>
      <w:r w:rsidR="004A2955" w:rsidRPr="00971CA5">
        <w:t>.</w:t>
      </w:r>
    </w:p>
    <w:p w:rsidRDefault="004A2955" w:rsidP="003063F0" w:rsidR="004A2955" w:rsidRPr="00971CA5">
      <w:pPr>
        <w:ind w:firstLine="705"/>
        <w:jc w:val="both"/>
      </w:pPr>
    </w:p>
    <w:p w:rsidRDefault="004A2955" w:rsidP="004A2955" w:rsidR="004A2955" w:rsidRPr="00971CA5">
      <w:pPr>
        <w:ind w:firstLine="705"/>
        <w:jc w:val="center"/>
      </w:pPr>
      <w:r w:rsidRPr="00971CA5">
        <w:t>Obrazloženje</w:t>
      </w:r>
    </w:p>
    <w:p w:rsidRDefault="004A2955" w:rsidP="004A2955" w:rsidR="004A2955" w:rsidRPr="00971CA5">
      <w:pPr>
        <w:ind w:firstLine="705"/>
        <w:jc w:val="center"/>
      </w:pPr>
    </w:p>
    <w:p w:rsidRDefault="004A2955" w:rsidP="004A2955" w:rsidR="004A2955" w:rsidRPr="00971CA5">
      <w:pPr>
        <w:ind w:firstLine="705"/>
        <w:jc w:val="both"/>
      </w:pPr>
      <w:r w:rsidRPr="00971CA5">
        <w:t>S obzirom na to da stečajni plan nije u skladu s odredbama Stečajnog zakona, to se neće održati ročište radi raspravljanja i glasovanja o stečajnom planu.</w:t>
      </w:r>
    </w:p>
    <w:p w:rsidRDefault="00934A7B" w:rsidP="00972110" w:rsidR="00934A7B" w:rsidRPr="00971CA5">
      <w:pPr>
        <w:jc w:val="both"/>
      </w:pPr>
      <w:r w:rsidRPr="00971CA5">
        <w:tab/>
      </w:r>
    </w:p>
    <w:p w:rsidRDefault="00972110" w:rsidP="00934A7B" w:rsidR="00934A7B" w:rsidRPr="00971CA5">
      <w:pPr>
        <w:jc w:val="center"/>
      </w:pPr>
      <w:r w:rsidRPr="00971CA5">
        <w:t xml:space="preserve">U Zagrebu </w:t>
      </w:r>
      <w:r w:rsidR="004A2955" w:rsidRPr="00971CA5">
        <w:t>27. rujna 2018.</w:t>
      </w:r>
    </w:p>
    <w:p w:rsidRDefault="00934A7B" w:rsidP="00934A7B" w:rsidR="00934A7B" w:rsidRPr="00971CA5">
      <w:pPr>
        <w:jc w:val="both"/>
      </w:pPr>
    </w:p>
    <w:p w:rsidRDefault="00934A7B" w:rsidP="00934A7B" w:rsidR="00934A7B" w:rsidRPr="00971CA5">
      <w:pPr>
        <w:jc w:val="both"/>
      </w:pPr>
    </w:p>
    <w:p w:rsidRDefault="00934A7B" w:rsidP="00971CA5" w:rsidR="00934A7B" w:rsidRPr="00971CA5">
      <w:pPr>
        <w:jc w:val="right"/>
      </w:pP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  <w:t xml:space="preserve">SUDAC: </w:t>
      </w:r>
    </w:p>
    <w:p w:rsidRDefault="00934A7B" w:rsidP="00971CA5" w:rsidR="00B01724" w:rsidRPr="00971CA5">
      <w:pPr>
        <w:jc w:val="right"/>
      </w:pP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Pr="00971CA5">
        <w:tab/>
      </w:r>
      <w:r w:rsidR="004A2955" w:rsidRPr="00971CA5">
        <w:t>Dina Jellin</w:t>
      </w:r>
      <w:r w:rsidR="0071680D">
        <w:t>,v.r.</w:t>
      </w:r>
    </w:p>
    <w:p w:rsidRDefault="00ED39E6" w:rsidP="00ED39E6" w:rsidR="00ED39E6" w:rsidRPr="00971CA5">
      <w:pPr>
        <w:ind w:firstLine="708" w:left="5664"/>
        <w:jc w:val="both"/>
      </w:pPr>
    </w:p>
    <w:p w:rsidRDefault="00376BCC" w:rsidP="00376BCC" w:rsidR="00376BCC" w:rsidRPr="00971CA5">
      <w:r w:rsidRPr="00971CA5">
        <w:t xml:space="preserve">Uputa o pravnom lijeku: </w:t>
      </w:r>
    </w:p>
    <w:p w:rsidRDefault="00376BCC" w:rsidP="00376BCC" w:rsidR="00376BCC" w:rsidRPr="00971CA5">
      <w:r w:rsidRPr="00971CA5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971CA5">
          <w:t>278. st</w:t>
        </w:r>
      </w:smartTag>
      <w:r w:rsidRPr="00971CA5">
        <w:t>. 2</w:t>
      </w:r>
      <w:r w:rsidR="00972110" w:rsidRPr="00971CA5">
        <w:t>.</w:t>
      </w:r>
      <w:r w:rsidR="004A2955" w:rsidRPr="00971CA5">
        <w:t xml:space="preserve"> ZPP</w:t>
      </w:r>
      <w:r w:rsidR="00972110" w:rsidRPr="00971CA5">
        <w:t xml:space="preserve"> u vezi s čl. </w:t>
      </w:r>
      <w:smartTag w:element="metricconverter" w:uri="urn:schemas-microsoft-com:office:smarttags">
        <w:smartTagPr>
          <w:attr w:val="6. st" w:name="ProductID"/>
        </w:smartTagPr>
        <w:r w:rsidR="00972110" w:rsidRPr="00971CA5">
          <w:t>6. st</w:t>
        </w:r>
      </w:smartTag>
      <w:r w:rsidR="004A2955" w:rsidRPr="00971CA5">
        <w:t>. 1. SZ</w:t>
      </w:r>
      <w:r w:rsidRPr="00971CA5">
        <w:t>).</w:t>
      </w:r>
    </w:p>
    <w:p w:rsidRDefault="00376BCC" w:rsidP="00376BCC" w:rsidR="00376BCC" w:rsidRPr="00971CA5">
      <w:pPr>
        <w:jc w:val="both"/>
      </w:pPr>
    </w:p>
    <w:p w:rsidRDefault="0071680D" w:rsidR="0071680D" w:rsidRPr="00ED5ADF">
      <w:pPr>
        <w:jc w:val="right"/>
      </w:pPr>
    </w:p>
    <w:p w:rsidRDefault="0071680D" w:rsidR="0071680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1680D" w:rsidR="0071680D">
      <w:pPr>
        <w:jc w:val="both"/>
      </w:pPr>
      <w:r>
        <w:t xml:space="preserve">Ljubica Radošević </w:t>
      </w:r>
    </w:p>
    <w:p w:rsidRDefault="00CB55CC" w:rsidP="0071680D" w:rsidR="00CB55CC" w:rsidRPr="00971CA5">
      <w:pPr>
        <w:ind w:left="720"/>
        <w:jc w:val="both"/>
      </w:pPr>
    </w:p>
    <w:p w:rsidRDefault="00CB55CC" w:rsidP="00934A7B" w:rsidR="00CB55CC" w:rsidRPr="00971CA5">
      <w:pPr>
        <w:jc w:val="both"/>
      </w:pPr>
    </w:p>
    <w:p w:rsidRDefault="003A038B" w:rsidP="003A038B" w:rsidR="003A038B" w:rsidRPr="00971CA5">
      <w:pPr>
        <w:jc w:val="both"/>
      </w:pPr>
    </w:p>
    <w:sectPr w:rsidR="003A038B" w:rsidRPr="00971C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43731"/>
    <w:multiLevelType w:val="hybridMultilevel"/>
    <w:tmpl w:val="7676F4D6"/>
    <w:lvl w:tplc="618CBF6C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2342ED0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934EA2C6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2C6CB0F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7F5EBB3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93B2ADC8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531840B2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71D44CCA" w:ilvl="7">
      <w:numFmt w:val="none"/>
      <w:lvlText w:val=""/>
      <w:lvlJc w:val="left"/>
      <w:pPr>
        <w:tabs>
          <w:tab w:pos="360" w:val="num"/>
        </w:tabs>
      </w:pPr>
    </w:lvl>
    <w:lvl w:tentative="true" w:tplc="47143D3A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D15800"/>
    <w:multiLevelType w:val="hybridMultilevel"/>
    <w:tmpl w:val="F4B09B10"/>
    <w:lvl w:tplc="474C860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7C02D61"/>
    <w:multiLevelType w:val="hybridMultilevel"/>
    <w:tmpl w:val="3A74D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E86AB9"/>
    <w:multiLevelType w:val="hybridMultilevel"/>
    <w:tmpl w:val="EEEC8942"/>
    <w:lvl w:tplc="8FBE115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8E9"/>
    <w:rsid w:val="00000665"/>
    <w:rsid w:val="00006139"/>
    <w:rsid w:val="0000731C"/>
    <w:rsid w:val="00011130"/>
    <w:rsid w:val="000122BA"/>
    <w:rsid w:val="00016E4D"/>
    <w:rsid w:val="00016E6B"/>
    <w:rsid w:val="00017570"/>
    <w:rsid w:val="00017FD2"/>
    <w:rsid w:val="00024C98"/>
    <w:rsid w:val="00031670"/>
    <w:rsid w:val="0003676A"/>
    <w:rsid w:val="0003754A"/>
    <w:rsid w:val="00044042"/>
    <w:rsid w:val="00044862"/>
    <w:rsid w:val="00044866"/>
    <w:rsid w:val="00044E3A"/>
    <w:rsid w:val="00045AA2"/>
    <w:rsid w:val="0004768F"/>
    <w:rsid w:val="00052600"/>
    <w:rsid w:val="0005394E"/>
    <w:rsid w:val="00066498"/>
    <w:rsid w:val="00070DC8"/>
    <w:rsid w:val="00071BA8"/>
    <w:rsid w:val="00072B68"/>
    <w:rsid w:val="0008036C"/>
    <w:rsid w:val="00083AAD"/>
    <w:rsid w:val="00087BA6"/>
    <w:rsid w:val="00092E02"/>
    <w:rsid w:val="000A1394"/>
    <w:rsid w:val="000A2DD4"/>
    <w:rsid w:val="000A2EBD"/>
    <w:rsid w:val="000A45FD"/>
    <w:rsid w:val="000C014F"/>
    <w:rsid w:val="000C06EB"/>
    <w:rsid w:val="000C0FD1"/>
    <w:rsid w:val="000D2BDC"/>
    <w:rsid w:val="000F1337"/>
    <w:rsid w:val="000F2FD7"/>
    <w:rsid w:val="001004E5"/>
    <w:rsid w:val="00106D49"/>
    <w:rsid w:val="00110284"/>
    <w:rsid w:val="001135EB"/>
    <w:rsid w:val="0011582E"/>
    <w:rsid w:val="001215A0"/>
    <w:rsid w:val="00121E96"/>
    <w:rsid w:val="001227C4"/>
    <w:rsid w:val="00137CDE"/>
    <w:rsid w:val="00143418"/>
    <w:rsid w:val="00146FA2"/>
    <w:rsid w:val="00150495"/>
    <w:rsid w:val="00151186"/>
    <w:rsid w:val="001615E3"/>
    <w:rsid w:val="0016168A"/>
    <w:rsid w:val="00161B97"/>
    <w:rsid w:val="00163F42"/>
    <w:rsid w:val="00170A24"/>
    <w:rsid w:val="00180E5C"/>
    <w:rsid w:val="001820B4"/>
    <w:rsid w:val="001921E5"/>
    <w:rsid w:val="001A3727"/>
    <w:rsid w:val="001A3F23"/>
    <w:rsid w:val="001A50EC"/>
    <w:rsid w:val="001A7968"/>
    <w:rsid w:val="001C3032"/>
    <w:rsid w:val="001D4020"/>
    <w:rsid w:val="001D5AF3"/>
    <w:rsid w:val="001F0B79"/>
    <w:rsid w:val="001F11A4"/>
    <w:rsid w:val="001F20E1"/>
    <w:rsid w:val="001F3A64"/>
    <w:rsid w:val="001F3E8B"/>
    <w:rsid w:val="00200B23"/>
    <w:rsid w:val="00210F3B"/>
    <w:rsid w:val="00212FEA"/>
    <w:rsid w:val="00213108"/>
    <w:rsid w:val="002170C2"/>
    <w:rsid w:val="00217DD5"/>
    <w:rsid w:val="00221529"/>
    <w:rsid w:val="00225532"/>
    <w:rsid w:val="00232D5A"/>
    <w:rsid w:val="00237745"/>
    <w:rsid w:val="002421CE"/>
    <w:rsid w:val="00246F2A"/>
    <w:rsid w:val="00253580"/>
    <w:rsid w:val="00256E2C"/>
    <w:rsid w:val="002604CA"/>
    <w:rsid w:val="00263196"/>
    <w:rsid w:val="00264BF5"/>
    <w:rsid w:val="00273CC3"/>
    <w:rsid w:val="0027427E"/>
    <w:rsid w:val="002769FF"/>
    <w:rsid w:val="00283DF6"/>
    <w:rsid w:val="00290A20"/>
    <w:rsid w:val="002A012C"/>
    <w:rsid w:val="002A037A"/>
    <w:rsid w:val="002A0529"/>
    <w:rsid w:val="002A3C40"/>
    <w:rsid w:val="002B5D7C"/>
    <w:rsid w:val="002B5F7D"/>
    <w:rsid w:val="002C13FF"/>
    <w:rsid w:val="002C3935"/>
    <w:rsid w:val="002C63C6"/>
    <w:rsid w:val="002D125F"/>
    <w:rsid w:val="002D2788"/>
    <w:rsid w:val="002D6B18"/>
    <w:rsid w:val="002E4203"/>
    <w:rsid w:val="002E6143"/>
    <w:rsid w:val="002F0AE9"/>
    <w:rsid w:val="002F10E8"/>
    <w:rsid w:val="003063F0"/>
    <w:rsid w:val="00315C0E"/>
    <w:rsid w:val="00320F26"/>
    <w:rsid w:val="00324130"/>
    <w:rsid w:val="00332170"/>
    <w:rsid w:val="00336DC0"/>
    <w:rsid w:val="00340386"/>
    <w:rsid w:val="00346CF3"/>
    <w:rsid w:val="003523CD"/>
    <w:rsid w:val="00365E50"/>
    <w:rsid w:val="00374C46"/>
    <w:rsid w:val="00376BCC"/>
    <w:rsid w:val="003859FE"/>
    <w:rsid w:val="00392A8C"/>
    <w:rsid w:val="003A038B"/>
    <w:rsid w:val="003A0CEC"/>
    <w:rsid w:val="003A5668"/>
    <w:rsid w:val="003B00FC"/>
    <w:rsid w:val="003B3A42"/>
    <w:rsid w:val="003B618C"/>
    <w:rsid w:val="003C5877"/>
    <w:rsid w:val="003C6399"/>
    <w:rsid w:val="003D4F94"/>
    <w:rsid w:val="003E387E"/>
    <w:rsid w:val="003E5D40"/>
    <w:rsid w:val="003E6E53"/>
    <w:rsid w:val="003F07BA"/>
    <w:rsid w:val="003F26F9"/>
    <w:rsid w:val="003F541C"/>
    <w:rsid w:val="00403268"/>
    <w:rsid w:val="0040508D"/>
    <w:rsid w:val="0041322B"/>
    <w:rsid w:val="004202C4"/>
    <w:rsid w:val="00420391"/>
    <w:rsid w:val="00432499"/>
    <w:rsid w:val="00446734"/>
    <w:rsid w:val="00446EF8"/>
    <w:rsid w:val="004534EA"/>
    <w:rsid w:val="00457622"/>
    <w:rsid w:val="00457D27"/>
    <w:rsid w:val="004651E1"/>
    <w:rsid w:val="00466537"/>
    <w:rsid w:val="00466724"/>
    <w:rsid w:val="0047456B"/>
    <w:rsid w:val="00485162"/>
    <w:rsid w:val="004860D5"/>
    <w:rsid w:val="00491E62"/>
    <w:rsid w:val="00492BDF"/>
    <w:rsid w:val="004939B2"/>
    <w:rsid w:val="004970AE"/>
    <w:rsid w:val="004A2955"/>
    <w:rsid w:val="004A35D1"/>
    <w:rsid w:val="004A5499"/>
    <w:rsid w:val="004B1559"/>
    <w:rsid w:val="004B2938"/>
    <w:rsid w:val="004B7C15"/>
    <w:rsid w:val="004C7D09"/>
    <w:rsid w:val="004E3852"/>
    <w:rsid w:val="004E51B0"/>
    <w:rsid w:val="004E5647"/>
    <w:rsid w:val="004F6444"/>
    <w:rsid w:val="004F70E9"/>
    <w:rsid w:val="005037F7"/>
    <w:rsid w:val="00505AF9"/>
    <w:rsid w:val="005115A0"/>
    <w:rsid w:val="005120B9"/>
    <w:rsid w:val="0051514B"/>
    <w:rsid w:val="005209FA"/>
    <w:rsid w:val="005222E6"/>
    <w:rsid w:val="00531B6F"/>
    <w:rsid w:val="00535787"/>
    <w:rsid w:val="00537B14"/>
    <w:rsid w:val="00537D26"/>
    <w:rsid w:val="005408A2"/>
    <w:rsid w:val="005430CA"/>
    <w:rsid w:val="00543265"/>
    <w:rsid w:val="00550CDD"/>
    <w:rsid w:val="0055444F"/>
    <w:rsid w:val="00554DE3"/>
    <w:rsid w:val="00557E7B"/>
    <w:rsid w:val="0056083F"/>
    <w:rsid w:val="005613B4"/>
    <w:rsid w:val="00564670"/>
    <w:rsid w:val="00567CA3"/>
    <w:rsid w:val="0057056E"/>
    <w:rsid w:val="00570F04"/>
    <w:rsid w:val="00571DC3"/>
    <w:rsid w:val="00573C0D"/>
    <w:rsid w:val="00574398"/>
    <w:rsid w:val="00575B4F"/>
    <w:rsid w:val="00577DED"/>
    <w:rsid w:val="00586175"/>
    <w:rsid w:val="00587DCF"/>
    <w:rsid w:val="00591782"/>
    <w:rsid w:val="00594E1E"/>
    <w:rsid w:val="005A0B77"/>
    <w:rsid w:val="005A2AF1"/>
    <w:rsid w:val="005B2D6B"/>
    <w:rsid w:val="005D4D8B"/>
    <w:rsid w:val="005D6DDE"/>
    <w:rsid w:val="005F3AAD"/>
    <w:rsid w:val="006033B0"/>
    <w:rsid w:val="00604C49"/>
    <w:rsid w:val="00607C4D"/>
    <w:rsid w:val="006130C0"/>
    <w:rsid w:val="0062050F"/>
    <w:rsid w:val="00622739"/>
    <w:rsid w:val="00622EF0"/>
    <w:rsid w:val="006342B5"/>
    <w:rsid w:val="006377E7"/>
    <w:rsid w:val="006460E4"/>
    <w:rsid w:val="00651D31"/>
    <w:rsid w:val="00653C27"/>
    <w:rsid w:val="0065643F"/>
    <w:rsid w:val="0066317A"/>
    <w:rsid w:val="006718D9"/>
    <w:rsid w:val="00672655"/>
    <w:rsid w:val="00673978"/>
    <w:rsid w:val="00673EF1"/>
    <w:rsid w:val="006935A5"/>
    <w:rsid w:val="0069620F"/>
    <w:rsid w:val="006A7D5E"/>
    <w:rsid w:val="006B561A"/>
    <w:rsid w:val="006C27F1"/>
    <w:rsid w:val="006C37D1"/>
    <w:rsid w:val="006C493B"/>
    <w:rsid w:val="006D3AF1"/>
    <w:rsid w:val="006D4428"/>
    <w:rsid w:val="006D6C42"/>
    <w:rsid w:val="006E2BAB"/>
    <w:rsid w:val="006F3EEF"/>
    <w:rsid w:val="006F6277"/>
    <w:rsid w:val="00700D21"/>
    <w:rsid w:val="007018B5"/>
    <w:rsid w:val="00713473"/>
    <w:rsid w:val="0071680D"/>
    <w:rsid w:val="00720D61"/>
    <w:rsid w:val="00726405"/>
    <w:rsid w:val="007350ED"/>
    <w:rsid w:val="00740306"/>
    <w:rsid w:val="00754F19"/>
    <w:rsid w:val="00756311"/>
    <w:rsid w:val="00756EC7"/>
    <w:rsid w:val="007575A8"/>
    <w:rsid w:val="007618C2"/>
    <w:rsid w:val="00761948"/>
    <w:rsid w:val="00761B2F"/>
    <w:rsid w:val="007675C3"/>
    <w:rsid w:val="0077319E"/>
    <w:rsid w:val="007754CF"/>
    <w:rsid w:val="00775E0A"/>
    <w:rsid w:val="00777563"/>
    <w:rsid w:val="007777D5"/>
    <w:rsid w:val="0079189B"/>
    <w:rsid w:val="007976CE"/>
    <w:rsid w:val="007A2C29"/>
    <w:rsid w:val="007A2DE9"/>
    <w:rsid w:val="007A3BE8"/>
    <w:rsid w:val="007A553F"/>
    <w:rsid w:val="007A74F1"/>
    <w:rsid w:val="007B1B09"/>
    <w:rsid w:val="007C0329"/>
    <w:rsid w:val="007C0CEE"/>
    <w:rsid w:val="007C2CD6"/>
    <w:rsid w:val="007C3BE5"/>
    <w:rsid w:val="007C4CA7"/>
    <w:rsid w:val="007D6E34"/>
    <w:rsid w:val="007E3D0C"/>
    <w:rsid w:val="007F16D1"/>
    <w:rsid w:val="007F5890"/>
    <w:rsid w:val="00804795"/>
    <w:rsid w:val="00804BD9"/>
    <w:rsid w:val="00805BE5"/>
    <w:rsid w:val="008136C3"/>
    <w:rsid w:val="00814FBA"/>
    <w:rsid w:val="00820366"/>
    <w:rsid w:val="00837169"/>
    <w:rsid w:val="008377C1"/>
    <w:rsid w:val="008426E0"/>
    <w:rsid w:val="0084363B"/>
    <w:rsid w:val="00844A13"/>
    <w:rsid w:val="008559E2"/>
    <w:rsid w:val="0087112B"/>
    <w:rsid w:val="00880DFA"/>
    <w:rsid w:val="008851BC"/>
    <w:rsid w:val="00885805"/>
    <w:rsid w:val="00891287"/>
    <w:rsid w:val="008921B0"/>
    <w:rsid w:val="008924F1"/>
    <w:rsid w:val="00895465"/>
    <w:rsid w:val="008B0AFF"/>
    <w:rsid w:val="008B5514"/>
    <w:rsid w:val="008B5A17"/>
    <w:rsid w:val="008C0F26"/>
    <w:rsid w:val="008C4675"/>
    <w:rsid w:val="008C4915"/>
    <w:rsid w:val="008D001B"/>
    <w:rsid w:val="008D0C79"/>
    <w:rsid w:val="008D308C"/>
    <w:rsid w:val="008D4A22"/>
    <w:rsid w:val="008D6C28"/>
    <w:rsid w:val="008E0580"/>
    <w:rsid w:val="008E2860"/>
    <w:rsid w:val="008E2C2B"/>
    <w:rsid w:val="008E2FF4"/>
    <w:rsid w:val="008E56BB"/>
    <w:rsid w:val="008F034B"/>
    <w:rsid w:val="008F530C"/>
    <w:rsid w:val="00900DB3"/>
    <w:rsid w:val="00905D68"/>
    <w:rsid w:val="0092251D"/>
    <w:rsid w:val="009234B4"/>
    <w:rsid w:val="00934A7B"/>
    <w:rsid w:val="00936FD4"/>
    <w:rsid w:val="00943C3A"/>
    <w:rsid w:val="00945C43"/>
    <w:rsid w:val="00946853"/>
    <w:rsid w:val="00946BA3"/>
    <w:rsid w:val="0095458A"/>
    <w:rsid w:val="00954A85"/>
    <w:rsid w:val="00964A69"/>
    <w:rsid w:val="00971CA5"/>
    <w:rsid w:val="00972110"/>
    <w:rsid w:val="0097380C"/>
    <w:rsid w:val="009767AA"/>
    <w:rsid w:val="00977ED1"/>
    <w:rsid w:val="00984A78"/>
    <w:rsid w:val="009878D3"/>
    <w:rsid w:val="00996799"/>
    <w:rsid w:val="009A125A"/>
    <w:rsid w:val="009A1983"/>
    <w:rsid w:val="009B1F25"/>
    <w:rsid w:val="009B56D4"/>
    <w:rsid w:val="009C3AFF"/>
    <w:rsid w:val="009C60AF"/>
    <w:rsid w:val="009C6A75"/>
    <w:rsid w:val="009C7C28"/>
    <w:rsid w:val="009D7175"/>
    <w:rsid w:val="009E46F6"/>
    <w:rsid w:val="009F623A"/>
    <w:rsid w:val="00A00210"/>
    <w:rsid w:val="00A12B34"/>
    <w:rsid w:val="00A2001F"/>
    <w:rsid w:val="00A2428A"/>
    <w:rsid w:val="00A30C11"/>
    <w:rsid w:val="00A37D2F"/>
    <w:rsid w:val="00A41B55"/>
    <w:rsid w:val="00A41B68"/>
    <w:rsid w:val="00A421FC"/>
    <w:rsid w:val="00A42D9D"/>
    <w:rsid w:val="00A432D3"/>
    <w:rsid w:val="00A61C8D"/>
    <w:rsid w:val="00A756AB"/>
    <w:rsid w:val="00A758B2"/>
    <w:rsid w:val="00A90A34"/>
    <w:rsid w:val="00A921B5"/>
    <w:rsid w:val="00A939AC"/>
    <w:rsid w:val="00A94985"/>
    <w:rsid w:val="00AA4DB6"/>
    <w:rsid w:val="00AB44A7"/>
    <w:rsid w:val="00AC305B"/>
    <w:rsid w:val="00AC6312"/>
    <w:rsid w:val="00AC736B"/>
    <w:rsid w:val="00AC7936"/>
    <w:rsid w:val="00AD15D9"/>
    <w:rsid w:val="00AD292E"/>
    <w:rsid w:val="00AD3EC2"/>
    <w:rsid w:val="00AD4836"/>
    <w:rsid w:val="00AD54A5"/>
    <w:rsid w:val="00AE3AB0"/>
    <w:rsid w:val="00AE7313"/>
    <w:rsid w:val="00AF0931"/>
    <w:rsid w:val="00AF54DE"/>
    <w:rsid w:val="00AF6BD4"/>
    <w:rsid w:val="00B01329"/>
    <w:rsid w:val="00B01724"/>
    <w:rsid w:val="00B07C6F"/>
    <w:rsid w:val="00B07E37"/>
    <w:rsid w:val="00B21C38"/>
    <w:rsid w:val="00B21FBD"/>
    <w:rsid w:val="00B24367"/>
    <w:rsid w:val="00B26895"/>
    <w:rsid w:val="00B26A31"/>
    <w:rsid w:val="00B339EE"/>
    <w:rsid w:val="00B4572C"/>
    <w:rsid w:val="00B4578E"/>
    <w:rsid w:val="00B45E6F"/>
    <w:rsid w:val="00B54D9E"/>
    <w:rsid w:val="00B571D5"/>
    <w:rsid w:val="00B637B7"/>
    <w:rsid w:val="00B6605F"/>
    <w:rsid w:val="00B661D0"/>
    <w:rsid w:val="00B7310B"/>
    <w:rsid w:val="00B84F56"/>
    <w:rsid w:val="00B90633"/>
    <w:rsid w:val="00B92D88"/>
    <w:rsid w:val="00B93211"/>
    <w:rsid w:val="00B94600"/>
    <w:rsid w:val="00B9470E"/>
    <w:rsid w:val="00BB1B94"/>
    <w:rsid w:val="00BB794A"/>
    <w:rsid w:val="00BB7D5D"/>
    <w:rsid w:val="00BC4A81"/>
    <w:rsid w:val="00BD66C4"/>
    <w:rsid w:val="00BE48BF"/>
    <w:rsid w:val="00BE56B9"/>
    <w:rsid w:val="00C02CD5"/>
    <w:rsid w:val="00C03334"/>
    <w:rsid w:val="00C24116"/>
    <w:rsid w:val="00C31C7B"/>
    <w:rsid w:val="00C51A10"/>
    <w:rsid w:val="00C530A7"/>
    <w:rsid w:val="00C53D86"/>
    <w:rsid w:val="00C54E6E"/>
    <w:rsid w:val="00C6199D"/>
    <w:rsid w:val="00C62D38"/>
    <w:rsid w:val="00C7134A"/>
    <w:rsid w:val="00C80D6F"/>
    <w:rsid w:val="00C91A3C"/>
    <w:rsid w:val="00C95C4E"/>
    <w:rsid w:val="00CA10B5"/>
    <w:rsid w:val="00CA46D7"/>
    <w:rsid w:val="00CA5146"/>
    <w:rsid w:val="00CB55CC"/>
    <w:rsid w:val="00CB6416"/>
    <w:rsid w:val="00CC6A94"/>
    <w:rsid w:val="00CD23A7"/>
    <w:rsid w:val="00CD4180"/>
    <w:rsid w:val="00CD4B89"/>
    <w:rsid w:val="00CD5A28"/>
    <w:rsid w:val="00CE242C"/>
    <w:rsid w:val="00CE5B2D"/>
    <w:rsid w:val="00CE7657"/>
    <w:rsid w:val="00CF4E52"/>
    <w:rsid w:val="00CF74BE"/>
    <w:rsid w:val="00D02E03"/>
    <w:rsid w:val="00D07843"/>
    <w:rsid w:val="00D22FFB"/>
    <w:rsid w:val="00D3072D"/>
    <w:rsid w:val="00D30825"/>
    <w:rsid w:val="00D40D4F"/>
    <w:rsid w:val="00D44A74"/>
    <w:rsid w:val="00D516F9"/>
    <w:rsid w:val="00D56190"/>
    <w:rsid w:val="00D5638F"/>
    <w:rsid w:val="00D60305"/>
    <w:rsid w:val="00D6365C"/>
    <w:rsid w:val="00D75486"/>
    <w:rsid w:val="00D820FC"/>
    <w:rsid w:val="00D85F7F"/>
    <w:rsid w:val="00DA0652"/>
    <w:rsid w:val="00DA21D0"/>
    <w:rsid w:val="00DA25A8"/>
    <w:rsid w:val="00DA649B"/>
    <w:rsid w:val="00DA774F"/>
    <w:rsid w:val="00DB3126"/>
    <w:rsid w:val="00DC42B6"/>
    <w:rsid w:val="00DD174D"/>
    <w:rsid w:val="00DD61EB"/>
    <w:rsid w:val="00DE3C2F"/>
    <w:rsid w:val="00DE7208"/>
    <w:rsid w:val="00DF1B3F"/>
    <w:rsid w:val="00DF2E85"/>
    <w:rsid w:val="00DF36E2"/>
    <w:rsid w:val="00E01B8C"/>
    <w:rsid w:val="00E06EC7"/>
    <w:rsid w:val="00E135B1"/>
    <w:rsid w:val="00E3077B"/>
    <w:rsid w:val="00E312B4"/>
    <w:rsid w:val="00E32396"/>
    <w:rsid w:val="00E43E29"/>
    <w:rsid w:val="00E47959"/>
    <w:rsid w:val="00E517F7"/>
    <w:rsid w:val="00E51888"/>
    <w:rsid w:val="00E52682"/>
    <w:rsid w:val="00E5702D"/>
    <w:rsid w:val="00E64FE3"/>
    <w:rsid w:val="00E722AE"/>
    <w:rsid w:val="00E73103"/>
    <w:rsid w:val="00E73CBF"/>
    <w:rsid w:val="00E9371E"/>
    <w:rsid w:val="00E93B7C"/>
    <w:rsid w:val="00E93DA7"/>
    <w:rsid w:val="00E95FE1"/>
    <w:rsid w:val="00EA0C33"/>
    <w:rsid w:val="00EA0FDE"/>
    <w:rsid w:val="00EA5076"/>
    <w:rsid w:val="00EB18E9"/>
    <w:rsid w:val="00EB266B"/>
    <w:rsid w:val="00ED0140"/>
    <w:rsid w:val="00ED39E6"/>
    <w:rsid w:val="00EE0ACE"/>
    <w:rsid w:val="00EE28C3"/>
    <w:rsid w:val="00EF3AB0"/>
    <w:rsid w:val="00F013AB"/>
    <w:rsid w:val="00F04ED5"/>
    <w:rsid w:val="00F05EC9"/>
    <w:rsid w:val="00F06C24"/>
    <w:rsid w:val="00F141D2"/>
    <w:rsid w:val="00F15955"/>
    <w:rsid w:val="00F170E4"/>
    <w:rsid w:val="00F20310"/>
    <w:rsid w:val="00F218B2"/>
    <w:rsid w:val="00F31A91"/>
    <w:rsid w:val="00F32C04"/>
    <w:rsid w:val="00F3380F"/>
    <w:rsid w:val="00F34AD3"/>
    <w:rsid w:val="00F3577D"/>
    <w:rsid w:val="00F43107"/>
    <w:rsid w:val="00F43D64"/>
    <w:rsid w:val="00F444BA"/>
    <w:rsid w:val="00F453E6"/>
    <w:rsid w:val="00F46DE2"/>
    <w:rsid w:val="00F54727"/>
    <w:rsid w:val="00F56436"/>
    <w:rsid w:val="00F6618D"/>
    <w:rsid w:val="00F70071"/>
    <w:rsid w:val="00F7199F"/>
    <w:rsid w:val="00F73263"/>
    <w:rsid w:val="00F734D4"/>
    <w:rsid w:val="00F73B21"/>
    <w:rsid w:val="00F80CED"/>
    <w:rsid w:val="00F8470E"/>
    <w:rsid w:val="00FA39C7"/>
    <w:rsid w:val="00FA3C6C"/>
    <w:rsid w:val="00FB7400"/>
    <w:rsid w:val="00FC31EC"/>
    <w:rsid w:val="00FC5B53"/>
    <w:rsid w:val="00FC6A66"/>
    <w:rsid w:val="00FD121A"/>
    <w:rsid w:val="00FD2B10"/>
    <w:rsid w:val="00FD4301"/>
    <w:rsid w:val="00FD4819"/>
    <w:rsid w:val="00FD646B"/>
    <w:rsid w:val="00FE22D3"/>
    <w:rsid w:val="00FE4F43"/>
    <w:rsid w:val="00FF5247"/>
    <w:rsid w:val="00FF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A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71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C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A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71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C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783</properties:Characters>
  <properties:Lines>42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2018-09-27T11:35:00Z</dcterms:created>
  <dc:creator>zajecb</dc:creator>
  <cp:lastModifiedBy>Ljubica Radošević</cp:lastModifiedBy>
  <cp:lastPrinted>2018-09-27T11:53:00Z</cp:lastPrinted>
  <dcterms:modified xmlns:xsi="http://www.w3.org/2001/XMLSchema-instance" xsi:type="dcterms:W3CDTF">2018-09-27T11:53:00Z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ročišta, 27.9.18..docx)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