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f00a" w14:paraId="f4ef00a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2A750B">
        <w:t>606/15-4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8770D">
        <w:t xml:space="preserve"> </w:t>
      </w:r>
      <w:r w:rsidR="002A750B">
        <w:t>PROIZVODNO EKOLOŠKA ZADRUGA VINEARI, OIB: 92973272982, Đurđevac, P. Zrinskog 9</w:t>
      </w:r>
      <w:r w:rsidR="00637444">
        <w:t xml:space="preserve">, dana </w:t>
      </w:r>
      <w:r w:rsidR="002A750B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2A750B">
        <w:t xml:space="preserve"> PROIZVODNO EKOLOŠKA ZADRUGA VINEARI, OIB: 92973272982, Đurđevac, P. Zrinskog 9</w:t>
      </w:r>
      <w:r w:rsidR="00740000">
        <w:t xml:space="preserve">, </w:t>
      </w:r>
      <w:r w:rsidR="00CB6C18">
        <w:t xml:space="preserve">iznosi </w:t>
      </w:r>
      <w:r w:rsidR="002A750B">
        <w:t>238.464,06</w:t>
      </w:r>
      <w:r w:rsidR="00B8770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2A750B">
        <w:t>upravitelj zadruge</w:t>
      </w:r>
      <w:r w:rsidR="001F549C">
        <w:t xml:space="preserve"> </w:t>
      </w:r>
      <w:r w:rsidR="002A750B">
        <w:t xml:space="preserve">Željka </w:t>
      </w:r>
      <w:proofErr w:type="spellStart"/>
      <w:r w:rsidR="002A750B">
        <w:t>Markač</w:t>
      </w:r>
      <w:proofErr w:type="spellEnd"/>
      <w:r w:rsidR="002A750B">
        <w:t>, Đurđevac, P. Zrinskog 9</w:t>
      </w:r>
      <w:r w:rsidR="004E68E4">
        <w:t>,</w:t>
      </w:r>
      <w:r w:rsidR="002A750B">
        <w:t xml:space="preserve"> OIB:38701598335,</w:t>
      </w:r>
      <w:r w:rsidR="004E68E4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2A750B">
        <w:t>upravitelj zadruge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A750B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3FC2" w:rsidR="00173FC2">
      <w:r>
        <w:separator/>
      </w:r>
    </w:p>
  </w:endnote>
  <w:endnote w:id="0" w:type="continuationSeparator">
    <w:p w:rsidRDefault="00173FC2" w:rsidR="00173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3FC2" w:rsidR="00173FC2">
      <w:r>
        <w:separator/>
      </w:r>
    </w:p>
  </w:footnote>
  <w:footnote w:id="0" w:type="continuationSeparator">
    <w:p w:rsidRDefault="00173FC2" w:rsidR="00173F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05C39"/>
    <w:rsid w:val="001159F0"/>
    <w:rsid w:val="00121DEA"/>
    <w:rsid w:val="00173FC2"/>
    <w:rsid w:val="001B72D6"/>
    <w:rsid w:val="001E6833"/>
    <w:rsid w:val="001F549C"/>
    <w:rsid w:val="002055B4"/>
    <w:rsid w:val="002260EF"/>
    <w:rsid w:val="00274464"/>
    <w:rsid w:val="00290391"/>
    <w:rsid w:val="002A2674"/>
    <w:rsid w:val="002A750B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E68E4"/>
    <w:rsid w:val="004F0490"/>
    <w:rsid w:val="00525276"/>
    <w:rsid w:val="005253B8"/>
    <w:rsid w:val="00550E19"/>
    <w:rsid w:val="005534CA"/>
    <w:rsid w:val="00581316"/>
    <w:rsid w:val="005D0289"/>
    <w:rsid w:val="005D48EE"/>
    <w:rsid w:val="005E111A"/>
    <w:rsid w:val="005E39EB"/>
    <w:rsid w:val="00602682"/>
    <w:rsid w:val="006036AB"/>
    <w:rsid w:val="006141B6"/>
    <w:rsid w:val="0063224D"/>
    <w:rsid w:val="00637444"/>
    <w:rsid w:val="006377A6"/>
    <w:rsid w:val="006412A2"/>
    <w:rsid w:val="00693CD2"/>
    <w:rsid w:val="006B6987"/>
    <w:rsid w:val="006C1AAA"/>
    <w:rsid w:val="006F25A8"/>
    <w:rsid w:val="00733A5A"/>
    <w:rsid w:val="00735822"/>
    <w:rsid w:val="00740000"/>
    <w:rsid w:val="00741660"/>
    <w:rsid w:val="007459ED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5458E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86085"/>
    <w:rsid w:val="00AF154A"/>
    <w:rsid w:val="00AF2C11"/>
    <w:rsid w:val="00B26931"/>
    <w:rsid w:val="00B34567"/>
    <w:rsid w:val="00B62791"/>
    <w:rsid w:val="00B8770D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5C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C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C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C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C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5C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C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C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C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C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St-606/2015</izvorni_sadrzaj>
    <derivirana_varijabla naziv="DomainObject.Predmet.OznakaBroj_1">St-606/2015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EKOLOŠKA ZADRUGA VINEARI</izvorni_sadrzaj>
    <derivirana_varijabla naziv="DomainObject.Predmet.ProtustrankaFormated_1">  PROIZVODNO EKOLOŠKA ZADRUGA VINEARI</derivirana_varijabla>
  </DomainObject.Predmet.ProtustrankaFormated>
  <DomainObject.Predmet.ProtustrankaFormatedOIB>
    <izvorni_sadrzaj>  PROIZVODNO EKOLOŠKA ZADRUGA VINEARI, OIB 92973272982</izvorni_sadrzaj>
    <derivirana_varijabla naziv="DomainObject.Predmet.ProtustrankaFormatedOIB_1">  PROIZVODNO EKOLOŠKA ZADRUGA VINEARI, OIB 92973272982</derivirana_varijabla>
  </DomainObject.Predmet.ProtustrankaFormatedOIB>
  <DomainObject.Predmet.ProtustrankaFormatedWithAdress>
    <izvorni_sadrzaj> PROIZVODNO EKOLOŠKA ZADRUGA VINEARI, Petra Zrinskog 9, 48350 Đurđevac</izvorni_sadrzaj>
    <derivirana_varijabla naziv="DomainObject.Predmet.ProtustrankaFormatedWithAdress_1"> PROIZVODNO EKOLOŠKA ZADRUGA VINEARI, Petra Zrinskog 9, 48350 Đurđevac</derivirana_varijabla>
  </DomainObject.Predmet.ProtustrankaFormatedWithAdress>
  <DomainObject.Predmet.ProtustrankaFormatedWithAdressOIB>
    <izvorni_sadrzaj> PROIZVODNO EKOLOŠKA ZADRUGA VINEARI, OIB 92973272982, Petra Zrinskog 9, 48350 Đurđevac</izvorni_sadrzaj>
    <derivirana_varijabla naziv="DomainObject.Predmet.ProtustrankaFormatedWithAdressOIB_1"> PROIZVODNO EKOLOŠKA ZADRUGA VINEARI, OIB 92973272982, Petra Zrinskog 9, 48350 Đurđevac</derivirana_varijabla>
  </DomainObject.Predmet.ProtustrankaFormatedWithAdressOIB>
  <DomainObject.Predmet.ProtustrankaWithAdress>
    <izvorni_sadrzaj>PROIZVODNO EKOLOŠKA ZADRUGA VINEARI Petra Zrinskog 9, 48350 Đurđevac</izvorni_sadrzaj>
    <derivirana_varijabla naziv="DomainObject.Predmet.ProtustrankaWithAdress_1">PROIZVODNO EKOLOŠKA ZADRUGA VINEARI Petra Zrinskog 9, 48350 Đurđevac</derivirana_varijabla>
  </DomainObject.Predmet.ProtustrankaWithAdress>
  <DomainObject.Predmet.ProtustrankaWithAdressOIB>
    <izvorni_sadrzaj>PROIZVODNO EKOLOŠKA ZADRUGA VINEARI, OIB 92973272982, Petra Zrinskog 9, 48350 Đurđevac</izvorni_sadrzaj>
    <derivirana_varijabla naziv="DomainObject.Predmet.ProtustrankaWithAdressOIB_1">PROIZVODNO EKOLOŠKA ZADRUGA VINEARI, OIB 92973272982, Petra Zrinskog 9, 48350 Đurđevac</derivirana_varijabla>
  </DomainObject.Predmet.ProtustrankaWithAdressOIB>
  <DomainObject.Predmet.ProtustrankaNazivFormated>
    <izvorni_sadrzaj>PROIZVODNO EKOLOŠKA ZADRUGA VINEARI</izvorni_sadrzaj>
    <derivirana_varijabla naziv="DomainObject.Predmet.ProtustrankaNazivFormated_1">PROIZVODNO EKOLOŠKA ZADRUGA VINEARI</derivirana_varijabla>
  </DomainObject.Predmet.ProtustrankaNazivFormated>
  <DomainObject.Predmet.ProtustrankaNazivFormatedOIB>
    <izvorni_sadrzaj>PROIZVODNO EKOLOŠKA ZADRUGA VINEARI, OIB 92973272982</izvorni_sadrzaj>
    <derivirana_varijabla naziv="DomainObject.Predmet.ProtustrankaNazivFormatedOIB_1">PROIZVODNO EKOLOŠKA ZADRUGA VINEARI, OIB 92973272982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238464.06</izvorni_sadrzaj>
    <derivirana_varijabla naziv="DomainObject.Predmet.TrenutnaVrijednost_1">238464.06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EKOLOŠKA ZADRUGA VINEARI</item>
    </izvorni_sadrzaj>
    <derivirana_varijabla naziv="DomainObject.Predmet.ProtuStrankaListFormated_1">
      <item>PROIZVODNO EKOLOŠKA ZADRUGA VINEARI</item>
    </derivirana_varijabla>
  </DomainObject.Predmet.ProtuStrankaListFormated>
  <DomainObject.Predmet.ProtuStrankaListFormatedOIB>
    <izvorni_sadrzaj>
      <item>PROIZVODNO EKOLOŠKA ZADRUGA VINEARI, OIB 92973272982</item>
    </izvorni_sadrzaj>
    <derivirana_varijabla naziv="DomainObject.Predmet.ProtuStrankaListFormatedOIB_1">
      <item>PROIZVODNO EKOLOŠKA ZADRUGA VINEARI, OIB 92973272982</item>
    </derivirana_varijabla>
  </DomainObject.Predmet.ProtuStrankaListFormatedOIB>
  <DomainObject.Predmet.ProtuStrankaListFormatedWithAdress>
    <izvorni_sadrzaj>
      <item>PROIZVODNO EKOLOŠKA ZADRUGA VINEARI, Petra Zrinskog 9, 48350 Đurđevac</item>
    </izvorni_sadrzaj>
    <derivirana_varijabla naziv="DomainObject.Predmet.ProtuStrankaListFormatedWithAdress_1">
      <item>PROIZVODNO EKOLOŠKA ZADRUGA VINEARI, Petra Zrinskog 9, 48350 Đurđevac</item>
    </derivirana_varijabla>
  </DomainObject.Predmet.ProtuStrankaListFormatedWithAdress>
  <DomainObject.Predmet.ProtuStrankaListFormatedWithAdressOIB>
    <izvorni_sadrzaj>
      <item>PROIZVODNO EKOLOŠKA ZADRUGA VINEARI, OIB 92973272982, Petra Zrinskog 9, 48350 Đurđevac</item>
    </izvorni_sadrzaj>
    <derivirana_varijabla naziv="DomainObject.Predmet.ProtuStrankaListFormatedWithAdressOIB_1">
      <item>PROIZVODNO EKOLOŠKA ZADRUGA VINEARI, OIB 92973272982, Petra Zrinskog 9, 48350 Đurđevac</item>
    </derivirana_varijabla>
  </DomainObject.Predmet.ProtuStrankaListFormatedWithAdressOIB>
  <DomainObject.Predmet.ProtuStrankaListNazivFormated>
    <izvorni_sadrzaj>
      <item>PROIZVODNO EKOLOŠKA ZADRUGA VINEARI</item>
    </izvorni_sadrzaj>
    <derivirana_varijabla naziv="DomainObject.Predmet.ProtuStrankaListNazivFormated_1">
      <item>PROIZVODNO EKOLOŠKA ZADRUGA VINEARI</item>
    </derivirana_varijabla>
  </DomainObject.Predmet.ProtuStrankaListNazivFormated>
  <DomainObject.Predmet.ProtuStrankaListNazivFormatedOIB>
    <izvorni_sadrzaj>
      <item>PROIZVODNO EKOLOŠKA ZADRUGA VINEARI, OIB 92973272982</item>
    </izvorni_sadrzaj>
    <derivirana_varijabla naziv="DomainObject.Predmet.ProtuStrankaListNazivFormatedOIB_1">
      <item>PROIZVODNO EKOLOŠKA ZADRUGA VINEARI, OIB 92973272982</item>
    </derivirana_varijabla>
  </DomainObject.Predmet.ProtuStrankaListNazivFormatedOIB>
  <DomainObject.Predmet.OstaliListFormated>
    <izvorni_sadrzaj>
      <item>E-oglasna ploča</item>
      <item>Sudski registar, Trgovaki sud u Varaždinu</item>
    </izvorni_sadrzaj>
    <derivirana_varijabla naziv="DomainObject.Predmet.OstaliListFormated_1">
      <item>E-oglasna ploča</item>
      <item>Sudski registar, Trgovaki sud u Varaždinu</item>
    </derivirana_varijabla>
  </DomainObject.Predmet.OstaliListFormated>
  <DomainObject.Predmet.OstaliListFormatedOIB>
    <izvorni_sadrzaj>
      <item>E-oglasna ploča</item>
      <item>Sudski registar, Trgovaki sud u Varaždinu</item>
    </izvorni_sadrzaj>
    <derivirana_varijabla naziv="DomainObject.Predmet.OstaliListFormatedOIB_1">
      <item>E-oglasna ploča</item>
      <item>Sudski registar, Trgovaki sud u Varaždinu</item>
    </derivirana_varijabla>
  </DomainObject.Predmet.OstaliListFormatedOIB>
  <DomainObject.Predmet.OstaliListFormatedWithAdress>
    <izvorni_sadrzaj>
      <item>E-oglasna ploča</item>
      <item>Sudski registar, Trgovaki sud u Varaždinu</item>
    </izvorni_sadrzaj>
    <derivirana_varijabla naziv="DomainObject.Predmet.OstaliListFormatedWithAdress_1">
      <item>E-oglasna ploča</item>
      <item>Sudski registar, Trgovaki sud u Varaždinu</item>
    </derivirana_varijabla>
  </DomainObject.Predmet.OstaliListFormatedWithAdress>
  <DomainObject.Predmet.OstaliListFormatedWithAdressOIB>
    <izvorni_sadrzaj>
      <item>E-oglasna ploča</item>
      <item>Sudski registar, Trgovaki sud u Varaždinu</item>
    </izvorni_sadrzaj>
    <derivirana_varijabla naziv="DomainObject.Predmet.OstaliListFormatedWithAdressOIB_1">
      <item>E-oglasna ploča</item>
      <item>Sudski registar, Trgovaki sud u Varaždinu</item>
    </derivirana_varijabla>
  </DomainObject.Predmet.OstaliListFormatedWithAdressOIB>
  <DomainObject.Predmet.OstaliListNazivFormated>
    <izvorni_sadrzaj>
      <item>E-oglasna ploča</item>
      <item>Sudski registar, Trgovaki sud u Varaždinu</item>
    </izvorni_sadrzaj>
    <derivirana_varijabla naziv="DomainObject.Predmet.OstaliListNazivFormated_1">
      <item>E-oglasna ploča</item>
      <item>Sudski registar, Trgovaki sud u Varaždinu</item>
    </derivirana_varijabla>
  </DomainObject.Predmet.OstaliListNazivFormated>
  <DomainObject.Predmet.OstaliListNazivFormatedOIB>
    <izvorni_sadrzaj>
      <item>E-oglasna ploča</item>
      <item>Sudski registar, Trgovaki sud u Varaždinu</item>
    </izvorni_sadrzaj>
    <derivirana_varijabla naziv="DomainObject.Predmet.OstaliListNazivFormatedOIB_1">
      <item>E-oglasna ploča</item>
      <item>Sudski registar, Trgovaki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EKOLOŠKA ZADRUGA VINEARI</izvorni_sadrzaj>
    <derivirana_varijabla naziv="DomainObject.Predmet.ProtustrankaIDrugi_1">PROIZVODNO EKOLOŠKA ZADRUGA VINEARI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EKOLOŠKA ZADRUGA VINEARI, OIB 92973272982, Petra Zrinskog 9, 48350 Đurđevac</izvorni_sadrzaj>
    <derivirana_varijabla naziv="DomainObject.Predmet.ProtustrankaIDrugiAdressOIB_1">PROIZVODNO EKOLOŠKA ZADRUGA VINEARI, OIB 92973272982, Petra Zrinskog 9,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E-oglasna ploča</item>
      <item>Sudski registar, Trgovaki sud u Varaždinu</item>
      <item>PROIZVODNO EKOLOŠKA ZADRUGA VINEARI</item>
    </izvorni_sadrzaj>
    <derivirana_varijabla naziv="DomainObject.Predmet.SudioniciListNaziv_1">
      <item>Financijska agencija</item>
      <item>E-oglasna ploča</item>
      <item>Sudski registar, Trgovaki sud u Varaždinu</item>
      <item>PROIZVODNO EKOLOŠKA ZADRUGA VINEARI</item>
    </derivirana_varijabla>
  </DomainObject.Predmet.SudioniciListNaziv>
  <DomainObject.Predmet.SudioniciListAdressOIB>
    <izvorni_sadrzaj>
      <item>Financijska agencija, OIB 85821130368, A. Cesarca 2,42000 Varaždin</item>
      <item>E-oglasna ploča</item>
      <item>Sudski registar, Trgovaki sud u Varaždinu</item>
      <item>PROIZVODNO EKOLOŠKA ZADRUGA VINEARI, OIB 92973272982, Petra Zrinskog 9,48350 Đurđevac</item>
    </izvorni_sadrzaj>
    <derivirana_varijabla naziv="DomainObject.Predmet.SudioniciListAdressOIB_1">
      <item>Financijska agencija, OIB 85821130368, A. Cesarca 2,42000 Varaždin</item>
      <item>E-oglasna ploča</item>
      <item>Sudski registar, Trgovaki sud u Varaždinu</item>
      <item>PROIZVODNO EKOLOŠKA ZADRUGA VINEARI, OIB 92973272982, Petra Zrinskog 9,48350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null</item>
      <item>, OIB 92973272982</item>
    </izvorni_sadrzaj>
    <derivirana_varijabla naziv="DomainObject.Predmet.SudioniciListNazivOIB_1">
      <item>, OIB 85821130368</item>
      <item>, OIB null</item>
      <item>, OIB null</item>
      <item>, OIB 92973272982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4218E5-4484-4EC0-9919-6D16934C9D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1889</properties:Characters>
  <properties:Lines>47</properties:Lines>
  <properties:Paragraphs>14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2016-01-14T09:23:00Z</cp:lastPrinted>
  <dcterms:modified xmlns:xsi="http://www.w3.org/2001/XMLSchema-instance" xsi:type="dcterms:W3CDTF">2016-01-14T09:24:00Z</dcterms:modified>
  <cp:revision>25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