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5b7f" w14:paraId="7375b7f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4115F0">
        <w:rPr>
          <w:sz w:val="24"/>
          <w:szCs w:val="24"/>
        </w:rPr>
        <w:t>5620/16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4115F0" w:rsidRPr="004115F0">
        <w:rPr>
          <w:sz w:val="24"/>
          <w:szCs w:val="24"/>
        </w:rPr>
        <w:t xml:space="preserve">SUPER PRODUKT jednostavno društvo s ograničenom odgovornošću za usluge u stečaju, Zagreb, </w:t>
      </w:r>
      <w:proofErr w:type="spellStart"/>
      <w:r w:rsidR="004115F0" w:rsidRPr="004115F0">
        <w:rPr>
          <w:sz w:val="24"/>
          <w:szCs w:val="24"/>
        </w:rPr>
        <w:t>Zvečaj</w:t>
      </w:r>
      <w:proofErr w:type="spellEnd"/>
      <w:r w:rsidR="004115F0" w:rsidRPr="004115F0">
        <w:rPr>
          <w:sz w:val="24"/>
          <w:szCs w:val="24"/>
        </w:rPr>
        <w:t xml:space="preserve"> 5, OIB: 14304814347</w:t>
      </w:r>
      <w:r w:rsidR="00AA44D8">
        <w:rPr>
          <w:sz w:val="24"/>
          <w:szCs w:val="24"/>
        </w:rPr>
        <w:t>,  dana 12</w:t>
      </w:r>
      <w:r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A44D8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12</w:t>
      </w:r>
      <w:r w:rsidR="007C75E5"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C8584D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BUTIGAN,v.r.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C8584D" w:rsidP="00692346" w:rsidR="00C8584D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C8584D" w:rsidP="00C662EE" w:rsidR="00C8584D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336F8C"/>
    <w:rsid w:val="004115F0"/>
    <w:rsid w:val="006946BE"/>
    <w:rsid w:val="00696B29"/>
    <w:rsid w:val="00772EA7"/>
    <w:rsid w:val="007C75E5"/>
    <w:rsid w:val="00AA44D8"/>
    <w:rsid w:val="00B06999"/>
    <w:rsid w:val="00B65025"/>
    <w:rsid w:val="00C8584D"/>
    <w:rsid w:val="00EA30A3"/>
    <w:rsid w:val="00F01F67"/>
    <w:rsid w:val="00F2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8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5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8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5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5620</izvorni_sadrzaj>
    <derivirana_varijabla naziv="DomainObject.Predmet.Broj_1">5620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St-5620/2016</izvorni_sadrzaj>
    <derivirana_varijabla naziv="DomainObject.Predmet.OznakaBroj_1">St-5620/2016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PRODUKT jednostavno društvo s ograničenom odgovornošću za usluge zastupanog po punomoćniku Zvonko Mišura</izvorni_sadrzaj>
    <derivirana_varijabla naziv="DomainObject.Predmet.ProtustrankaFormated_1">  SUPER PRODUKT jednostavno društvo s ograničenom odgovornošću za usluge zastupanog po punomoćniku Zvonko Mišura</derivirana_varijabla>
  </DomainObject.Predmet.ProtustrankaFormated>
  <DomainObject.Predmet.ProtustrankaFormatedOIB>
    <izvorni_sadrzaj>  SUPER PRODUKT jednostavno društvo s ograničenom odgovornošću za usluge, OIB 14304814347 zastupanog po punomoćniku Zvonko Mišura</izvorni_sadrzaj>
    <derivirana_varijabla naziv="DomainObject.Predmet.ProtustrankaFormatedOIB_1">  SUPER PRODUKT jednostavno društvo s ograničenom odgovornošću za usluge, OIB 14304814347 zastupanog po punomoćniku Zvonko Mišura</derivirana_varijabla>
  </DomainObject.Predmet.ProtustrankaFormatedOIB>
  <DomainObject.Predmet.ProtustrankaFormatedWithAdress>
    <izvorni_sadrzaj> SUPER PRODUKT jednostavno društvo s ograničenom odgovornošću za usluge, Zvečaj 5, 10000 Zagreb zastupanog po punomoćniku Zvonko Mišura</izvorni_sadrzaj>
    <derivirana_varijabla naziv="DomainObject.Predmet.ProtustrankaFormatedWithAdress_1"> SUPER PRODUKT jednostavno društvo s ograničenom odgovornošću za usluge, Zvečaj 5, 10000 Zagreb zastupanog po punomoćniku Zvonko Mišura</derivirana_varijabla>
  </DomainObject.Predmet.ProtustrankaFormatedWithAdress>
  <DomainObject.Predmet.ProtustrankaFormatedWithAdressOIB>
    <izvorni_sadrzaj> SUPER PRODUKT jednostavno društvo s ograničenom odgovornošću za usluge, OIB 14304814347, Zvečaj 5, 10000 Zagreb zastupanog po punomoćniku Zvonko Mišura</izvorni_sadrzaj>
    <derivirana_varijabla naziv="DomainObject.Predmet.ProtustrankaFormatedWithAdressOIB_1"> SUPER PRODUKT jednostavno društvo s ograničenom odgovornošću za usluge, OIB 14304814347, Zvečaj 5, 10000 Zagreb zastupanog po punomoćniku Zvonko Mišura</derivirana_varijabla>
  </DomainObject.Predmet.ProtustrankaFormatedWithAdressOIB>
  <DomainObject.Predmet.ProtustrankaWithAdress>
    <izvorni_sadrzaj>SUPER PRODUKT jednostavno društvo s ograničenom odgovornošću za usluge Zvečaj 5, 10000 Zagreb</izvorni_sadrzaj>
    <derivirana_varijabla naziv="DomainObject.Predmet.ProtustrankaWithAdress_1">SUPER PRODUKT jednostavno društvo s ograničenom odgovornošću za usluge Zvečaj 5, 10000 Zagreb</derivirana_varijabla>
  </DomainObject.Predmet.ProtustrankaWithAdress>
  <DomainObject.Predmet.ProtustrankaWithAdressOIB>
    <izvorni_sadrzaj>SUPER PRODUKT jednostavno društvo s ograničenom odgovornošću za usluge, OIB 14304814347, Zvečaj 5, 10000 Zagreb</izvorni_sadrzaj>
    <derivirana_varijabla naziv="DomainObject.Predmet.ProtustrankaWithAdressOIB_1">SUPER PRODUKT jednostavno društvo s ograničenom odgovornošću za usluge, OIB 14304814347, Zvečaj 5, 10000 Zagreb</derivirana_varijabla>
  </DomainObject.Predmet.ProtustrankaWithAdressOIB>
  <DomainObject.Predmet.ProtustrankaNazivFormated>
    <izvorni_sadrzaj>SUPER PRODUKT jednostavno društvo s ograničenom odgovornošću za usluge</izvorni_sadrzaj>
    <derivirana_varijabla naziv="DomainObject.Predmet.ProtustrankaNazivFormated_1">SUPER PRODUKT jednostavno društvo s ograničenom odgovornošću za usluge</derivirana_varijabla>
  </DomainObject.Predmet.ProtustrankaNazivFormated>
  <DomainObject.Predmet.ProtustrankaNazivFormatedOIB>
    <izvorni_sadrzaj>SUPER PRODUKT jednostavno društvo s ograničenom odgovornošću za usluge, OIB 14304814347</izvorni_sadrzaj>
    <derivirana_varijabla naziv="DomainObject.Predmet.ProtustrankaNazivFormatedOIB_1">SUPER PRODUKT jednostavno društvo s ograničenom odgovornošću za usluge, OIB 14304814347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PRODUKT jednostavno društvo s ograničenom odgovornošću za usluge zastupanog po punomoćniku Zvonko Mišura</item>
    </izvorni_sadrzaj>
    <derivirana_varijabla naziv="DomainObject.Predmet.ProtuStrankaListFormated_1">
      <item>SUPER PRODUKT jednostavno društvo s ograničenom odgovornošću za usluge zastupanog po punomoćniku Zvonko Mišura</item>
    </derivirana_varijabla>
  </DomainObject.Predmet.ProtuStrankaListFormated>
  <DomainObject.Predmet.ProtuStrankaListFormatedOIB>
    <izvorni_sadrzaj>
      <item>SUPER PRODUKT jednostavno društvo s ograničenom odgovornošću za usluge, OIB 14304814347 zastupanog po punomoćniku Zvonko Mišura</item>
    </izvorni_sadrzaj>
    <derivirana_varijabla naziv="DomainObject.Predmet.ProtuStrankaListFormatedOIB_1">
      <item>SUPER PRODUKT jednostavno društvo s ograničenom odgovornošću za usluge, OIB 14304814347 zastupanog po punomoćniku Zvonko Mišura</item>
    </derivirana_varijabla>
  </DomainObject.Predmet.ProtuStrankaListFormatedOIB>
  <DomainObject.Predmet.ProtuStrankaListFormatedWithAdress>
    <izvorni_sadrzaj>
      <item>SUPER PRODUKT jednostavno društvo s ograničenom odgovornošću za usluge, Zvečaj 5, 10000 Zagreb zastupanog po punomoćniku Zvonko Mišura</item>
    </izvorni_sadrzaj>
    <derivirana_varijabla naziv="DomainObject.Predmet.ProtuStrankaListFormatedWithAdress_1">
      <item>SUPER PRODUKT jednostavno društvo s ograničenom odgovornošću za usluge, Zvečaj 5, 10000 Zagreb zastupanog po punomoćniku Zvonko Mišura</item>
    </derivirana_varijabla>
  </DomainObject.Predmet.ProtuStrankaListFormatedWithAdress>
  <DomainObject.Predmet.ProtuStrankaListFormatedWithAdressOIB>
    <izvorni_sadrzaj>
      <item>SUPER PRODUKT jednostavno društvo s ograničenom odgovornošću za usluge, OIB 14304814347, Zvečaj 5, 10000 Zagreb zastupanog po punomoćniku Zvonko Mišura</item>
    </izvorni_sadrzaj>
    <derivirana_varijabla naziv="DomainObject.Predmet.ProtuStrankaListFormatedWithAdressOIB_1">
      <item>SUPER PRODUKT jednostavno društvo s ograničenom odgovornošću za usluge, OIB 14304814347, Zvečaj 5, 10000 Zagreb zastupanog po punomoćniku Zvonko Mišura</item>
    </derivirana_varijabla>
  </DomainObject.Predmet.ProtuStrankaListFormatedWithAdressOIB>
  <DomainObject.Predmet.ProtuStrankaListNazivFormated>
    <izvorni_sadrzaj>
      <item>SUPER PRODUKT jednostavno društvo s ograničenom odgovornošću za usluge</item>
    </izvorni_sadrzaj>
    <derivirana_varijabla naziv="DomainObject.Predmet.ProtuStrankaListNazivFormated_1">
      <item>SUPER PRODUKT jednostavno društvo s ograničenom odgovornošću za usluge</item>
    </derivirana_varijabla>
  </DomainObject.Predmet.ProtuStrankaListNazivFormated>
  <DomainObject.Predmet.ProtuStrankaListNazivFormatedOIB>
    <izvorni_sadrzaj>
      <item>SUPER PRODUKT jednostavno društvo s ograničenom odgovornošću za usluge, OIB 14304814347</item>
    </izvorni_sadrzaj>
    <derivirana_varijabla naziv="DomainObject.Predmet.ProtuStrankaListNazivFormatedOIB_1">
      <item>SUPER PRODUKT jednostavno društvo s ograničenom odgovornošću za usluge, OIB 14304814347</item>
    </derivirana_varijabla>
  </DomainObject.Predmet.ProtuStrankaListNazivFormatedOIB>
  <DomainObject.Predmet.OstaliListFormated>
    <izvorni_sadrzaj>
      <item>Zvonko Mišura punomoćnik sudionika u postupku SUPER PRODUKT jednostavno društvo s ograničenom odgovornošću za usluge</item>
    </izvorni_sadrzaj>
    <derivirana_varijabla naziv="DomainObject.Predmet.OstaliListFormated_1">
      <item>Zvonko Mišura punomoćnik sudionika u postupku SUPER PRODUKT jednostavno društvo s ograničenom odgovornošću za usluge</item>
    </derivirana_varijabla>
  </DomainObject.Predmet.OstaliListFormated>
  <DomainObject.Predmet.OstaliListFormatedOIB>
    <izvorni_sadrzaj>
      <item>Zvonko Mišura, OIB 04053141603 punomoćnik sudionika u postupku SUPER PRODUKT jednostavno društvo s ograničenom odgovornošću za usluge</item>
    </izvorni_sadrzaj>
    <derivirana_varijabla naziv="DomainObject.Predmet.OstaliListFormatedOIB_1">
      <item>Zvonko Mišura, OIB 04053141603 punomoćnik sudionika u postupku SUPER PRODUKT jednostavno društvo s ograničenom odgovornošću za usluge</item>
    </derivirana_varijabla>
  </DomainObject.Predmet.OstaliListFormatedOIB>
  <DomainObject.Predmet.OstaliListFormatedWithAdress>
    <izvorni_sadrzaj>
      <item>Zvonko Mišura, Utovec 38, 10000 Zagreb punomoćnik sudionika u postupku SUPER PRODUKT jednostavno društvo s ograničenom odgovornošću za usluge</item>
    </izvorni_sadrzaj>
    <derivirana_varijabla naziv="DomainObject.Predmet.OstaliListFormatedWithAdress_1">
      <item>Zvonko Mišura, Utovec 38, 10000 Zagreb punomoćnik sudionika u postupku SUPER PRODUKT jednostavno društvo s ograničenom odgovornošću za usluge</item>
    </derivirana_varijabla>
  </DomainObject.Predmet.OstaliListFormatedWithAdress>
  <DomainObject.Predmet.OstaliListFormatedWithAdressOIB>
    <izvorni_sadrzaj>
      <item>Zvonko Mišura, OIB 04053141603, Utovec 38, 10000 Zagreb punomoćnik sudionika u postupku SUPER PRODUKT jednostavno društvo s ograničenom odgovornošću za usluge</item>
    </izvorni_sadrzaj>
    <derivirana_varijabla naziv="DomainObject.Predmet.OstaliListFormatedWithAdressOIB_1">
      <item>Zvonko Mišura, OIB 04053141603, Utovec 38, 10000 Zagreb punomoćnik sudionika u postupku SUPER PRODUKT jednostavno društvo s ograničenom odgovornošću za usluge</item>
    </derivirana_varijabla>
  </DomainObject.Predmet.OstaliListFormatedWithAdressOIB>
  <DomainObject.Predmet.OstaliListNazivFormated>
    <izvorni_sadrzaj>
      <item>Zvonko Mišura</item>
    </izvorni_sadrzaj>
    <derivirana_varijabla naziv="DomainObject.Predmet.OstaliListNazivFormated_1">
      <item>Zvonko Mišura</item>
    </derivirana_varijabla>
  </DomainObject.Predmet.OstaliListNazivFormated>
  <DomainObject.Predmet.OstaliListNazivFormatedOIB>
    <izvorni_sadrzaj>
      <item>Zvonko Mišura, OIB 04053141603</item>
    </izvorni_sadrzaj>
    <derivirana_varijabla naziv="DomainObject.Predmet.OstaliListNazivFormatedOIB_1">
      <item>Zvonko Mišura, OIB 04053141603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PRODUKT jednostavno društvo s ograničenom odgovornošću za usluge</izvorni_sadrzaj>
    <derivirana_varijabla naziv="DomainObject.Predmet.ProtustrankaIDrugi_1">SUPER PRODUKT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PRODUKT jednostavno društvo s ograničenom odgovornošću za usluge, OIB 14304814347, Zvečaj 5, 10000 Zagreb</izvorni_sadrzaj>
    <derivirana_varijabla naziv="DomainObject.Predmet.ProtustrankaIDrugiAdressOIB_1">SUPER PRODUKT jednostavno društvo s ograničenom odgovornošću za usluge, OIB 14304814347, Zvečaj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PRODUKT jednostavno društvo s ograničenom odgovornošću za usluge</item>
      <item>Zvonko Mišura</item>
    </izvorni_sadrzaj>
    <derivirana_varijabla naziv="DomainObject.Predmet.SudioniciListNaziv_1">
      <item>FINA Regionalni centar Zagreb</item>
      <item>SUPER PRODUKT jednostavno društvo s ograničenom odgovornošću za usluge</item>
      <item>Zvonko Mišura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izvorni_sadrzaj>
    <derivirana_varijabla naziv="DomainObject.Predmet.SudioniciListAdressOIB_1">
      <item>FINA Regionalni centar Zagreb, OIB 85821130368, Trg svibanjskih žrtava 1995. br. 1,10000 Zagreb</item>
      <item>SUPER PRODUKT jednostavno društvo s ograničenom odgovornošću za usluge, OIB 14304814347, Zvečaj 5,10000 Zagreb</item>
      <item>Zvonko Mišura, OIB 04053141603, Utovec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14304814347</item>
      <item>, OIB 04053141603</item>
    </izvorni_sadrzaj>
    <derivirana_varijabla naziv="DomainObject.Predmet.SudioniciListNazivOIB_1">
      <item>, OIB 85821130368</item>
      <item>, OIB 14304814347</item>
      <item>, OIB 04053141603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St-5620/2016-23</izvorni_sadrzaj>
    <derivirana_varijabla naziv="DomainObject.PredzadnjaOdlukaIzPredmeta.Oznaka_1">St-5620/2016-23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644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2019-03-11T14:32:00Z</dcterms:created>
  <dc:creator>Monika Grbac</dc:creator>
  <cp:lastModifiedBy>Monika Grbac</cp:lastModifiedBy>
  <cp:lastPrinted>2019-02-27T13:05:00Z</cp:lastPrinted>
  <dcterms:modified xmlns:xsi="http://www.w3.org/2001/XMLSchema-instance" xsi:type="dcterms:W3CDTF">2019-03-12T13:28:00Z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(st-5620-16.docx)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