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3f07" w14:paraId="d563f07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603A5" w:rsidRPr="006603A5">
        <w:rPr>
          <w:lang w:val="hr-HR"/>
        </w:rPr>
        <w:t>ESPLANADA d.o.o., OIB: 18024203125, Split, Visoka 54 a</w:t>
      </w:r>
      <w:r w:rsidR="005516F7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3A5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603A5" w:rsidRPr="006603A5">
        <w:rPr>
          <w:lang w:val="hr-HR"/>
        </w:rPr>
        <w:t>ESPLANADA d.o.o., OIB: 18024203125, Split, Visoka 54 a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6603A5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6603A5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603A5" w:rsidRPr="006603A5">
        <w:rPr>
          <w:lang w:val="hr-HR"/>
        </w:rPr>
        <w:t>ESPLANADA d.o.o., OIB: 18024203125, Split, Visoka 54 a</w:t>
      </w:r>
      <w:r w:rsidR="00E4666A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6603A5">
        <w:rPr>
          <w:lang w:val="hr-HR"/>
        </w:rPr>
        <w:t>26. rujna 2016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6603A5" w:rsidRPr="006603A5">
        <w:rPr>
          <w:lang w:val="hr-HR"/>
        </w:rPr>
        <w:t>ESPLANADA d.o.o., OIB: 18024203125, Split, Visoka 54 a</w:t>
      </w:r>
      <w:r w:rsidR="00E4666A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603A5">
        <w:rPr>
          <w:lang w:val="hr-HR"/>
        </w:rPr>
        <w:t>21. rujna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603A5">
        <w:rPr>
          <w:lang w:val="hr-HR"/>
        </w:rPr>
        <w:t>120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603A5">
        <w:rPr>
          <w:lang w:val="hr-HR"/>
        </w:rPr>
        <w:t>46.225,74</w:t>
      </w:r>
      <w:r w:rsidR="00E4666A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6603A5">
        <w:rPr>
          <w:lang w:val="hr-HR"/>
        </w:rPr>
        <w:t>4-6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</w:t>
      </w:r>
      <w:r w:rsidR="005516F7">
        <w:rPr>
          <w:lang w:val="hr-HR"/>
        </w:rPr>
        <w:t xml:space="preserve">od </w:t>
      </w:r>
      <w:r w:rsidR="006603A5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6603A5">
        <w:rPr>
          <w:lang w:val="hr-HR"/>
        </w:rPr>
        <w:t>9-10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4666A">
        <w:rPr>
          <w:lang w:val="hr-HR"/>
        </w:rPr>
        <w:t>šenim osnovama za plaćanje od 2</w:t>
      </w:r>
      <w:r w:rsidR="006603A5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</w:t>
      </w:r>
      <w:r w:rsidR="006603A5">
        <w:rPr>
          <w:lang w:val="hr-HR"/>
        </w:rPr>
        <w:t xml:space="preserve">181 </w:t>
      </w:r>
      <w:r>
        <w:rPr>
          <w:lang w:val="hr-HR"/>
        </w:rPr>
        <w:t xml:space="preserve">dana (list </w:t>
      </w:r>
      <w:r w:rsidR="00E4666A">
        <w:rPr>
          <w:lang w:val="hr-HR"/>
        </w:rPr>
        <w:t>1</w:t>
      </w:r>
      <w:r w:rsidR="006603A5">
        <w:rPr>
          <w:lang w:val="hr-HR"/>
        </w:rPr>
        <w:t>2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 xml:space="preserve">71/15; dalje: SZ), pa je dana </w:t>
      </w:r>
      <w:r w:rsidR="006603A5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6603A5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94B" w:rsidRPr="00E3394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603A5">
      <w:t>1798/2016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603A5">
      <w:t>1798/2016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516F7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03A5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394B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St-1798/2016</izvorni_sadrzaj>
    <derivirana_varijabla naziv="DomainObject.Predmet.OznakaBroj_1">St-1798/2016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ESPLANADA d.o.o. za građenje i turizam</izvorni_sadrzaj>
    <derivirana_varijabla naziv="DomainObject.Predmet.ProtustrankaFormated_1">  ESPLANADA d.o.o. za građenje i turizam</derivirana_varijabla>
  </DomainObject.Predmet.ProtustrankaFormated>
  <DomainObject.Predmet.ProtustrankaFormatedOIB>
    <izvorni_sadrzaj>  ESPLANADA d.o.o. za građenje i turizam, OIB 18024203125</izvorni_sadrzaj>
    <derivirana_varijabla naziv="DomainObject.Predmet.ProtustrankaFormatedOIB_1">  ESPLANADA d.o.o. za građenje i turizam, OIB 18024203125</derivirana_varijabla>
  </DomainObject.Predmet.ProtustrankaFormatedOIB>
  <DomainObject.Predmet.ProtustrankaFormatedWithAdress>
    <izvorni_sadrzaj> ESPLANADA d.o.o. za građenje i turizam, Visoka 54/a, 21000 Split</izvorni_sadrzaj>
    <derivirana_varijabla naziv="DomainObject.Predmet.ProtustrankaFormatedWithAdress_1"> ESPLANADA d.o.o. za građenje i turizam, Visoka 54/a, 21000 Split</derivirana_varijabla>
  </DomainObject.Predmet.ProtustrankaFormatedWithAdress>
  <DomainObject.Predmet.ProtustrankaFormatedWithAdressOIB>
    <izvorni_sadrzaj> ESPLANADA d.o.o. za građenje i turizam, OIB 18024203125, Visoka 54/a, 21000 Split</izvorni_sadrzaj>
    <derivirana_varijabla naziv="DomainObject.Predmet.ProtustrankaFormatedWithAdressOIB_1"> ESPLANADA d.o.o. za građenje i turizam, OIB 18024203125, Visoka 54/a, 21000 Split</derivirana_varijabla>
  </DomainObject.Predmet.ProtustrankaFormatedWithAdressOIB>
  <DomainObject.Predmet.ProtustrankaWithAdress>
    <izvorni_sadrzaj>ESPLANADA d.o.o. za građenje i turizam Visoka 54/a, 21000 Split</izvorni_sadrzaj>
    <derivirana_varijabla naziv="DomainObject.Predmet.ProtustrankaWithAdress_1">ESPLANADA d.o.o. za građenje i turizam Visoka 54/a, 21000 Split</derivirana_varijabla>
  </DomainObject.Predmet.ProtustrankaWithAdress>
  <DomainObject.Predmet.ProtustrankaWithAdressOIB>
    <izvorni_sadrzaj>ESPLANADA d.o.o. za građenje i turizam, OIB 18024203125, Visoka 54/a, 21000 Split</izvorni_sadrzaj>
    <derivirana_varijabla naziv="DomainObject.Predmet.ProtustrankaWithAdressOIB_1">ESPLANADA d.o.o. za građenje i turizam, OIB 18024203125, Visoka 54/a, 21000 Split</derivirana_varijabla>
  </DomainObject.Predmet.ProtustrankaWithAdressOIB>
  <DomainObject.Predmet.ProtustrankaNazivFormated>
    <izvorni_sadrzaj>ESPLANADA d.o.o. za građenje i turizam</izvorni_sadrzaj>
    <derivirana_varijabla naziv="DomainObject.Predmet.ProtustrankaNazivFormated_1">ESPLANADA d.o.o. za građenje i turizam</derivirana_varijabla>
  </DomainObject.Predmet.ProtustrankaNazivFormated>
  <DomainObject.Predmet.ProtustrankaNazivFormatedOIB>
    <izvorni_sadrzaj>ESPLANADA d.o.o. za građenje i turizam, OIB 18024203125</izvorni_sadrzaj>
    <derivirana_varijabla naziv="DomainObject.Predmet.ProtustrankaNazivFormatedOIB_1">ESPLANADA d.o.o. za građenje i turizam, OIB 18024203125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46225.74</izvorni_sadrzaj>
    <derivirana_varijabla naziv="DomainObject.Predmet.TrenutnaVrijednost_1">46225.74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ESPLANADA d.o.o. za građenje i turizam</item>
    </izvorni_sadrzaj>
    <derivirana_varijabla naziv="DomainObject.Predmet.ProtuStrankaListFormated_1">
      <item>ESPLANADA d.o.o. za građenje i turizam</item>
    </derivirana_varijabla>
  </DomainObject.Predmet.ProtuStrankaListFormated>
  <DomainObject.Predmet.ProtuStrankaListFormatedOIB>
    <izvorni_sadrzaj>
      <item>ESPLANADA d.o.o. za građenje i turizam, OIB 18024203125</item>
    </izvorni_sadrzaj>
    <derivirana_varijabla naziv="DomainObject.Predmet.ProtuStrankaListFormatedOIB_1">
      <item>ESPLANADA d.o.o. za građenje i turizam, OIB 18024203125</item>
    </derivirana_varijabla>
  </DomainObject.Predmet.ProtuStrankaListFormatedOIB>
  <DomainObject.Predmet.ProtuStrankaListFormatedWithAdress>
    <izvorni_sadrzaj>
      <item>ESPLANADA d.o.o. za građenje i turizam, Visoka 54/a, 21000 Split</item>
    </izvorni_sadrzaj>
    <derivirana_varijabla naziv="DomainObject.Predmet.ProtuStrankaListFormatedWithAdress_1">
      <item>ESPLANADA d.o.o. za građenje i turizam, Visoka 54/a, 21000 Split</item>
    </derivirana_varijabla>
  </DomainObject.Predmet.ProtuStrankaListFormatedWithAdress>
  <DomainObject.Predmet.ProtuStrankaListFormatedWithAdressOIB>
    <izvorni_sadrzaj>
      <item>ESPLANADA d.o.o. za građenje i turizam, OIB 18024203125, Visoka 54/a, 21000 Split</item>
    </izvorni_sadrzaj>
    <derivirana_varijabla naziv="DomainObject.Predmet.ProtuStrankaListFormatedWithAdressOIB_1">
      <item>ESPLANADA d.o.o. za građenje i turizam, OIB 18024203125, Visoka 54/a, 21000 Split</item>
    </derivirana_varijabla>
  </DomainObject.Predmet.ProtuStrankaListFormatedWithAdressOIB>
  <DomainObject.Predmet.ProtuStrankaListNazivFormated>
    <izvorni_sadrzaj>
      <item>ESPLANADA d.o.o. za građenje i turizam</item>
    </izvorni_sadrzaj>
    <derivirana_varijabla naziv="DomainObject.Predmet.ProtuStrankaListNazivFormated_1">
      <item>ESPLANADA d.o.o. za građenje i turizam</item>
    </derivirana_varijabla>
  </DomainObject.Predmet.ProtuStrankaListNazivFormated>
  <DomainObject.Predmet.ProtuStrankaListNazivFormatedOIB>
    <izvorni_sadrzaj>
      <item>ESPLANADA d.o.o. za građenje i turizam, OIB 18024203125</item>
    </izvorni_sadrzaj>
    <derivirana_varijabla naziv="DomainObject.Predmet.ProtuStrankaListNazivFormatedOIB_1">
      <item>ESPLANADA d.o.o. za građenje i turizam, OIB 18024203125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ESPLANADA d.o.o. za građenje i turizam</izvorni_sadrzaj>
    <derivirana_varijabla naziv="DomainObject.Predmet.ProtustrankaIDrugi_1">ESPLANADA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ESPLANADA d.o.o. za građenje i turizam, OIB 18024203125, Visoka 54/a, 21000 Split</izvorni_sadrzaj>
    <derivirana_varijabla naziv="DomainObject.Predmet.ProtustrankaIDrugiAdressOIB_1">ESPLANADA d.o.o. za građenje i turizam, OIB 18024203125, Visoka 54/a,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ESPLANADA d.o.o. za građenje i turizam</item>
      <item>FINANCIJSKA AGENCIJA, RC SPLIT</item>
    </izvorni_sadrzaj>
    <derivirana_varijabla naziv="DomainObject.Predmet.SudioniciListNaziv_1">
      <item>ESPLANADA d.o.o. za građenje i turizam</item>
      <item>FINANCIJSKA AGENCIJA, RC SPLIT</item>
    </derivirana_varijabla>
  </DomainObject.Predmet.SudioniciListNaziv>
  <DomainObject.Predmet.SudioniciListAdressOIB>
    <izvorni_sadrzaj>
      <item>ESPLANADA d.o.o. za građenje i turizam, OIB 18024203125, Visoka 54/a,21000 Split</item>
      <item>FINANCIJSKA AGENCIJA, RC SPLIT, OIB 85821130368, Mažuranićevo šetalište 24 b,21000 Split</item>
    </izvorni_sadrzaj>
    <derivirana_varijabla naziv="DomainObject.Predmet.SudioniciListAdressOIB_1">
      <item>ESPLANADA d.o.o. za građenje i turizam, OIB 18024203125, Visoka 54/a,21000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18024203125</item>
      <item>, OIB 85821130368</item>
    </izvorni_sadrzaj>
    <derivirana_varijabla naziv="DomainObject.Predmet.SudioniciListNazivOIB_1">
      <item>, OIB 18024203125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A569F-6955-4C8B-AFC2-DB3DDCFEB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4397</properties:Characters>
  <properties:Lines>91</properties:Lines>
  <properties:Paragraphs>37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2017-01-23T09:23:00Z</cp:lastPrinted>
  <dcterms:modified xmlns:xsi="http://www.w3.org/2001/XMLSchema-instance" xsi:type="dcterms:W3CDTF">2017-01-23T11:30:00Z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