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c3dfd" w14:paraId="23c3dfd"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FC1C16" w:rsidP="00C24C72" w:rsidR="00E23AA6"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675DA9" w:rsidR="0056018D" w:rsidRPr="004E77EF">
            <w:pPr>
              <w:rPr>
                <w:sz w:val="24"/>
                <w:szCs w:val="24"/>
              </w:rPr>
            </w:pPr>
            <w:r w:rsidRPr="004E77EF">
              <w:rPr>
                <w:sz w:val="24"/>
                <w:szCs w:val="24"/>
              </w:rPr>
              <w:t>Trgovački sud u Zagrebu</w:t>
            </w:r>
          </w:p>
          <w:p w:rsidRDefault="0056018D" w:rsidP="00675DA9" w:rsidR="0056018D" w:rsidRPr="004E77EF">
            <w:pPr>
              <w:rPr>
                <w:sz w:val="24"/>
                <w:szCs w:val="24"/>
              </w:rPr>
            </w:pPr>
            <w:r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F057FF">
        <w:rPr>
          <w:sz w:val="24"/>
          <w:szCs w:val="24"/>
        </w:rPr>
        <w:t>85</w:t>
      </w:r>
      <w:r w:rsidR="001D411A" w:rsidRPr="004E77EF">
        <w:rPr>
          <w:sz w:val="24"/>
          <w:szCs w:val="24"/>
        </w:rPr>
        <w:t>.</w:t>
      </w:r>
      <w:r w:rsidR="001D411A" w:rsidRPr="004E77EF">
        <w:rPr>
          <w:b/>
          <w:sz w:val="24"/>
          <w:szCs w:val="24"/>
        </w:rPr>
        <w:t xml:space="preserve"> </w:t>
      </w:r>
      <w:r w:rsidR="001D411A" w:rsidRPr="004E77EF">
        <w:rPr>
          <w:sz w:val="24"/>
          <w:szCs w:val="24"/>
        </w:rPr>
        <w:t>St-</w:t>
      </w:r>
      <w:r w:rsidR="00D22472">
        <w:rPr>
          <w:sz w:val="24"/>
          <w:szCs w:val="24"/>
        </w:rPr>
        <w:t>88</w:t>
      </w:r>
      <w:r w:rsidR="000067EC">
        <w:rPr>
          <w:sz w:val="24"/>
          <w:szCs w:val="24"/>
        </w:rPr>
        <w:t>/1</w:t>
      </w:r>
      <w:r w:rsidR="00D22472">
        <w:rPr>
          <w:sz w:val="24"/>
          <w:szCs w:val="24"/>
        </w:rPr>
        <w:t>2</w:t>
      </w:r>
    </w:p>
    <w:p w:rsidRDefault="00E1254B" w:rsidP="00B4321B" w:rsidR="00E1254B">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F057FF" w:rsidP="00465EEA" w:rsidR="00F057FF">
      <w:pPr>
        <w:overflowPunct/>
        <w:autoSpaceDE/>
        <w:autoSpaceDN/>
        <w:adjustRightInd/>
        <w:ind w:firstLine="720"/>
        <w:jc w:val="both"/>
        <w:textAlignment w:val="auto"/>
        <w:rPr>
          <w:sz w:val="24"/>
          <w:szCs w:val="24"/>
          <w:lang w:val="pt-BR"/>
        </w:rPr>
      </w:pPr>
      <w:r w:rsidRPr="00F057FF">
        <w:rPr>
          <w:sz w:val="24"/>
          <w:szCs w:val="24"/>
          <w:lang w:val="pt-BR"/>
        </w:rPr>
        <w:t>Trgovački sud u Zagrebu, po sucu mr.sc. Ivani Koštarić Fegeš, u stečajnom postupku nad dužnikom</w:t>
      </w:r>
      <w:r w:rsidRPr="00465EEA">
        <w:rPr>
          <w:sz w:val="24"/>
          <w:szCs w:val="24"/>
          <w:lang w:val="pt-BR"/>
        </w:rPr>
        <w:t xml:space="preserve"> </w:t>
      </w:r>
      <w:r w:rsidR="00B30C7B">
        <w:rPr>
          <w:rFonts w:eastAsia="BatangChe"/>
          <w:sz w:val="24"/>
          <w:szCs w:val="24"/>
          <w:lang w:val="pt-BR"/>
        </w:rPr>
        <w:t xml:space="preserve">TRGOŠPED d.o.o. u stečaju, Zagreb, Cvijete Zuzorić 21, OIB: </w:t>
      </w:r>
      <w:r w:rsidR="00B30C7B" w:rsidRPr="00B1361D">
        <w:rPr>
          <w:sz w:val="24"/>
          <w:szCs w:val="24"/>
        </w:rPr>
        <w:t>91706457526</w:t>
      </w:r>
      <w:r w:rsidR="00B30C7B">
        <w:rPr>
          <w:sz w:val="24"/>
          <w:szCs w:val="24"/>
        </w:rPr>
        <w:t>,</w:t>
      </w:r>
      <w:r w:rsidRPr="00F057FF">
        <w:rPr>
          <w:sz w:val="24"/>
          <w:szCs w:val="24"/>
        </w:rPr>
        <w:t xml:space="preserve"> </w:t>
      </w:r>
      <w:r w:rsidR="00B30C7B">
        <w:rPr>
          <w:sz w:val="24"/>
          <w:szCs w:val="24"/>
          <w:lang w:val="pt-BR"/>
        </w:rPr>
        <w:t>17</w:t>
      </w:r>
      <w:r w:rsidRPr="00F057FF">
        <w:rPr>
          <w:sz w:val="24"/>
          <w:szCs w:val="24"/>
          <w:lang w:val="pt-BR"/>
        </w:rPr>
        <w:t>.</w:t>
      </w:r>
      <w:r w:rsidR="00B30C7B">
        <w:rPr>
          <w:sz w:val="24"/>
          <w:szCs w:val="24"/>
          <w:lang w:val="pt-BR"/>
        </w:rPr>
        <w:t xml:space="preserve"> listopada 2018.</w:t>
      </w:r>
    </w:p>
    <w:p w:rsidRDefault="00B30C7B" w:rsidP="00465EEA" w:rsidR="00B30C7B" w:rsidRPr="00F057FF">
      <w:pPr>
        <w:overflowPunct/>
        <w:autoSpaceDE/>
        <w:autoSpaceDN/>
        <w:adjustRightInd/>
        <w:ind w:firstLine="720"/>
        <w:jc w:val="both"/>
        <w:textAlignment w:val="auto"/>
        <w:rPr>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AF57AF" w:rsidP="00F27814" w:rsidR="00D22472">
      <w:pPr>
        <w:ind w:firstLine="720"/>
        <w:jc w:val="both"/>
        <w:rPr>
          <w:sz w:val="24"/>
          <w:szCs w:val="24"/>
        </w:rPr>
      </w:pPr>
      <w:r w:rsidRPr="00AC100C">
        <w:rPr>
          <w:sz w:val="24"/>
          <w:szCs w:val="24"/>
        </w:rPr>
        <w:t xml:space="preserve">Određuje se upis rješenja o otvaranju stečajnog postupka </w:t>
      </w:r>
      <w:r w:rsidR="004F7D2A">
        <w:rPr>
          <w:sz w:val="24"/>
          <w:szCs w:val="24"/>
        </w:rPr>
        <w:t xml:space="preserve">Trgovačkog suda u Zagrebu </w:t>
      </w:r>
      <w:r w:rsidR="00D22472">
        <w:rPr>
          <w:sz w:val="24"/>
          <w:szCs w:val="24"/>
        </w:rPr>
        <w:t xml:space="preserve">poslovni broj St-88/12 od 9. ožujka 2012. </w:t>
      </w:r>
      <w:r w:rsidRPr="00AC100C">
        <w:rPr>
          <w:sz w:val="24"/>
          <w:szCs w:val="24"/>
        </w:rPr>
        <w:t xml:space="preserve">u zemljišnim knjigama </w:t>
      </w:r>
      <w:r w:rsidR="00BD28DD" w:rsidRPr="00AC100C">
        <w:rPr>
          <w:sz w:val="24"/>
          <w:szCs w:val="24"/>
        </w:rPr>
        <w:t>Općinsko</w:t>
      </w:r>
      <w:r w:rsidR="00DC1FC4">
        <w:rPr>
          <w:sz w:val="24"/>
          <w:szCs w:val="24"/>
        </w:rPr>
        <w:t>g</w:t>
      </w:r>
      <w:r w:rsidRPr="00AC100C">
        <w:rPr>
          <w:sz w:val="24"/>
          <w:szCs w:val="24"/>
        </w:rPr>
        <w:t xml:space="preserve"> </w:t>
      </w:r>
      <w:r w:rsidR="00D22472">
        <w:rPr>
          <w:sz w:val="24"/>
          <w:szCs w:val="24"/>
        </w:rPr>
        <w:t>građansko</w:t>
      </w:r>
      <w:r w:rsidR="00DC1FC4">
        <w:rPr>
          <w:sz w:val="24"/>
          <w:szCs w:val="24"/>
        </w:rPr>
        <w:t>g</w:t>
      </w:r>
      <w:r w:rsidR="00D22472">
        <w:rPr>
          <w:sz w:val="24"/>
          <w:szCs w:val="24"/>
        </w:rPr>
        <w:t xml:space="preserve"> </w:t>
      </w:r>
      <w:r w:rsidRPr="00AC100C">
        <w:rPr>
          <w:sz w:val="24"/>
          <w:szCs w:val="24"/>
        </w:rPr>
        <w:t>sud</w:t>
      </w:r>
      <w:r w:rsidR="00DC1FC4">
        <w:rPr>
          <w:sz w:val="24"/>
          <w:szCs w:val="24"/>
        </w:rPr>
        <w:t>a</w:t>
      </w:r>
      <w:r w:rsidRPr="00AC100C">
        <w:rPr>
          <w:sz w:val="24"/>
          <w:szCs w:val="24"/>
        </w:rPr>
        <w:t xml:space="preserve"> u </w:t>
      </w:r>
      <w:r w:rsidR="00D22472">
        <w:rPr>
          <w:sz w:val="24"/>
          <w:szCs w:val="24"/>
        </w:rPr>
        <w:t>Zagrebu, Zemljišnoknjižni</w:t>
      </w:r>
      <w:r w:rsidR="00BD28DD" w:rsidRPr="00AC100C">
        <w:rPr>
          <w:sz w:val="24"/>
          <w:szCs w:val="24"/>
        </w:rPr>
        <w:t xml:space="preserve"> odjel </w:t>
      </w:r>
      <w:r w:rsidR="00D22472">
        <w:rPr>
          <w:sz w:val="24"/>
          <w:szCs w:val="24"/>
        </w:rPr>
        <w:t>Zagreb</w:t>
      </w:r>
      <w:r w:rsidR="00BD28DD" w:rsidRPr="00AC100C">
        <w:rPr>
          <w:sz w:val="24"/>
          <w:szCs w:val="24"/>
        </w:rPr>
        <w:t xml:space="preserve">, </w:t>
      </w:r>
      <w:r w:rsidR="00DC1FC4">
        <w:rPr>
          <w:sz w:val="24"/>
          <w:szCs w:val="24"/>
        </w:rPr>
        <w:t>na nekretnini</w:t>
      </w:r>
      <w:r w:rsidR="00B91FE4" w:rsidRPr="00AC100C">
        <w:rPr>
          <w:sz w:val="24"/>
          <w:szCs w:val="24"/>
        </w:rPr>
        <w:t xml:space="preserve"> </w:t>
      </w:r>
      <w:r w:rsidR="00D22472">
        <w:rPr>
          <w:sz w:val="24"/>
          <w:szCs w:val="24"/>
        </w:rPr>
        <w:t xml:space="preserve">u vlasništvu dužnika </w:t>
      </w:r>
      <w:r w:rsidR="00DC1FC4">
        <w:rPr>
          <w:rFonts w:eastAsia="BatangChe"/>
          <w:sz w:val="24"/>
          <w:szCs w:val="24"/>
          <w:lang w:val="pt-BR"/>
        </w:rPr>
        <w:t xml:space="preserve">TRGOŠPED d.o.o. u stečaju, Zagreb, Cvijete Zuzorić 21, OIB: </w:t>
      </w:r>
      <w:r w:rsidR="00DC1FC4" w:rsidRPr="00B1361D">
        <w:rPr>
          <w:sz w:val="24"/>
          <w:szCs w:val="24"/>
        </w:rPr>
        <w:t>91706457526</w:t>
      </w:r>
      <w:r w:rsidR="00DC1FC4">
        <w:rPr>
          <w:sz w:val="24"/>
          <w:szCs w:val="24"/>
        </w:rPr>
        <w:t>,</w:t>
      </w:r>
      <w:r w:rsidR="0007720B">
        <w:rPr>
          <w:sz w:val="24"/>
          <w:szCs w:val="24"/>
        </w:rPr>
        <w:t xml:space="preserve"> </w:t>
      </w:r>
      <w:r w:rsidR="00D22472">
        <w:rPr>
          <w:sz w:val="24"/>
          <w:szCs w:val="24"/>
        </w:rPr>
        <w:t xml:space="preserve">upisanoj u poduložak 57592, knjiga PU: TRNJE, </w:t>
      </w:r>
      <w:r w:rsidR="002635EA">
        <w:rPr>
          <w:sz w:val="24"/>
          <w:szCs w:val="24"/>
        </w:rPr>
        <w:t>u naravi "Zg</w:t>
      </w:r>
      <w:r w:rsidR="00D22472">
        <w:rPr>
          <w:sz w:val="24"/>
          <w:szCs w:val="24"/>
        </w:rPr>
        <w:t xml:space="preserve">rada u ZAGREBU, CVIJETE ZUZORIĆ, kućni broj 21, sagrađena na k.č. </w:t>
      </w:r>
      <w:r w:rsidR="002635EA">
        <w:rPr>
          <w:sz w:val="24"/>
          <w:szCs w:val="24"/>
        </w:rPr>
        <w:t>2187/11 k.o. TRNJE, lokal br. 2. pov. 102,68 m2".</w:t>
      </w:r>
    </w:p>
    <w:p w:rsidRDefault="00D22472" w:rsidP="00F27814" w:rsidR="00D22472">
      <w:pPr>
        <w:ind w:firstLine="720"/>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4F7D2A" w:rsidP="004F7D2A" w:rsidR="004F7D2A">
      <w:pPr>
        <w:ind w:firstLine="709"/>
        <w:jc w:val="both"/>
        <w:rPr>
          <w:sz w:val="24"/>
          <w:szCs w:val="24"/>
        </w:rPr>
      </w:pPr>
      <w:r>
        <w:rPr>
          <w:sz w:val="24"/>
          <w:szCs w:val="24"/>
        </w:rPr>
        <w:t>R</w:t>
      </w:r>
      <w:r w:rsidRPr="00AC100C">
        <w:rPr>
          <w:sz w:val="24"/>
          <w:szCs w:val="24"/>
        </w:rPr>
        <w:t>ješenj</w:t>
      </w:r>
      <w:r>
        <w:rPr>
          <w:sz w:val="24"/>
          <w:szCs w:val="24"/>
        </w:rPr>
        <w:t>em Trgovačkog suda u Zagrebu poslovni broj St-88/12 od 9. ožujka 2012. otvoren je stečajni po</w:t>
      </w:r>
      <w:r w:rsidR="00990AFD">
        <w:rPr>
          <w:sz w:val="24"/>
          <w:szCs w:val="24"/>
        </w:rPr>
        <w:t>stupak nad dužnikom.</w:t>
      </w:r>
    </w:p>
    <w:p w:rsidRDefault="00990AFD" w:rsidP="004F7D2A" w:rsidR="003500B2">
      <w:pPr>
        <w:ind w:firstLine="709"/>
        <w:jc w:val="both"/>
        <w:rPr>
          <w:sz w:val="24"/>
          <w:szCs w:val="24"/>
        </w:rPr>
      </w:pPr>
      <w:r>
        <w:rPr>
          <w:sz w:val="24"/>
          <w:szCs w:val="24"/>
        </w:rPr>
        <w:t xml:space="preserve">Stečajni upravitelj je </w:t>
      </w:r>
      <w:r w:rsidR="003500B2">
        <w:rPr>
          <w:sz w:val="24"/>
          <w:szCs w:val="24"/>
        </w:rPr>
        <w:t xml:space="preserve">u podnesku od 24. rujna 2018. (list 401. spisa) predložio odrediti </w:t>
      </w:r>
      <w:r w:rsidR="003500B2" w:rsidRPr="003500B2">
        <w:rPr>
          <w:sz w:val="24"/>
          <w:szCs w:val="24"/>
        </w:rPr>
        <w:t>upis rješenja o otvaranju stečajnog postupka Trgovačkog suda u Zagrebu poslovni broj St-88/12 od 9. ožujka 2012. u zemljišnim knjigama Općinskog građanskog suda u Zagrebu, Zemljišnoknjižni odjel Zagreb</w:t>
      </w:r>
      <w:r w:rsidR="003500B2">
        <w:rPr>
          <w:sz w:val="24"/>
          <w:szCs w:val="24"/>
        </w:rPr>
        <w:t xml:space="preserve"> uz obraloženje, u bitnome, kako je ishodio uknjižbu prava vlasništva dužnikovog poslovnog prostora </w:t>
      </w:r>
      <w:r w:rsidR="009E4B52">
        <w:rPr>
          <w:sz w:val="24"/>
          <w:szCs w:val="24"/>
        </w:rPr>
        <w:t>u k</w:t>
      </w:r>
      <w:r w:rsidR="003500B2">
        <w:rPr>
          <w:sz w:val="24"/>
          <w:szCs w:val="24"/>
        </w:rPr>
        <w:t xml:space="preserve">njigu položenih ugovora kod Općinskog građanskog suda u Zagrebu, Zemljišnoknjižni odjel Zagreb tako da je dužnik upisan u podulošku 57592 </w:t>
      </w:r>
      <w:r w:rsidR="009E4B52">
        <w:rPr>
          <w:sz w:val="24"/>
          <w:szCs w:val="24"/>
        </w:rPr>
        <w:t>k</w:t>
      </w:r>
      <w:r w:rsidR="003500B2">
        <w:rPr>
          <w:sz w:val="24"/>
          <w:szCs w:val="24"/>
        </w:rPr>
        <w:t>njige položenih ugovora Trnje, kao vlasnik lokala br. 2. pov. 102,68 m2 u zgradi u Zagrebu, Cvijete Zuzorić, kućni broj 21, sagrađene na k.č. 2187/11 k.o. Trnje. U prilog navedenih tvrdnji dostavio je izvadak iz knjige položenih ugovora (list 402. spisa).</w:t>
      </w:r>
    </w:p>
    <w:p w:rsidRDefault="00A77B73" w:rsidP="00B50997" w:rsidR="00A77B73">
      <w:pPr>
        <w:ind w:firstLine="709"/>
        <w:jc w:val="both"/>
        <w:rPr>
          <w:sz w:val="24"/>
          <w:szCs w:val="24"/>
        </w:rPr>
      </w:pPr>
      <w:r>
        <w:rPr>
          <w:sz w:val="24"/>
          <w:szCs w:val="24"/>
        </w:rPr>
        <w:t>O</w:t>
      </w:r>
      <w:r w:rsidR="008C190A">
        <w:rPr>
          <w:sz w:val="24"/>
          <w:szCs w:val="24"/>
        </w:rPr>
        <w:t>dredb</w:t>
      </w:r>
      <w:r>
        <w:rPr>
          <w:sz w:val="24"/>
          <w:szCs w:val="24"/>
        </w:rPr>
        <w:t>om</w:t>
      </w:r>
      <w:r w:rsidR="008C190A">
        <w:rPr>
          <w:sz w:val="24"/>
          <w:szCs w:val="24"/>
        </w:rPr>
        <w:t xml:space="preserve"> članka </w:t>
      </w:r>
      <w:r w:rsidR="008C190A" w:rsidRPr="008C190A">
        <w:rPr>
          <w:sz w:val="24"/>
          <w:szCs w:val="24"/>
        </w:rPr>
        <w:t>54.</w:t>
      </w:r>
      <w:r w:rsidR="008C190A">
        <w:rPr>
          <w:sz w:val="24"/>
          <w:szCs w:val="24"/>
        </w:rPr>
        <w:t xml:space="preserve"> </w:t>
      </w:r>
      <w:r w:rsidR="008C190A" w:rsidRPr="008C190A">
        <w:rPr>
          <w:sz w:val="24"/>
          <w:szCs w:val="24"/>
        </w:rPr>
        <w:t>st</w:t>
      </w:r>
      <w:r w:rsidR="008C190A">
        <w:rPr>
          <w:sz w:val="24"/>
          <w:szCs w:val="24"/>
        </w:rPr>
        <w:t xml:space="preserve">avka </w:t>
      </w:r>
      <w:r w:rsidR="008C190A" w:rsidRPr="008C190A">
        <w:rPr>
          <w:sz w:val="24"/>
          <w:szCs w:val="24"/>
        </w:rPr>
        <w:t>6. Stečajnog zakona („Narodne novine“ broj 44/96, 29/99, 129/00, 123/03, 82/06, 116/10, 25/12 i 133/12</w:t>
      </w:r>
      <w:r w:rsidR="0095633C">
        <w:rPr>
          <w:sz w:val="24"/>
          <w:szCs w:val="24"/>
        </w:rPr>
        <w:t>;</w:t>
      </w:r>
      <w:r w:rsidR="008C190A" w:rsidRPr="008C190A">
        <w:rPr>
          <w:sz w:val="24"/>
          <w:szCs w:val="24"/>
        </w:rPr>
        <w:t xml:space="preserve"> dalje: SZ) </w:t>
      </w:r>
      <w:r>
        <w:rPr>
          <w:sz w:val="24"/>
          <w:szCs w:val="24"/>
        </w:rPr>
        <w:t>propisano je da će u</w:t>
      </w:r>
      <w:r w:rsidRPr="00A77B73">
        <w:rPr>
          <w:sz w:val="24"/>
          <w:szCs w:val="24"/>
        </w:rPr>
        <w:t xml:space="preserve"> rješenju o otvaranju stečajnoga postupka stečajni sudac odrediti da se otvaranje stečajnoga postupka upiše u sudski, odnosno obrtni upisnik, u zemljišne </w:t>
      </w:r>
      <w:r w:rsidRPr="00A77B73">
        <w:rPr>
          <w:sz w:val="24"/>
          <w:szCs w:val="24"/>
        </w:rPr>
        <w:lastRenderedPageBreak/>
        <w:t>knjige, upisnik brodova, upisnik brodova u izgradnji, upisnik zrakoplova te upisnik prava intelektualnog vlasništva.</w:t>
      </w:r>
    </w:p>
    <w:p w:rsidRDefault="00B50997" w:rsidP="00B50997" w:rsidR="00A77B73">
      <w:pPr>
        <w:ind w:firstLine="709"/>
        <w:jc w:val="both"/>
        <w:rPr>
          <w:sz w:val="24"/>
          <w:szCs w:val="24"/>
        </w:rPr>
      </w:pPr>
      <w:r w:rsidRPr="00971C06">
        <w:rPr>
          <w:sz w:val="24"/>
          <w:szCs w:val="24"/>
        </w:rPr>
        <w:t>S obzirom na to</w:t>
      </w:r>
      <w:r>
        <w:rPr>
          <w:sz w:val="24"/>
          <w:szCs w:val="24"/>
        </w:rPr>
        <w:t xml:space="preserve"> da je </w:t>
      </w:r>
      <w:r w:rsidR="00A77B73">
        <w:rPr>
          <w:sz w:val="24"/>
          <w:szCs w:val="24"/>
        </w:rPr>
        <w:t xml:space="preserve">nakon donošenja rješenja o otvaranju stečajnog postupka, </w:t>
      </w:r>
      <w:r>
        <w:rPr>
          <w:sz w:val="24"/>
          <w:szCs w:val="24"/>
        </w:rPr>
        <w:t xml:space="preserve">dužnik </w:t>
      </w:r>
      <w:r w:rsidR="00A77B73">
        <w:rPr>
          <w:sz w:val="24"/>
          <w:szCs w:val="24"/>
        </w:rPr>
        <w:t>ishodio upis prava vlasništva u zemljišnim knjigama, to je, uzevši u obzir navedeno, a po prijedlogu stečajnog upravitelja, na temelju odredbe članka 54. stavka 6. SZ-a, odlučeno kao u izreci rješenja.</w:t>
      </w:r>
    </w:p>
    <w:p w:rsidRDefault="009A3E7E" w:rsidP="009A3E7E" w:rsidR="009A3E7E" w:rsidRPr="004E77EF">
      <w:pPr>
        <w:jc w:val="both"/>
        <w:rPr>
          <w:sz w:val="24"/>
          <w:szCs w:val="24"/>
        </w:rPr>
      </w:pPr>
    </w:p>
    <w:p w:rsidRDefault="009A3E7E" w:rsidP="00520DD7" w:rsidR="001D5467" w:rsidRPr="004E77EF">
      <w:pPr>
        <w:jc w:val="center"/>
        <w:rPr>
          <w:sz w:val="24"/>
          <w:szCs w:val="24"/>
        </w:rPr>
      </w:pPr>
      <w:r w:rsidRPr="004E77EF">
        <w:rPr>
          <w:sz w:val="24"/>
          <w:szCs w:val="24"/>
        </w:rPr>
        <w:t xml:space="preserve">U Zagrebu </w:t>
      </w:r>
      <w:r w:rsidR="00B30C7B">
        <w:rPr>
          <w:sz w:val="24"/>
          <w:szCs w:val="24"/>
          <w:lang w:val="pt-BR"/>
        </w:rPr>
        <w:t>17</w:t>
      </w:r>
      <w:r w:rsidR="00B30C7B" w:rsidRPr="00F057FF">
        <w:rPr>
          <w:sz w:val="24"/>
          <w:szCs w:val="24"/>
          <w:lang w:val="pt-BR"/>
        </w:rPr>
        <w:t>.</w:t>
      </w:r>
      <w:r w:rsidR="00B30C7B">
        <w:rPr>
          <w:sz w:val="24"/>
          <w:szCs w:val="24"/>
          <w:lang w:val="pt-BR"/>
        </w:rPr>
        <w:t xml:space="preserve"> listopada 2018</w:t>
      </w:r>
      <w:r w:rsidRPr="004E77EF">
        <w:rPr>
          <w:sz w:val="24"/>
          <w:szCs w:val="24"/>
        </w:rPr>
        <w:t>.</w:t>
      </w:r>
    </w:p>
    <w:p w:rsidRDefault="008F7C07" w:rsidP="008F7C07" w:rsidR="006838BA" w:rsidRPr="004E77EF">
      <w:pPr>
        <w:ind w:firstLine="720" w:left="5760"/>
        <w:rPr>
          <w:sz w:val="24"/>
          <w:szCs w:val="24"/>
        </w:rPr>
      </w:pPr>
      <w:r>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77476F" w:rsidRPr="004E77EF">
        <w:rPr>
          <w:sz w:val="24"/>
          <w:szCs w:val="24"/>
        </w:rPr>
        <w:tab/>
      </w:r>
      <w:r w:rsidR="008F7C07">
        <w:rPr>
          <w:sz w:val="24"/>
          <w:szCs w:val="24"/>
        </w:rPr>
        <w:t>mr.sc. Ivana Koštarić Fegeš</w:t>
      </w:r>
      <w:r w:rsidR="00DC1C9F">
        <w:rPr>
          <w:sz w:val="24"/>
          <w:szCs w:val="24"/>
        </w:rPr>
        <w:t>, v.r.</w:t>
      </w:r>
      <w:r w:rsidR="00603157" w:rsidRPr="004E77EF">
        <w:rPr>
          <w:sz w:val="24"/>
          <w:szCs w:val="24"/>
        </w:rPr>
        <w:t xml:space="preserve"> </w:t>
      </w:r>
    </w:p>
    <w:p w:rsidRDefault="00E836A6" w:rsidP="00520DD7" w:rsidR="00E836A6" w:rsidRPr="004E77EF">
      <w:pPr>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FF0C1D" w:rsidR="00B81C62" w:rsidRPr="004E77EF">
      <w:pPr>
        <w:jc w:val="both"/>
        <w:rPr>
          <w:sz w:val="24"/>
          <w:szCs w:val="24"/>
          <w:lang w:val="pl-PL"/>
        </w:rPr>
      </w:pPr>
      <w:r w:rsidRPr="00FF0C1D">
        <w:rPr>
          <w:sz w:val="24"/>
          <w:szCs w:val="24"/>
          <w:lang w:val="pt-BR"/>
        </w:rPr>
        <w:t>Protiv ovog rješenja</w:t>
      </w:r>
      <w:r>
        <w:rPr>
          <w:sz w:val="24"/>
          <w:szCs w:val="24"/>
          <w:lang w:val="pt-BR"/>
        </w:rPr>
        <w:t xml:space="preserve"> može se izjaviti </w:t>
      </w:r>
      <w:r w:rsidRPr="00FF0C1D">
        <w:rPr>
          <w:sz w:val="24"/>
          <w:szCs w:val="24"/>
          <w:lang w:val="pt-BR"/>
        </w:rPr>
        <w:t>žalb</w:t>
      </w:r>
      <w:r>
        <w:rPr>
          <w:sz w:val="24"/>
          <w:szCs w:val="24"/>
          <w:lang w:val="pt-BR"/>
        </w:rPr>
        <w:t>a</w:t>
      </w:r>
      <w:r w:rsidRPr="00FF0C1D">
        <w:rPr>
          <w:sz w:val="24"/>
          <w:szCs w:val="24"/>
          <w:lang w:val="pt-BR"/>
        </w:rPr>
        <w:t xml:space="preserve"> Visokom trgovačkom sudu Republike Hrvatske u roku od 8 dana od dostave rješenja, a ulaže se putem ovog suda u 2 primjerka.</w:t>
      </w:r>
    </w:p>
    <w:p w:rsidRDefault="005D78EA" w:rsidR="005D78EA">
      <w:pPr>
        <w:jc w:val="both"/>
        <w:rPr>
          <w:sz w:val="24"/>
          <w:szCs w:val="24"/>
          <w:lang w:val="pl-PL"/>
        </w:rPr>
      </w:pPr>
    </w:p>
    <w:p w:rsidRDefault="00DC1C9F" w:rsidR="00DC1C9F" w:rsidRPr="004E77EF">
      <w:pPr>
        <w:jc w:val="both"/>
        <w:rPr>
          <w:sz w:val="24"/>
          <w:szCs w:val="24"/>
          <w:lang w:val="pl-PL"/>
        </w:rPr>
      </w:pPr>
    </w:p>
    <w:p w:rsidRDefault="00DC1C9F" w:rsidP="00DC1C9F" w:rsidR="00DC1C9F">
      <w:pPr>
        <w:overflowPunct/>
        <w:textAlignment w:val="auto"/>
        <w:rPr>
          <w:sz w:val="24"/>
          <w:szCs w:val="24"/>
        </w:rPr>
      </w:pPr>
      <w:r>
        <w:rPr>
          <w:sz w:val="24"/>
          <w:szCs w:val="24"/>
        </w:rPr>
        <w:t>Za točnost otpravka - ovl. službenik</w:t>
      </w:r>
    </w:p>
    <w:p w:rsidRDefault="00DC1C9F" w:rsidP="00DC1C9F" w:rsidR="00B769EF" w:rsidRPr="00DC1C9F">
      <w:pPr>
        <w:jc w:val="both"/>
        <w:rPr>
          <w:sz w:val="24"/>
          <w:szCs w:val="24"/>
        </w:rPr>
      </w:pPr>
      <w:r w:rsidRPr="00DC1C9F">
        <w:rPr>
          <w:sz w:val="24"/>
          <w:szCs w:val="24"/>
        </w:rPr>
        <w:t>Katarina Drndelić</w:t>
      </w:r>
    </w:p>
    <w:p w:rsidRDefault="009A3E7E" w:rsidP="00867C12" w:rsidR="009A3E7E" w:rsidRPr="004E77EF">
      <w:pPr>
        <w:ind w:left="360"/>
        <w:jc w:val="both"/>
        <w:rPr>
          <w:sz w:val="24"/>
          <w:szCs w:val="24"/>
        </w:rPr>
      </w:pPr>
    </w:p>
    <w:p w:rsidRDefault="00B81C62" w:rsidP="00B81C62" w:rsidR="00B81C62" w:rsidRPr="004E77EF">
      <w:pPr>
        <w:rPr>
          <w:sz w:val="24"/>
          <w:szCs w:val="24"/>
          <w:lang w:val="pl-PL"/>
        </w:rPr>
      </w:pPr>
    </w:p>
    <w:p w:rsidRDefault="009A3E7E" w:rsidP="00520DD7" w:rsidR="009A3E7E" w:rsidRPr="00520DD7">
      <w:pPr>
        <w:overflowPunct/>
        <w:autoSpaceDE/>
        <w:autoSpaceDN/>
        <w:adjustRightInd/>
        <w:textAlignment w:val="auto"/>
        <w:rPr>
          <w:sz w:val="24"/>
          <w:szCs w:val="24"/>
        </w:rPr>
      </w:pPr>
    </w:p>
    <w:p w:rsidRDefault="009A3E7E" w:rsidP="00B81C62" w:rsidR="009A3E7E" w:rsidRPr="004E77EF">
      <w:pPr>
        <w:rPr>
          <w:sz w:val="24"/>
          <w:szCs w:val="24"/>
          <w:lang w:val="pl-PL"/>
        </w:rPr>
      </w:pPr>
    </w:p>
    <w:sectPr w:rsidSect="006C7A5A" w:rsidR="009A3E7E" w:rsidRPr="004E77EF">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atangChe">
    <w:panose1 w:val="02030609000101010101"/>
    <w:charset w:val="81"/>
    <w:family w:val="modern"/>
    <w:pitch w:val="fixed"/>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DC1C9F">
      <w:rPr>
        <w:rStyle w:val="Brojstranice"/>
        <w:noProof/>
      </w:rPr>
      <w:t>2</w:t>
    </w:r>
    <w:r>
      <w:rPr>
        <w:rStyle w:val="Brojstranice"/>
      </w:rPr>
      <w:fldChar w:fldCharType="end"/>
    </w:r>
  </w:p>
  <w:p w:rsidRDefault="00F057FF" w:rsidP="00E836A6" w:rsidR="00E836A6">
    <w:pPr>
      <w:jc w:val="right"/>
      <w:rPr>
        <w:sz w:val="24"/>
        <w:szCs w:val="24"/>
      </w:rPr>
    </w:pPr>
    <w:r>
      <w:rPr>
        <w:sz w:val="24"/>
        <w:szCs w:val="24"/>
      </w:rPr>
      <w:t>85</w:t>
    </w:r>
    <w:r w:rsidR="00E836A6" w:rsidRPr="001D411A">
      <w:rPr>
        <w:sz w:val="24"/>
        <w:szCs w:val="24"/>
      </w:rPr>
      <w:t>.</w:t>
    </w:r>
    <w:r w:rsidR="00E836A6" w:rsidRPr="001D411A">
      <w:rPr>
        <w:b/>
        <w:sz w:val="24"/>
        <w:szCs w:val="24"/>
      </w:rPr>
      <w:t xml:space="preserve"> </w:t>
    </w:r>
    <w:r w:rsidR="00E836A6" w:rsidRPr="001D411A">
      <w:rPr>
        <w:sz w:val="24"/>
        <w:szCs w:val="24"/>
      </w:rPr>
      <w:t>St-</w:t>
    </w:r>
    <w:r w:rsidR="00D22472">
      <w:rPr>
        <w:sz w:val="24"/>
        <w:szCs w:val="24"/>
      </w:rPr>
      <w:t>88</w:t>
    </w:r>
    <w:r w:rsidR="000067EC">
      <w:rPr>
        <w:sz w:val="24"/>
        <w:szCs w:val="24"/>
      </w:rPr>
      <w:t>/1</w:t>
    </w:r>
    <w:r w:rsidR="00D22472">
      <w:rPr>
        <w:sz w:val="24"/>
        <w:szCs w:val="24"/>
      </w:rPr>
      <w:t>2</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F9879FF"/>
    <w:multiLevelType w:val="hybridMultilevel"/>
    <w:tmpl w:val="97589D1C"/>
    <w:lvl w:tplc="817613CA"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9"/>
  </w:num>
  <w:num w:numId="5">
    <w:abstractNumId w:val="6"/>
  </w:num>
  <w:num w:numId="6">
    <w:abstractNumId w:val="0"/>
  </w:num>
  <w:num w:numId="7">
    <w:abstractNumId w:val="5"/>
  </w:num>
  <w:num w:numId="8">
    <w:abstractNumId w:val="7"/>
  </w:num>
  <w:num w:numId="9">
    <w:abstractNumId w:val="4"/>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1E7A"/>
    <w:rsid w:val="000067EC"/>
    <w:rsid w:val="00041689"/>
    <w:rsid w:val="0004473F"/>
    <w:rsid w:val="0006149C"/>
    <w:rsid w:val="0007720B"/>
    <w:rsid w:val="00077E5C"/>
    <w:rsid w:val="000917EF"/>
    <w:rsid w:val="00097BEA"/>
    <w:rsid w:val="000A69A3"/>
    <w:rsid w:val="000B78D5"/>
    <w:rsid w:val="000C4886"/>
    <w:rsid w:val="000C5FBF"/>
    <w:rsid w:val="000D129A"/>
    <w:rsid w:val="000D1BF8"/>
    <w:rsid w:val="000D5D3E"/>
    <w:rsid w:val="000D6180"/>
    <w:rsid w:val="000E1A0A"/>
    <w:rsid w:val="000F484D"/>
    <w:rsid w:val="000F5EA1"/>
    <w:rsid w:val="000F6345"/>
    <w:rsid w:val="00102FE3"/>
    <w:rsid w:val="001109A0"/>
    <w:rsid w:val="0012249B"/>
    <w:rsid w:val="00132A5D"/>
    <w:rsid w:val="00137314"/>
    <w:rsid w:val="00150A80"/>
    <w:rsid w:val="00152276"/>
    <w:rsid w:val="00154D73"/>
    <w:rsid w:val="00161611"/>
    <w:rsid w:val="0016323B"/>
    <w:rsid w:val="00166E72"/>
    <w:rsid w:val="001708B2"/>
    <w:rsid w:val="00172A8D"/>
    <w:rsid w:val="001741C7"/>
    <w:rsid w:val="00185AD7"/>
    <w:rsid w:val="00186749"/>
    <w:rsid w:val="001875C2"/>
    <w:rsid w:val="00190A13"/>
    <w:rsid w:val="00193B20"/>
    <w:rsid w:val="00195086"/>
    <w:rsid w:val="001A45BF"/>
    <w:rsid w:val="001C2596"/>
    <w:rsid w:val="001C25EE"/>
    <w:rsid w:val="001D411A"/>
    <w:rsid w:val="001D5467"/>
    <w:rsid w:val="001E1892"/>
    <w:rsid w:val="001E44D0"/>
    <w:rsid w:val="001F762F"/>
    <w:rsid w:val="002065B6"/>
    <w:rsid w:val="00206C81"/>
    <w:rsid w:val="00210410"/>
    <w:rsid w:val="0021226D"/>
    <w:rsid w:val="00230BF0"/>
    <w:rsid w:val="00232DBC"/>
    <w:rsid w:val="00243CCA"/>
    <w:rsid w:val="00254E18"/>
    <w:rsid w:val="00255E71"/>
    <w:rsid w:val="002576B4"/>
    <w:rsid w:val="002605D0"/>
    <w:rsid w:val="002635EA"/>
    <w:rsid w:val="00264673"/>
    <w:rsid w:val="0027042C"/>
    <w:rsid w:val="002726CF"/>
    <w:rsid w:val="00282350"/>
    <w:rsid w:val="002909B5"/>
    <w:rsid w:val="002A35E4"/>
    <w:rsid w:val="002B2A27"/>
    <w:rsid w:val="002B322D"/>
    <w:rsid w:val="002C1834"/>
    <w:rsid w:val="002C26CE"/>
    <w:rsid w:val="002C3880"/>
    <w:rsid w:val="002D18DF"/>
    <w:rsid w:val="002D33AB"/>
    <w:rsid w:val="002D3DC3"/>
    <w:rsid w:val="002D40DD"/>
    <w:rsid w:val="002E5689"/>
    <w:rsid w:val="002E7E07"/>
    <w:rsid w:val="00304077"/>
    <w:rsid w:val="003121A0"/>
    <w:rsid w:val="003155DD"/>
    <w:rsid w:val="00322B28"/>
    <w:rsid w:val="00341148"/>
    <w:rsid w:val="00341785"/>
    <w:rsid w:val="00341C5D"/>
    <w:rsid w:val="00345F15"/>
    <w:rsid w:val="003500B2"/>
    <w:rsid w:val="00350C04"/>
    <w:rsid w:val="00356F80"/>
    <w:rsid w:val="00370242"/>
    <w:rsid w:val="00377237"/>
    <w:rsid w:val="003853A9"/>
    <w:rsid w:val="00386C76"/>
    <w:rsid w:val="003A26A0"/>
    <w:rsid w:val="003A290E"/>
    <w:rsid w:val="003A4171"/>
    <w:rsid w:val="003A6019"/>
    <w:rsid w:val="003C0D01"/>
    <w:rsid w:val="003C78A1"/>
    <w:rsid w:val="003D2947"/>
    <w:rsid w:val="003D69AB"/>
    <w:rsid w:val="003D7CEA"/>
    <w:rsid w:val="003E4E05"/>
    <w:rsid w:val="003F342C"/>
    <w:rsid w:val="004004CC"/>
    <w:rsid w:val="00401191"/>
    <w:rsid w:val="00405725"/>
    <w:rsid w:val="00414221"/>
    <w:rsid w:val="00423A70"/>
    <w:rsid w:val="004400CE"/>
    <w:rsid w:val="00447E26"/>
    <w:rsid w:val="00454B52"/>
    <w:rsid w:val="00455127"/>
    <w:rsid w:val="00460F5A"/>
    <w:rsid w:val="00465EEA"/>
    <w:rsid w:val="0046741A"/>
    <w:rsid w:val="00467D48"/>
    <w:rsid w:val="00473B11"/>
    <w:rsid w:val="00474DAD"/>
    <w:rsid w:val="0049616C"/>
    <w:rsid w:val="004B7D77"/>
    <w:rsid w:val="004C328C"/>
    <w:rsid w:val="004C7BB3"/>
    <w:rsid w:val="004E37FE"/>
    <w:rsid w:val="004E77EF"/>
    <w:rsid w:val="004F4259"/>
    <w:rsid w:val="004F7D2A"/>
    <w:rsid w:val="0051132F"/>
    <w:rsid w:val="00520DD7"/>
    <w:rsid w:val="0052345E"/>
    <w:rsid w:val="00525D6E"/>
    <w:rsid w:val="00540145"/>
    <w:rsid w:val="00547715"/>
    <w:rsid w:val="0056018D"/>
    <w:rsid w:val="00560ED7"/>
    <w:rsid w:val="00566EFE"/>
    <w:rsid w:val="0057444C"/>
    <w:rsid w:val="005B3BA8"/>
    <w:rsid w:val="005B7415"/>
    <w:rsid w:val="005C6579"/>
    <w:rsid w:val="005D78EA"/>
    <w:rsid w:val="005F182A"/>
    <w:rsid w:val="006018F8"/>
    <w:rsid w:val="00603157"/>
    <w:rsid w:val="00622584"/>
    <w:rsid w:val="006379DF"/>
    <w:rsid w:val="00644383"/>
    <w:rsid w:val="006524A1"/>
    <w:rsid w:val="00656D95"/>
    <w:rsid w:val="00657800"/>
    <w:rsid w:val="00675DA9"/>
    <w:rsid w:val="00677BBF"/>
    <w:rsid w:val="006838BA"/>
    <w:rsid w:val="006839DD"/>
    <w:rsid w:val="006901E8"/>
    <w:rsid w:val="006906E7"/>
    <w:rsid w:val="006B0E12"/>
    <w:rsid w:val="006C7A5A"/>
    <w:rsid w:val="006C7BE9"/>
    <w:rsid w:val="006D4B89"/>
    <w:rsid w:val="006D621E"/>
    <w:rsid w:val="006E43F8"/>
    <w:rsid w:val="00704661"/>
    <w:rsid w:val="00712A2D"/>
    <w:rsid w:val="00720611"/>
    <w:rsid w:val="007238DA"/>
    <w:rsid w:val="00724F1D"/>
    <w:rsid w:val="007332B1"/>
    <w:rsid w:val="00745700"/>
    <w:rsid w:val="00746617"/>
    <w:rsid w:val="00752EE1"/>
    <w:rsid w:val="00753828"/>
    <w:rsid w:val="007624A6"/>
    <w:rsid w:val="0077476F"/>
    <w:rsid w:val="0077495A"/>
    <w:rsid w:val="0078609A"/>
    <w:rsid w:val="00792356"/>
    <w:rsid w:val="00794170"/>
    <w:rsid w:val="007A7ECC"/>
    <w:rsid w:val="007B349C"/>
    <w:rsid w:val="007C09A9"/>
    <w:rsid w:val="007C0A7F"/>
    <w:rsid w:val="007C1BCF"/>
    <w:rsid w:val="007C4CCD"/>
    <w:rsid w:val="007C4DC3"/>
    <w:rsid w:val="007C5B05"/>
    <w:rsid w:val="007E13A8"/>
    <w:rsid w:val="007E2733"/>
    <w:rsid w:val="007F0340"/>
    <w:rsid w:val="007F0A2E"/>
    <w:rsid w:val="007F550D"/>
    <w:rsid w:val="0081167C"/>
    <w:rsid w:val="008233D2"/>
    <w:rsid w:val="00837019"/>
    <w:rsid w:val="00840279"/>
    <w:rsid w:val="00843BE5"/>
    <w:rsid w:val="00844B0F"/>
    <w:rsid w:val="00852C1A"/>
    <w:rsid w:val="0085726D"/>
    <w:rsid w:val="0085754A"/>
    <w:rsid w:val="00860C8A"/>
    <w:rsid w:val="00863D1F"/>
    <w:rsid w:val="008676A1"/>
    <w:rsid w:val="00867C12"/>
    <w:rsid w:val="008704C4"/>
    <w:rsid w:val="00894002"/>
    <w:rsid w:val="00895E4E"/>
    <w:rsid w:val="008A1DD7"/>
    <w:rsid w:val="008A6E36"/>
    <w:rsid w:val="008B40FA"/>
    <w:rsid w:val="008C190A"/>
    <w:rsid w:val="008D2088"/>
    <w:rsid w:val="008E0B1B"/>
    <w:rsid w:val="008E42A5"/>
    <w:rsid w:val="008E4ABA"/>
    <w:rsid w:val="008F7C07"/>
    <w:rsid w:val="00914B2C"/>
    <w:rsid w:val="00932FF7"/>
    <w:rsid w:val="009361EE"/>
    <w:rsid w:val="009557CC"/>
    <w:rsid w:val="0095633C"/>
    <w:rsid w:val="0096090C"/>
    <w:rsid w:val="0096251B"/>
    <w:rsid w:val="0096793C"/>
    <w:rsid w:val="00983337"/>
    <w:rsid w:val="00984F17"/>
    <w:rsid w:val="00987AA8"/>
    <w:rsid w:val="00987B88"/>
    <w:rsid w:val="009908B8"/>
    <w:rsid w:val="00990AFD"/>
    <w:rsid w:val="00991C42"/>
    <w:rsid w:val="009A3E7E"/>
    <w:rsid w:val="009A5240"/>
    <w:rsid w:val="009B130A"/>
    <w:rsid w:val="009B2331"/>
    <w:rsid w:val="009B490D"/>
    <w:rsid w:val="009B5086"/>
    <w:rsid w:val="009B6BC3"/>
    <w:rsid w:val="009C12D9"/>
    <w:rsid w:val="009C35E8"/>
    <w:rsid w:val="009D4D5D"/>
    <w:rsid w:val="009E0FC4"/>
    <w:rsid w:val="009E4B52"/>
    <w:rsid w:val="009F225A"/>
    <w:rsid w:val="009F62E5"/>
    <w:rsid w:val="009F6ACE"/>
    <w:rsid w:val="00A10F37"/>
    <w:rsid w:val="00A13818"/>
    <w:rsid w:val="00A219BB"/>
    <w:rsid w:val="00A27FCE"/>
    <w:rsid w:val="00A56D2A"/>
    <w:rsid w:val="00A622BE"/>
    <w:rsid w:val="00A64D15"/>
    <w:rsid w:val="00A7050F"/>
    <w:rsid w:val="00A70CB0"/>
    <w:rsid w:val="00A77B73"/>
    <w:rsid w:val="00A80202"/>
    <w:rsid w:val="00A81A4B"/>
    <w:rsid w:val="00A82A10"/>
    <w:rsid w:val="00A84621"/>
    <w:rsid w:val="00A8551A"/>
    <w:rsid w:val="00A8669C"/>
    <w:rsid w:val="00A96E38"/>
    <w:rsid w:val="00AB024A"/>
    <w:rsid w:val="00AC100C"/>
    <w:rsid w:val="00AC5BB6"/>
    <w:rsid w:val="00AE1405"/>
    <w:rsid w:val="00AF3194"/>
    <w:rsid w:val="00AF57AF"/>
    <w:rsid w:val="00AF7623"/>
    <w:rsid w:val="00B07E9D"/>
    <w:rsid w:val="00B12D37"/>
    <w:rsid w:val="00B22D4C"/>
    <w:rsid w:val="00B30C7B"/>
    <w:rsid w:val="00B33E7B"/>
    <w:rsid w:val="00B358B5"/>
    <w:rsid w:val="00B4321B"/>
    <w:rsid w:val="00B45832"/>
    <w:rsid w:val="00B50997"/>
    <w:rsid w:val="00B664DC"/>
    <w:rsid w:val="00B703DE"/>
    <w:rsid w:val="00B71847"/>
    <w:rsid w:val="00B769EF"/>
    <w:rsid w:val="00B81B41"/>
    <w:rsid w:val="00B81C62"/>
    <w:rsid w:val="00B91FE4"/>
    <w:rsid w:val="00B93DFC"/>
    <w:rsid w:val="00BA3671"/>
    <w:rsid w:val="00BB07C8"/>
    <w:rsid w:val="00BB2F82"/>
    <w:rsid w:val="00BC023A"/>
    <w:rsid w:val="00BC031A"/>
    <w:rsid w:val="00BD28DD"/>
    <w:rsid w:val="00BD6694"/>
    <w:rsid w:val="00BD72B3"/>
    <w:rsid w:val="00BD7E32"/>
    <w:rsid w:val="00BF264D"/>
    <w:rsid w:val="00C05377"/>
    <w:rsid w:val="00C22011"/>
    <w:rsid w:val="00C24C72"/>
    <w:rsid w:val="00C25A83"/>
    <w:rsid w:val="00C31A45"/>
    <w:rsid w:val="00C3388F"/>
    <w:rsid w:val="00C37E34"/>
    <w:rsid w:val="00C43691"/>
    <w:rsid w:val="00C55172"/>
    <w:rsid w:val="00C55CB4"/>
    <w:rsid w:val="00C6207F"/>
    <w:rsid w:val="00C62E9F"/>
    <w:rsid w:val="00C63805"/>
    <w:rsid w:val="00C81E1A"/>
    <w:rsid w:val="00C83204"/>
    <w:rsid w:val="00CA2F28"/>
    <w:rsid w:val="00CA68A1"/>
    <w:rsid w:val="00CB0F34"/>
    <w:rsid w:val="00CB229D"/>
    <w:rsid w:val="00CC0548"/>
    <w:rsid w:val="00CE1520"/>
    <w:rsid w:val="00CE6CB5"/>
    <w:rsid w:val="00CE7270"/>
    <w:rsid w:val="00D00374"/>
    <w:rsid w:val="00D03C27"/>
    <w:rsid w:val="00D079E3"/>
    <w:rsid w:val="00D16263"/>
    <w:rsid w:val="00D174D3"/>
    <w:rsid w:val="00D22472"/>
    <w:rsid w:val="00D357BC"/>
    <w:rsid w:val="00D506EC"/>
    <w:rsid w:val="00D562E3"/>
    <w:rsid w:val="00D61DFD"/>
    <w:rsid w:val="00D67625"/>
    <w:rsid w:val="00D86E43"/>
    <w:rsid w:val="00D9222B"/>
    <w:rsid w:val="00D939B3"/>
    <w:rsid w:val="00DA5400"/>
    <w:rsid w:val="00DA62CD"/>
    <w:rsid w:val="00DB4851"/>
    <w:rsid w:val="00DC07C5"/>
    <w:rsid w:val="00DC19E9"/>
    <w:rsid w:val="00DC1C9F"/>
    <w:rsid w:val="00DC1FC4"/>
    <w:rsid w:val="00DC3735"/>
    <w:rsid w:val="00DD3985"/>
    <w:rsid w:val="00DD7538"/>
    <w:rsid w:val="00DE3017"/>
    <w:rsid w:val="00DE3E2E"/>
    <w:rsid w:val="00DF4708"/>
    <w:rsid w:val="00DF6E5A"/>
    <w:rsid w:val="00E116A6"/>
    <w:rsid w:val="00E1254B"/>
    <w:rsid w:val="00E16D0C"/>
    <w:rsid w:val="00E205A3"/>
    <w:rsid w:val="00E2118E"/>
    <w:rsid w:val="00E2142D"/>
    <w:rsid w:val="00E23AA6"/>
    <w:rsid w:val="00E4179D"/>
    <w:rsid w:val="00E63A39"/>
    <w:rsid w:val="00E67C95"/>
    <w:rsid w:val="00E836A6"/>
    <w:rsid w:val="00EA2331"/>
    <w:rsid w:val="00EA4400"/>
    <w:rsid w:val="00EA6323"/>
    <w:rsid w:val="00EB36BA"/>
    <w:rsid w:val="00EB73D2"/>
    <w:rsid w:val="00EB7A9B"/>
    <w:rsid w:val="00EC65DF"/>
    <w:rsid w:val="00ED1697"/>
    <w:rsid w:val="00ED3535"/>
    <w:rsid w:val="00ED6D98"/>
    <w:rsid w:val="00EE08DB"/>
    <w:rsid w:val="00EE193F"/>
    <w:rsid w:val="00EE4B19"/>
    <w:rsid w:val="00EF1585"/>
    <w:rsid w:val="00EF59C7"/>
    <w:rsid w:val="00F057FF"/>
    <w:rsid w:val="00F06271"/>
    <w:rsid w:val="00F06D30"/>
    <w:rsid w:val="00F139EA"/>
    <w:rsid w:val="00F1773D"/>
    <w:rsid w:val="00F20384"/>
    <w:rsid w:val="00F257F3"/>
    <w:rsid w:val="00F27814"/>
    <w:rsid w:val="00F51BAD"/>
    <w:rsid w:val="00F7014F"/>
    <w:rsid w:val="00F77E08"/>
    <w:rsid w:val="00FA3480"/>
    <w:rsid w:val="00FA5B95"/>
    <w:rsid w:val="00FB71A7"/>
    <w:rsid w:val="00FC1C16"/>
    <w:rsid w:val="00FC5FB6"/>
    <w:rsid w:val="00FC71BE"/>
    <w:rsid w:val="00FD6F3C"/>
    <w:rsid w:val="00FE0498"/>
    <w:rsid w:val="00FF0C1D"/>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DC1C9F"/>
    <w:rPr>
      <w:color w:val="808080"/>
      <w:bdr w:space="0" w:sz="0" w:color="auto" w:val="none"/>
      <w:shd w:fill="auto" w:color="auto" w:val="clear"/>
    </w:rPr>
  </w:style>
  <w:style w:customStyle="true" w:styleId="eSPISCCParagraphDefaultFont" w:type="character">
    <w:name w:val="eSPIS_CC_Paragraph Default Font"/>
    <w:basedOn w:val="Zadanifontodlomka"/>
    <w:rsid w:val="00DC1C9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C1C9F"/>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C1C9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1C9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DC1C9F"/>
    <w:rPr>
      <w:color w:val="808080"/>
      <w:bdr w:color="auto" w:space="0" w:sz="0" w:val="none"/>
      <w:shd w:color="auto" w:fill="auto" w:val="clear"/>
    </w:rPr>
  </w:style>
  <w:style w:customStyle="1" w:styleId="eSPISCCParagraphDefaultFont" w:type="character">
    <w:name w:val="eSPIS_CC_Paragraph Default Font"/>
    <w:basedOn w:val="Zadanifontodlomka"/>
    <w:rsid w:val="00DC1C9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C1C9F"/>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C1C9F"/>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C1C9F"/>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269048963">
      <w:bodyDiv w:val="true"/>
      <w:marLeft w:val="0"/>
      <w:marRight w:val="0"/>
      <w:marTop w:val="0"/>
      <w:marBottom w:val="0"/>
      <w:divBdr>
        <w:top w:space="0" w:sz="0" w:color="auto" w:val="none"/>
        <w:left w:space="0" w:sz="0" w:color="auto" w:val="none"/>
        <w:bottom w:space="0" w:sz="0" w:color="auto" w:val="none"/>
        <w:right w:space="0" w:sz="0" w:color="auto" w:val="none"/>
      </w:divBdr>
    </w:div>
    <w:div w:id="1320384153">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zabilježba rj. u zem.knjige</izvorni_sadrzaj>
    <derivirana_varijabla naziv="DomainObject.Primjedba_1">zabilježba rj. u zem.knjige</derivirana_varijabla>
  </DomainObject.Primjedba>
  <DomainObject.Oznaka>
    <izvorni_sadrzaj>St-88/2012-120</izvorni_sadrzaj>
    <derivirana_varijabla naziv="DomainObject.Oznaka_1">St-88/2012-120</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2012.</izvorni_sadrzaj>
    <derivirana_varijabla naziv="DomainObject.Predmet.DatumOsnivanja_1">18.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St-88/2012</izvorni_sadrzaj>
    <derivirana_varijabla naziv="DomainObject.Predmet.OznakaBroj_1">St-88/2012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TRGOŠPED d.o.o.</izvorni_sadrzaj>
    <derivirana_varijabla naziv="DomainObject.Predmet.ProtustrankaFormated_1">  TRGOŠPED d.o.o.</derivirana_varijabla>
  </DomainObject.Predmet.ProtustrankaFormated>
  <DomainObject.Predmet.ProtustrankaFormatedOIB>
    <izvorni_sadrzaj>  TRGOŠPED d.o.o., OIB 91706457526</izvorni_sadrzaj>
    <derivirana_varijabla naziv="DomainObject.Predmet.ProtustrankaFormatedOIB_1">  TRGOŠPED d.o.o., OIB 91706457526</derivirana_varijabla>
  </DomainObject.Predmet.ProtustrankaFormatedOIB>
  <DomainObject.Predmet.ProtustrankaFormatedWithAdress>
    <izvorni_sadrzaj> TRGOŠPED d.o.o., CVIJETE ZUZORIĆ 21, 10000 Zagreb</izvorni_sadrzaj>
    <derivirana_varijabla naziv="DomainObject.Predmet.ProtustrankaFormatedWithAdress_1"> TRGOŠPED d.o.o., CVIJETE ZUZORIĆ 21, 10000 Zagreb</derivirana_varijabla>
  </DomainObject.Predmet.ProtustrankaFormatedWithAdress>
  <DomainObject.Predmet.ProtustrankaFormatedWithAdressOIB>
    <izvorni_sadrzaj> TRGOŠPED d.o.o., OIB 91706457526, CVIJETE ZUZORIĆ 21, 10000 Zagreb</izvorni_sadrzaj>
    <derivirana_varijabla naziv="DomainObject.Predmet.ProtustrankaFormatedWithAdressOIB_1"> TRGOŠPED d.o.o., OIB 91706457526, CVIJETE ZUZORIĆ 21, 10000 Zagreb</derivirana_varijabla>
  </DomainObject.Predmet.ProtustrankaFormatedWithAdressOIB>
  <DomainObject.Predmet.ProtustrankaWithAdress>
    <izvorni_sadrzaj>TRGOŠPED d.o.o. CVIJETE ZUZORIĆ 21, 10000 Zagreb</izvorni_sadrzaj>
    <derivirana_varijabla naziv="DomainObject.Predmet.ProtustrankaWithAdress_1">TRGOŠPED d.o.o. CVIJETE ZUZORIĆ 21, 10000 Zagreb</derivirana_varijabla>
  </DomainObject.Predmet.ProtustrankaWithAdress>
  <DomainObject.Predmet.ProtustrankaWithAdressOIB>
    <izvorni_sadrzaj>TRGOŠPED d.o.o., OIB 91706457526, CVIJETE ZUZORIĆ 21, 10000 Zagreb</izvorni_sadrzaj>
    <derivirana_varijabla naziv="DomainObject.Predmet.ProtustrankaWithAdressOIB_1">TRGOŠPED d.o.o., OIB 91706457526, CVIJETE ZUZORIĆ 21, 10000 Zagreb</derivirana_varijabla>
  </DomainObject.Predmet.ProtustrankaWithAdressOIB>
  <DomainObject.Predmet.ProtustrankaNazivFormated>
    <izvorni_sadrzaj>TRGOŠPED d.o.o.</izvorni_sadrzaj>
    <derivirana_varijabla naziv="DomainObject.Predmet.ProtustrankaNazivFormated_1">TRGOŠPED d.o.o.</derivirana_varijabla>
  </DomainObject.Predmet.ProtustrankaNazivFormated>
  <DomainObject.Predmet.ProtustrankaNazivFormatedOIB>
    <izvorni_sadrzaj>TRGOŠPED d.o.o., OIB 91706457526</izvorni_sadrzaj>
    <derivirana_varijabla naziv="DomainObject.Predmet.ProtustrankaNazivFormatedOIB_1">TRGOŠPED d.o.o., OIB 91706457526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Zlatko Zrnić zastupanog po punomoćniku BORIS RADAN; IVAN ROŽANKOVIĆ zastupanog po punomoćniku BORIS RADAN; IVAN PAVIŠIĆ zastupanog po punomoćniku BORIS RADAN; ANTE BOLTA zastupanog po punomoćniku BORIS RADAN; Tomislav Cik zastupanog po punomoćniku BORIS RADAN; BORIS ČUČIĆ zastupanog po punomoćniku BORIS RADAN; VJEROVNICI</izvorni_sadrzaj>
    <derivirana_varijabla naziv="DomainObject.Predmet.StrankaFormated_1">  Zlatko Zrnić zastupanog po punomoćniku BORIS RADAN; IVAN ROŽANKOVIĆ zastupanog po punomoćniku BORIS RADAN; IVAN PAVIŠIĆ zastupanog po punomoćniku BORIS RADAN; ANTE BOLTA zastupanog po punomoćniku BORIS RADAN; Tomislav Cik zastupanog po punomoćniku BORIS RADAN; BORIS ČUČIĆ zastupanog po punomoćniku BORIS RADAN; VJEROVNICI</derivirana_varijabla>
  </DomainObject.Predmet.StrankaFormated>
  <DomainObject.Predmet.StrankaFormatedOIB>
    <izvorni_sadrzaj>  Zlatko Zrnić, OIB 11499393578 zastupanog po punomoćniku BORIS RADAN; IVAN ROŽANKOVIĆ zastupanog po punomoćniku BORIS RADAN; IVAN PAVIŠIĆ zastupanog po punomoćniku BORIS RADAN; ANTE BOLTA zastupanog po punomoćniku BORIS RADAN; Tomislav Cik, OIB 44826125261 zastupanog po punomoćniku BORIS RADAN; BORIS ČUČIĆ, OIB 52518900802 zastupanog po punomoćniku BORIS RADAN; VJEROVNICI</izvorni_sadrzaj>
    <derivirana_varijabla naziv="DomainObject.Predmet.StrankaFormatedOIB_1">  Zlatko Zrnić, OIB 11499393578 zastupanog po punomoćniku BORIS RADAN; IVAN ROŽANKOVIĆ zastupanog po punomoćniku BORIS RADAN; IVAN PAVIŠIĆ zastupanog po punomoćniku BORIS RADAN; ANTE BOLTA zastupanog po punomoćniku BORIS RADAN; Tomislav Cik, OIB 44826125261 zastupanog po punomoćniku BORIS RADAN; BORIS ČUČIĆ, OIB 52518900802 zastupanog po punomoćniku BORIS RADAN; VJEROVNICI</derivirana_varijabla>
  </DomainObject.Predmet.StrankaFormatedOIB>
  <DomainObject.Predmet.StrankaFormatedWithAdress>
    <izvorni_sadrzaj> Zlatko Zrnić, Ulica Ivana Gundulića 11, 44000 Sisak zastupanog po punomoćniku BORIS RADAN; IVAN ROŽANKOVIĆ, MALA GORICA 2, 44250 Petrinja zastupanog po punomoćniku BORIS RADAN; IVAN PAVIŠIĆ, MATUNOVA 11, 10000 Zagreb zastupanog po punomoćniku BORIS RADAN; ANTE BOLTA, DOBRONIĆEVA 11, 10000 Zagreb zastupanog po punomoćniku BORIS RADAN; Tomislav Cik, MARKUŠEVEČKA TRNAVA 31, 10000 Zagreb zastupanog po punomoćniku BORIS RADAN; BORIS ČUČIĆ, ABRAMOVIĆEVA 1, 10000 Zagreb zastupanog po punomoćniku BORIS RADAN; VJEROVNICI</izvorni_sadrzaj>
    <derivirana_varijabla naziv="DomainObject.Predmet.StrankaFormatedWithAdress_1"> Zlatko Zrnić, Ulica Ivana Gundulića 11, 44000 Sisak zastupanog po punomoćniku BORIS RADAN; IVAN ROŽANKOVIĆ, MALA GORICA 2, 44250 Petrinja zastupanog po punomoćniku BORIS RADAN; IVAN PAVIŠIĆ, MATUNOVA 11, 10000 Zagreb zastupanog po punomoćniku BORIS RADAN; ANTE BOLTA, DOBRONIĆEVA 11, 10000 Zagreb zastupanog po punomoćniku BORIS RADAN; Tomislav Cik, MARKUŠEVEČKA TRNAVA 31, 10000 Zagreb zastupanog po punomoćniku BORIS RADAN; BORIS ČUČIĆ, ABRAMOVIĆEVA 1, 10000 Zagreb zastupanog po punomoćniku BORIS RADAN; VJEROVNICI</derivirana_varijabla>
  </DomainObject.Predmet.StrankaFormatedWithAdress>
  <DomainObject.Predmet.StrankaFormatedWithAdressOIB>
    <izvorni_sadrzaj> Zlatko Zrnić, OIB 11499393578, Ulica Ivana Gundulića 11, 44000 Sisak zastupanog po punomoćniku BORIS RADAN; IVAN ROŽANKOVIĆ, MALA GORICA 2, 44250 Petrinja zastupanog po punomoćniku BORIS RADAN; IVAN PAVIŠIĆ, MATUNOVA 11, 10000 Zagreb zastupanog po punomoćniku BORIS RADAN; ANTE BOLTA, DOBRONIĆEVA 11, 10000 Zagreb zastupanog po punomoćniku BORIS RADAN; Tomislav Cik, OIB 44826125261, MARKUŠEVEČKA TRNAVA 31, 10000 Zagreb zastupanog po punomoćniku BORIS RADAN; BORIS ČUČIĆ, OIB 52518900802, ABRAMOVIĆEVA 1, 10000 Zagreb zastupanog po punomoćniku BORIS RADAN; VJEROVNICI</izvorni_sadrzaj>
    <derivirana_varijabla naziv="DomainObject.Predmet.StrankaFormatedWithAdressOIB_1"> Zlatko Zrnić, OIB 11499393578, Ulica Ivana Gundulića 11, 44000 Sisak zastupanog po punomoćniku BORIS RADAN; IVAN ROŽANKOVIĆ, MALA GORICA 2, 44250 Petrinja zastupanog po punomoćniku BORIS RADAN; IVAN PAVIŠIĆ, MATUNOVA 11, 10000 Zagreb zastupanog po punomoćniku BORIS RADAN; ANTE BOLTA, DOBRONIĆEVA 11, 10000 Zagreb zastupanog po punomoćniku BORIS RADAN; Tomislav Cik, OIB 44826125261, MARKUŠEVEČKA TRNAVA 31, 10000 Zagreb zastupanog po punomoćniku BORIS RADAN; BORIS ČUČIĆ, OIB 52518900802, ABRAMOVIĆEVA 1, 10000 Zagreb zastupanog po punomoćniku BORIS RADAN; VJEROVNICI</derivirana_varijabla>
  </DomainObject.Predmet.StrankaFormatedWithAdressOIB>
  <DomainObject.Predmet.StrankaWithAdress>
    <izvorni_sadrzaj>Zlatko Zrnić Ulica Ivana Gundulića 11,44000 Sisak,IVAN ROŽANKOVIĆ MALA GORICA 2,44250 Petrinja,IVAN PAVIŠIĆ MATUNOVA 11,10000 Zagreb,ANTE BOLTA DOBRONIĆEVA 11,10000 Zagreb,Tomislav Cik MARKUŠEVEČKA TRNAVA 31,10000 Zagreb,BORIS ČUČIĆ ABRAMOVIĆEVA 1,10000 Zagreb,VJEROVNICI </izvorni_sadrzaj>
    <derivirana_varijabla naziv="DomainObject.Predmet.StrankaWithAdress_1">Zlatko Zrnić Ulica Ivana Gundulića 11,44000 Sisak,IVAN ROŽANKOVIĆ MALA GORICA 2,44250 Petrinja,IVAN PAVIŠIĆ MATUNOVA 11,10000 Zagreb,ANTE BOLTA DOBRONIĆEVA 11,10000 Zagreb,Tomislav Cik MARKUŠEVEČKA TRNAVA 31,10000 Zagreb,BORIS ČUČIĆ ABRAMOVIĆEVA 1,10000 Zagreb,VJEROVNICI </derivirana_varijabla>
  </DomainObject.Predmet.StrankaWithAdress>
  <DomainObject.Predmet.StrankaWithAdressOIB>
    <izvorni_sadrzaj>Zlatko Zrnić, OIB 11499393578, Ulica Ivana Gundulića 11,44000 Sisak,IVAN ROŽANKOVIĆ, MALA GORICA 2,44250 Petrinja,IVAN PAVIŠIĆ, MATUNOVA 11,10000 Zagreb,ANTE BOLTA, DOBRONIĆEVA 11,10000 Zagreb,Tomislav Cik, OIB 44826125261, MARKUŠEVEČKA TRNAVA 31,10000 Zagreb,BORIS ČUČIĆ, OIB 52518900802, ABRAMOVIĆEVA 1,10000 Zagreb,VJEROVNICI</izvorni_sadrzaj>
    <derivirana_varijabla naziv="DomainObject.Predmet.StrankaWithAdressOIB_1">Zlatko Zrnić, OIB 11499393578, Ulica Ivana Gundulića 11,44000 Sisak,IVAN ROŽANKOVIĆ, MALA GORICA 2,44250 Petrinja,IVAN PAVIŠIĆ, MATUNOVA 11,10000 Zagreb,ANTE BOLTA, DOBRONIĆEVA 11,10000 Zagreb,Tomislav Cik, OIB 44826125261, MARKUŠEVEČKA TRNAVA 31,10000 Zagreb,BORIS ČUČIĆ, OIB 52518900802, ABRAMOVIĆEVA 1,10000 Zagreb,VJEROVNICI</derivirana_varijabla>
  </DomainObject.Predmet.StrankaWithAdressOIB>
  <DomainObject.Predmet.StrankaNazivFormated>
    <izvorni_sadrzaj>Zlatko Zrnić,IVAN ROŽANKOVIĆ,IVAN PAVIŠIĆ,ANTE BOLTA,Tomislav Cik,BORIS ČUČIĆ,VJEROVNICI</izvorni_sadrzaj>
    <derivirana_varijabla naziv="DomainObject.Predmet.StrankaNazivFormated_1">Zlatko Zrnić,IVAN ROŽANKOVIĆ,IVAN PAVIŠIĆ,ANTE BOLTA,Tomislav Cik,BORIS ČUČIĆ,VJEROVNICI</derivirana_varijabla>
  </DomainObject.Predmet.StrankaNazivFormated>
  <DomainObject.Predmet.StrankaNazivFormatedOIB>
    <izvorni_sadrzaj>Zlatko Zrnić, OIB 11499393578,IVAN ROŽANKOVIĆ,IVAN PAVIŠIĆ,ANTE BOLTA,Tomislav Cik, OIB 44826125261,BORIS ČUČIĆ, OIB 52518900802,VJEROVNICI</izvorni_sadrzaj>
    <derivirana_varijabla naziv="DomainObject.Predmet.StrankaNazivFormatedOIB_1">Zlatko Zrnić, OIB 11499393578,IVAN ROŽANKOVIĆ,IVAN PAVIŠIĆ,ANTE BOLTA,Tomislav Cik, OIB 44826125261,BORIS ČUČIĆ, OIB 52518900802,VJEROVNICI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Zlatko Zrnić zastupanog po punomoćniku BORIS RADAN</item>
      <item>IVAN ROŽANKOVIĆ zastupanog po punomoćniku BORIS RADAN</item>
      <item>IVAN PAVIŠIĆ zastupanog po punomoćniku BORIS RADAN</item>
      <item>ANTE BOLTA zastupanog po punomoćniku BORIS RADAN</item>
      <item>Tomislav Cik zastupanog po punomoćniku BORIS RADAN</item>
      <item>BORIS ČUČIĆ zastupanog po punomoćniku BORIS RADAN</item>
      <item>VJEROVNICI</item>
    </izvorni_sadrzaj>
    <derivirana_varijabla naziv="DomainObject.Predmet.StrankaListFormated_1">
      <item>Zlatko Zrnić zastupanog po punomoćniku BORIS RADAN</item>
      <item>IVAN ROŽANKOVIĆ zastupanog po punomoćniku BORIS RADAN</item>
      <item>IVAN PAVIŠIĆ zastupanog po punomoćniku BORIS RADAN</item>
      <item>ANTE BOLTA zastupanog po punomoćniku BORIS RADAN</item>
      <item>Tomislav Cik zastupanog po punomoćniku BORIS RADAN</item>
      <item>BORIS ČUČIĆ zastupanog po punomoćniku BORIS RADAN</item>
      <item>VJEROVNICI</item>
    </derivirana_varijabla>
  </DomainObject.Predmet.StrankaListFormated>
  <DomainObject.Predmet.StrankaListFormatedOIB>
    <izvorni_sadrzaj>
      <item>Zlatko Zrnić, OIB 11499393578 zastupanog po punomoćniku BORIS RADAN</item>
      <item>IVAN ROŽANKOVIĆ zastupanog po punomoćniku BORIS RADAN</item>
      <item>IVAN PAVIŠIĆ zastupanog po punomoćniku BORIS RADAN</item>
      <item>ANTE BOLTA zastupanog po punomoćniku BORIS RADAN</item>
      <item>Tomislav Cik, OIB 44826125261 zastupanog po punomoćniku BORIS RADAN</item>
      <item>BORIS ČUČIĆ, OIB 52518900802 zastupanog po punomoćniku BORIS RADAN</item>
      <item>VJEROVNICI</item>
    </izvorni_sadrzaj>
    <derivirana_varijabla naziv="DomainObject.Predmet.StrankaListFormatedOIB_1">
      <item>Zlatko Zrnić, OIB 11499393578 zastupanog po punomoćniku BORIS RADAN</item>
      <item>IVAN ROŽANKOVIĆ zastupanog po punomoćniku BORIS RADAN</item>
      <item>IVAN PAVIŠIĆ zastupanog po punomoćniku BORIS RADAN</item>
      <item>ANTE BOLTA zastupanog po punomoćniku BORIS RADAN</item>
      <item>Tomislav Cik, OIB 44826125261 zastupanog po punomoćniku BORIS RADAN</item>
      <item>BORIS ČUČIĆ, OIB 52518900802 zastupanog po punomoćniku BORIS RADAN</item>
      <item>VJEROVNICI</item>
    </derivirana_varijabla>
  </DomainObject.Predmet.StrankaListFormatedOIB>
  <DomainObject.Predmet.StrankaListFormatedWithAdress>
    <izvorni_sadrzaj>
      <item>Zlatko Zrnić, Ulica Ivana Gundulića 11, 44000 Sisak zastupanog po punomoćniku BORIS RADAN</item>
      <item>IVAN ROŽANKOVIĆ, MALA GORICA 2, 44250 Petrinja zastupanog po punomoćniku BORIS RADAN</item>
      <item>IVAN PAVIŠIĆ, MATUNOVA 11, 10000 Zagreb zastupanog po punomoćniku BORIS RADAN</item>
      <item>ANTE BOLTA, DOBRONIĆEVA 11, 10000 Zagreb zastupanog po punomoćniku BORIS RADAN</item>
      <item>Tomislav Cik, MARKUŠEVEČKA TRNAVA 31, 10000 Zagreb zastupanog po punomoćniku BORIS RADAN</item>
      <item>BORIS ČUČIĆ, ABRAMOVIĆEVA 1, 10000 Zagreb zastupanog po punomoćniku BORIS RADAN</item>
      <item>VJEROVNICI</item>
    </izvorni_sadrzaj>
    <derivirana_varijabla naziv="DomainObject.Predmet.StrankaListFormatedWithAdress_1">
      <item>Zlatko Zrnić, Ulica Ivana Gundulića 11, 44000 Sisak zastupanog po punomoćniku BORIS RADAN</item>
      <item>IVAN ROŽANKOVIĆ, MALA GORICA 2, 44250 Petrinja zastupanog po punomoćniku BORIS RADAN</item>
      <item>IVAN PAVIŠIĆ, MATUNOVA 11, 10000 Zagreb zastupanog po punomoćniku BORIS RADAN</item>
      <item>ANTE BOLTA, DOBRONIĆEVA 11, 10000 Zagreb zastupanog po punomoćniku BORIS RADAN</item>
      <item>Tomislav Cik, MARKUŠEVEČKA TRNAVA 31, 10000 Zagreb zastupanog po punomoćniku BORIS RADAN</item>
      <item>BORIS ČUČIĆ, ABRAMOVIĆEVA 1, 10000 Zagreb zastupanog po punomoćniku BORIS RADAN</item>
      <item>VJEROVNICI</item>
    </derivirana_varijabla>
  </DomainObject.Predmet.StrankaListFormatedWithAdress>
  <DomainObject.Predmet.StrankaListFormatedWithAdressOIB>
    <izvorni_sadrzaj>
      <item>Zlatko Zrnić, OIB 11499393578, Ulica Ivana Gundulića 11, 44000 Sisak zastupanog po punomoćniku BORIS RADAN</item>
      <item>IVAN ROŽANKOVIĆ, MALA GORICA 2, 44250 Petrinja zastupanog po punomoćniku BORIS RADAN</item>
      <item>IVAN PAVIŠIĆ, MATUNOVA 11, 10000 Zagreb zastupanog po punomoćniku BORIS RADAN</item>
      <item>ANTE BOLTA, DOBRONIĆEVA 11, 10000 Zagreb zastupanog po punomoćniku BORIS RADAN</item>
      <item>Tomislav Cik, OIB 44826125261, MARKUŠEVEČKA TRNAVA 31, 10000 Zagreb zastupanog po punomoćniku BORIS RADAN</item>
      <item>BORIS ČUČIĆ, OIB 52518900802, ABRAMOVIĆEVA 1, 10000 Zagreb zastupanog po punomoćniku BORIS RADAN</item>
      <item>VJEROVNICI</item>
    </izvorni_sadrzaj>
    <derivirana_varijabla naziv="DomainObject.Predmet.StrankaListFormatedWithAdressOIB_1">
      <item>Zlatko Zrnić, OIB 11499393578, Ulica Ivana Gundulića 11, 44000 Sisak zastupanog po punomoćniku BORIS RADAN</item>
      <item>IVAN ROŽANKOVIĆ, MALA GORICA 2, 44250 Petrinja zastupanog po punomoćniku BORIS RADAN</item>
      <item>IVAN PAVIŠIĆ, MATUNOVA 11, 10000 Zagreb zastupanog po punomoćniku BORIS RADAN</item>
      <item>ANTE BOLTA, DOBRONIĆEVA 11, 10000 Zagreb zastupanog po punomoćniku BORIS RADAN</item>
      <item>Tomislav Cik, OIB 44826125261, MARKUŠEVEČKA TRNAVA 31, 10000 Zagreb zastupanog po punomoćniku BORIS RADAN</item>
      <item>BORIS ČUČIĆ, OIB 52518900802, ABRAMOVIĆEVA 1, 10000 Zagreb zastupanog po punomoćniku BORIS RADAN</item>
      <item>VJEROVNICI</item>
    </derivirana_varijabla>
  </DomainObject.Predmet.StrankaListFormatedWithAdressOIB>
  <DomainObject.Predmet.StrankaListNazivFormated>
    <izvorni_sadrzaj>
      <item>Zlatko Zrnić</item>
      <item>IVAN ROŽANKOVIĆ</item>
      <item>IVAN PAVIŠIĆ</item>
      <item>ANTE BOLTA</item>
      <item>Tomislav Cik</item>
      <item>BORIS ČUČIĆ</item>
      <item>VJEROVNICI</item>
    </izvorni_sadrzaj>
    <derivirana_varijabla naziv="DomainObject.Predmet.StrankaListNazivFormated_1">
      <item>Zlatko Zrnić</item>
      <item>IVAN ROŽANKOVIĆ</item>
      <item>IVAN PAVIŠIĆ</item>
      <item>ANTE BOLTA</item>
      <item>Tomislav Cik</item>
      <item>BORIS ČUČIĆ</item>
      <item>VJEROVNICI</item>
    </derivirana_varijabla>
  </DomainObject.Predmet.StrankaListNazivFormated>
  <DomainObject.Predmet.StrankaListNazivFormatedOIB>
    <izvorni_sadrzaj>
      <item>Zlatko Zrnić, OIB 11499393578</item>
      <item>IVAN ROŽANKOVIĆ</item>
      <item>IVAN PAVIŠIĆ</item>
      <item>ANTE BOLTA</item>
      <item>Tomislav Cik, OIB 44826125261</item>
      <item>BORIS ČUČIĆ, OIB 52518900802</item>
      <item>VJEROVNICI</item>
    </izvorni_sadrzaj>
    <derivirana_varijabla naziv="DomainObject.Predmet.StrankaListNazivFormatedOIB_1">
      <item>Zlatko Zrnić, OIB 11499393578</item>
      <item>IVAN ROŽANKOVIĆ</item>
      <item>IVAN PAVIŠIĆ</item>
      <item>ANTE BOLTA</item>
      <item>Tomislav Cik, OIB 44826125261</item>
      <item>BORIS ČUČIĆ, OIB 52518900802</item>
      <item>VJEROVNICI</item>
    </derivirana_varijabla>
  </DomainObject.Predmet.StrankaListNazivFormatedOIB>
  <DomainObject.Predmet.ProtuStrankaListFormated>
    <izvorni_sadrzaj>
      <item>TRGOŠPED d.o.o.</item>
    </izvorni_sadrzaj>
    <derivirana_varijabla naziv="DomainObject.Predmet.ProtuStrankaListFormated_1">
      <item>TRGOŠPED d.o.o.</item>
    </derivirana_varijabla>
  </DomainObject.Predmet.ProtuStrankaListFormated>
  <DomainObject.Predmet.ProtuStrankaListFormatedOIB>
    <izvorni_sadrzaj>
      <item>TRGOŠPED d.o.o., OIB 91706457526</item>
    </izvorni_sadrzaj>
    <derivirana_varijabla naziv="DomainObject.Predmet.ProtuStrankaListFormatedOIB_1">
      <item>TRGOŠPED d.o.o., OIB 91706457526</item>
    </derivirana_varijabla>
  </DomainObject.Predmet.ProtuStrankaListFormatedOIB>
  <DomainObject.Predmet.ProtuStrankaListFormatedWithAdress>
    <izvorni_sadrzaj>
      <item>TRGOŠPED d.o.o., CVIJETE ZUZORIĆ 21, 10000 Zagreb</item>
    </izvorni_sadrzaj>
    <derivirana_varijabla naziv="DomainObject.Predmet.ProtuStrankaListFormatedWithAdress_1">
      <item>TRGOŠPED d.o.o., CVIJETE ZUZORIĆ 21, 10000 Zagreb</item>
    </derivirana_varijabla>
  </DomainObject.Predmet.ProtuStrankaListFormatedWithAdress>
  <DomainObject.Predmet.ProtuStrankaListFormatedWithAdressOIB>
    <izvorni_sadrzaj>
      <item>TRGOŠPED d.o.o., OIB 91706457526, CVIJETE ZUZORIĆ 21, 10000 Zagreb</item>
    </izvorni_sadrzaj>
    <derivirana_varijabla naziv="DomainObject.Predmet.ProtuStrankaListFormatedWithAdressOIB_1">
      <item>TRGOŠPED d.o.o., OIB 91706457526, CVIJETE ZUZORIĆ 21, 10000 Zagreb</item>
    </derivirana_varijabla>
  </DomainObject.Predmet.ProtuStrankaListFormatedWithAdressOIB>
  <DomainObject.Predmet.ProtuStrankaListNazivFormated>
    <izvorni_sadrzaj>
      <item>TRGOŠPED d.o.o.</item>
    </izvorni_sadrzaj>
    <derivirana_varijabla naziv="DomainObject.Predmet.ProtuStrankaListNazivFormated_1">
      <item>TRGOŠPED d.o.o.</item>
    </derivirana_varijabla>
  </DomainObject.Predmet.ProtuStrankaListNazivFormated>
  <DomainObject.Predmet.ProtuStrankaListNazivFormatedOIB>
    <izvorni_sadrzaj>
      <item>TRGOŠPED d.o.o., OIB 91706457526</item>
    </izvorni_sadrzaj>
    <derivirana_varijabla naziv="DomainObject.Predmet.ProtuStrankaListNazivFormatedOIB_1">
      <item>TRGOŠPED d.o.o., OIB 91706457526</item>
    </derivirana_varijabla>
  </DomainObject.Predmet.ProtuStrankaListNazivFormatedOIB>
  <DomainObject.Predmet.OstaliListFormated>
    <izvorni_sadrzaj>
      <item>BORIS RADAN punomoćnik sudionika u postupku Zlatko Zrnić; IVAN PAVIŠIĆ; Tomislav Cik; IVAN ROŽANKOVIĆ; ANTE BOLTA; BORIS ČUČIĆ</item>
      <item>FINANCIJSKA AGENCIJA ZAGREB</item>
      <item>MF-POREZNA UPRAVA</item>
      <item>MINISTARSTVO PRAVOSUĐA</item>
      <item>ŽDO-GRAĐANSKO UPRAVNI ODJEL</item>
      <item>JOSIP CERTIĆ</item>
      <item>Duško Koruga</item>
    </izvorni_sadrzaj>
    <derivirana_varijabla naziv="DomainObject.Predmet.OstaliListFormated_1">
      <item>BORIS RADAN punomoćnik sudionika u postupku Zlatko Zrnić; IVAN PAVIŠIĆ; Tomislav Cik; IVAN ROŽANKOVIĆ; ANTE BOLTA; BORIS ČUČIĆ</item>
      <item>FINANCIJSKA AGENCIJA ZAGREB</item>
      <item>MF-POREZNA UPRAVA</item>
      <item>MINISTARSTVO PRAVOSUĐA</item>
      <item>ŽDO-GRAĐANSKO UPRAVNI ODJEL</item>
      <item>JOSIP CERTIĆ</item>
      <item>Duško Koruga</item>
    </derivirana_varijabla>
  </DomainObject.Predmet.OstaliListFormated>
  <DomainObject.Predmet.OstaliListFormatedOIB>
    <izvorni_sadrzaj>
      <item>BORIS RADAN punomoćnik sudionika u postupku Zlatko Zrnić; IVAN PAVIŠIĆ; Tomislav Cik; IVAN ROŽANKOVIĆ; ANTE BOLTA; BORIS ČUČIĆ</item>
      <item>FINANCIJSKA AGENCIJA ZAGREB, OIB 85821130368</item>
      <item>MF-POREZNA UPRAVA, OIB 18683136487</item>
      <item>MINISTARSTVO PRAVOSUĐA, OIB 26635293339</item>
      <item>ŽDO-GRAĐANSKO UPRAVNI ODJEL</item>
      <item>JOSIP CERTIĆ</item>
      <item>Duško Koruga, OIB 40565203589</item>
    </izvorni_sadrzaj>
    <derivirana_varijabla naziv="DomainObject.Predmet.OstaliListFormatedOIB_1">
      <item>BORIS RADAN punomoćnik sudionika u postupku Zlatko Zrnić; IVAN PAVIŠIĆ; Tomislav Cik; IVAN ROŽANKOVIĆ; ANTE BOLTA; BORIS ČUČIĆ</item>
      <item>FINANCIJSKA AGENCIJA ZAGREB, OIB 85821130368</item>
      <item>MF-POREZNA UPRAVA, OIB 18683136487</item>
      <item>MINISTARSTVO PRAVOSUĐA, OIB 26635293339</item>
      <item>ŽDO-GRAĐANSKO UPRAVNI ODJEL</item>
      <item>JOSIP CERTIĆ</item>
      <item>Duško Koruga, OIB 40565203589</item>
    </derivirana_varijabla>
  </DomainObject.Predmet.OstaliListFormatedOIB>
  <DomainObject.Predmet.OstaliListFormatedWithAdress>
    <izvorni_sadrzaj>
      <item>BORIS RADAN, ŠESTINSKI DOL 40, 10000 Zagreb punomoćnik sudionika u postupku Zlatko Zrnić; IVAN PAVIŠIĆ; Tomislav Cik; IVAN ROŽANKOVIĆ; ANTE BOLTA; BORIS ČUČIĆ</item>
      <item>FINANCIJSKA AGENCIJA ZAGREB, Vrtni put 3, 10000 Zagreb</item>
      <item>MF-POREZNA UPRAVA, BOŠKOVIĆEVA 5, 10000 Zagreb</item>
      <item>MINISTARSTVO PRAVOSUĐA, DEŽMANOVA 6, 10000 Zagreb</item>
      <item>ŽDO-GRAĐANSKO UPRAVNI ODJEL, 10000 Zagreb</item>
      <item>JOSIP CERTIĆ, HRIBAROV PRILAZ 3, 10000 Zagreb</item>
      <item>Duško Koruga, Ilica 129, 10000 Zagreb</item>
    </izvorni_sadrzaj>
    <derivirana_varijabla naziv="DomainObject.Predmet.OstaliListFormatedWithAdress_1">
      <item>BORIS RADAN, ŠESTINSKI DOL 40, 10000 Zagreb punomoćnik sudionika u postupku Zlatko Zrnić; IVAN PAVIŠIĆ; Tomislav Cik; IVAN ROŽANKOVIĆ; ANTE BOLTA; BORIS ČUČIĆ</item>
      <item>FINANCIJSKA AGENCIJA ZAGREB, Vrtni put 3, 10000 Zagreb</item>
      <item>MF-POREZNA UPRAVA, BOŠKOVIĆEVA 5, 10000 Zagreb</item>
      <item>MINISTARSTVO PRAVOSUĐA, DEŽMANOVA 6, 10000 Zagreb</item>
      <item>ŽDO-GRAĐANSKO UPRAVNI ODJEL, 10000 Zagreb</item>
      <item>JOSIP CERTIĆ, HRIBAROV PRILAZ 3, 10000 Zagreb</item>
      <item>Duško Koruga, Ilica 129, 10000 Zagreb</item>
    </derivirana_varijabla>
  </DomainObject.Predmet.OstaliListFormatedWithAdress>
  <DomainObject.Predmet.OstaliListFormatedWithAdressOIB>
    <izvorni_sadrzaj>
      <item>BORIS RADAN, ŠESTINSKI DOL 40, 10000 Zagreb punomoćnik sudionika u postupku Zlatko Zrnić; IVAN PAVIŠIĆ; Tomislav Cik; IVAN ROŽANKOVIĆ; ANTE BOLTA; BORIS ČUČIĆ</item>
      <item>FINANCIJSKA AGENCIJA ZAGREB, OIB 85821130368, Vrtni put 3, 10000 Zagreb</item>
      <item>MF-POREZNA UPRAVA, OIB 18683136487, BOŠKOVIĆEVA 5, 10000 Zagreb</item>
      <item>MINISTARSTVO PRAVOSUĐA, OIB 26635293339, DEŽMANOVA 6, 10000 Zagreb</item>
      <item>ŽDO-GRAĐANSKO UPRAVNI ODJEL, 10000 Zagreb</item>
      <item>JOSIP CERTIĆ, HRIBAROV PRILAZ 3, 10000 Zagreb</item>
      <item>Duško Koruga, OIB 40565203589, Ilica 129, 10000 Zagreb</item>
    </izvorni_sadrzaj>
    <derivirana_varijabla naziv="DomainObject.Predmet.OstaliListFormatedWithAdressOIB_1">
      <item>BORIS RADAN, ŠESTINSKI DOL 40, 10000 Zagreb punomoćnik sudionika u postupku Zlatko Zrnić; IVAN PAVIŠIĆ; Tomislav Cik; IVAN ROŽANKOVIĆ; ANTE BOLTA; BORIS ČUČIĆ</item>
      <item>FINANCIJSKA AGENCIJA ZAGREB, OIB 85821130368, Vrtni put 3, 10000 Zagreb</item>
      <item>MF-POREZNA UPRAVA, OIB 18683136487, BOŠKOVIĆEVA 5, 10000 Zagreb</item>
      <item>MINISTARSTVO PRAVOSUĐA, OIB 26635293339, DEŽMANOVA 6, 10000 Zagreb</item>
      <item>ŽDO-GRAĐANSKO UPRAVNI ODJEL, 10000 Zagreb</item>
      <item>JOSIP CERTIĆ, HRIBAROV PRILAZ 3, 10000 Zagreb</item>
      <item>Duško Koruga, OIB 40565203589, Ilica 129, 10000 Zagreb</item>
    </derivirana_varijabla>
  </DomainObject.Predmet.OstaliListFormatedWithAdressOIB>
  <DomainObject.Predmet.OstaliListNazivFormated>
    <izvorni_sadrzaj>
      <item>BORIS RADAN</item>
      <item>FINANCIJSKA AGENCIJA ZAGREB</item>
      <item>MF-POREZNA UPRAVA</item>
      <item>MINISTARSTVO PRAVOSUĐA</item>
      <item>ŽDO-GRAĐANSKO UPRAVNI ODJEL</item>
      <item>JOSIP CERTIĆ</item>
      <item>Duško Koruga</item>
    </izvorni_sadrzaj>
    <derivirana_varijabla naziv="DomainObject.Predmet.OstaliListNazivFormated_1">
      <item>BORIS RADAN</item>
      <item>FINANCIJSKA AGENCIJA ZAGREB</item>
      <item>MF-POREZNA UPRAVA</item>
      <item>MINISTARSTVO PRAVOSUĐA</item>
      <item>ŽDO-GRAĐANSKO UPRAVNI ODJEL</item>
      <item>JOSIP CERTIĆ</item>
      <item>Duško Koruga</item>
    </derivirana_varijabla>
  </DomainObject.Predmet.OstaliListNazivFormated>
  <DomainObject.Predmet.OstaliListNazivFormatedOIB>
    <izvorni_sadrzaj>
      <item>BORIS RADAN</item>
      <item>FINANCIJSKA AGENCIJA ZAGREB, OIB 85821130368</item>
      <item>MF-POREZNA UPRAVA, OIB 18683136487</item>
      <item>MINISTARSTVO PRAVOSUĐA, OIB 26635293339</item>
      <item>ŽDO-GRAĐANSKO UPRAVNI ODJEL</item>
      <item>JOSIP CERTIĆ</item>
      <item>Duško Koruga, OIB 40565203589</item>
    </izvorni_sadrzaj>
    <derivirana_varijabla naziv="DomainObject.Predmet.OstaliListNazivFormatedOIB_1">
      <item>BORIS RADAN</item>
      <item>FINANCIJSKA AGENCIJA ZAGREB, OIB 85821130368</item>
      <item>MF-POREZNA UPRAVA, OIB 18683136487</item>
      <item>MINISTARSTVO PRAVOSUĐA, OIB 26635293339</item>
      <item>ŽDO-GRAĐANSKO UPRAVNI ODJEL</item>
      <item>JOSIP CERTIĆ</item>
      <item>Duško Koruga, OIB 40565203589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St-88/2012-120</izvorni_sadrzaj>
    <derivirana_varijabla naziv="DomainObject.PoslovniBrojDokumenta_1">St-88/2012-120</derivirana_varijabla>
  </DomainObject.PoslovniBrojDokumenta>
  <DomainObject.Predmet.StrankaIDrugi>
    <izvorni_sadrzaj>ANTE BOLTA i dr.</izvorni_sadrzaj>
    <derivirana_varijabla naziv="DomainObject.Predmet.StrankaIDrugi_1">ANTE BOLTA i dr.</derivirana_varijabla>
  </DomainObject.Predmet.StrankaIDrugi>
  <DomainObject.Predmet.ProtustrankaIDrugi>
    <izvorni_sadrzaj>TRGOŠPED d.o.o.</izvorni_sadrzaj>
    <derivirana_varijabla naziv="DomainObject.Predmet.ProtustrankaIDrugi_1">TRGOŠPED d.o.o.</derivirana_varijabla>
  </DomainObject.Predmet.ProtustrankaIDrugi>
  <DomainObject.Predmet.StrankaIDrugiAdressOIB>
    <izvorni_sadrzaj>ANTE BOLTA, DOBRONIĆEVA 11, 10000 Zagreb i dr.</izvorni_sadrzaj>
    <derivirana_varijabla naziv="DomainObject.Predmet.StrankaIDrugiAdressOIB_1">ANTE BOLTA, DOBRONIĆEVA 11, 10000 Zagreb i dr.</derivirana_varijabla>
  </DomainObject.Predmet.StrankaIDrugiAdressOIB>
  <DomainObject.Predmet.ProtustrankaIDrugiAdressOIB>
    <izvorni_sadrzaj>TRGOŠPED d.o.o., OIB 91706457526, CVIJETE ZUZORIĆ 21, 10000 Zagreb</izvorni_sadrzaj>
    <derivirana_varijabla naziv="DomainObject.Predmet.ProtustrankaIDrugiAdressOIB_1">TRGOŠPED d.o.o., OIB 91706457526, CVIJETE ZUZORIĆ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 RADAN</item>
      <item>Zlatko Zrnić</item>
      <item>IVAN ROŽANKOVIĆ</item>
      <item>IVAN PAVIŠIĆ</item>
      <item>TRGOŠPED d.o.o.</item>
      <item>ANTE BOLTA</item>
      <item>Tomislav Cik</item>
      <item>BORIS ČUČIĆ</item>
      <item>FINANCIJSKA AGENCIJA ZAGREB</item>
      <item>MF-POREZNA UPRAVA</item>
      <item>MINISTARSTVO PRAVOSUĐA</item>
      <item>ŽDO-GRAĐANSKO UPRAVNI ODJEL</item>
      <item>JOSIP CERTIĆ</item>
      <item>VJEROVNICI</item>
      <item>Duško Koruga</item>
    </izvorni_sadrzaj>
    <derivirana_varijabla naziv="DomainObject.Predmet.SudioniciListNaziv_1">
      <item>BORIS RADAN</item>
      <item>Zlatko Zrnić</item>
      <item>IVAN ROŽANKOVIĆ</item>
      <item>IVAN PAVIŠIĆ</item>
      <item>TRGOŠPED d.o.o.</item>
      <item>ANTE BOLTA</item>
      <item>Tomislav Cik</item>
      <item>BORIS ČUČIĆ</item>
      <item>FINANCIJSKA AGENCIJA ZAGREB</item>
      <item>MF-POREZNA UPRAVA</item>
      <item>MINISTARSTVO PRAVOSUĐA</item>
      <item>ŽDO-GRAĐANSKO UPRAVNI ODJEL</item>
      <item>JOSIP CERTIĆ</item>
      <item>VJEROVNICI</item>
      <item>Duško Koruga</item>
    </derivirana_varijabla>
  </DomainObject.Predmet.SudioniciListNaziv>
  <DomainObject.Predmet.SudioniciListAdressOIB>
    <izvorni_sadrzaj>
      <item>BORIS RADAN, ŠESTINSKI DOL 40,10000 Zagreb</item>
      <item>Zlatko Zrnić, OIB 11499393578, Ulica Ivana Gundulića 11,44000 Sisak</item>
      <item>IVAN ROŽANKOVIĆ, MALA GORICA 2,44250 Petrinja</item>
      <item>IVAN PAVIŠIĆ, MATUNOVA 11,10000 Zagreb</item>
      <item>TRGOŠPED d.o.o., OIB 91706457526, CVIJETE ZUZORIĆ 21,10000 Zagreb</item>
      <item>ANTE BOLTA, DOBRONIĆEVA 11,10000 Zagreb</item>
      <item>Tomislav Cik, OIB 44826125261, MARKUŠEVEČKA TRNAVA 31,10000 Zagreb</item>
      <item>BORIS ČUČIĆ, OIB 52518900802, ABRAMOVIĆEVA 1,10000 Zagreb</item>
      <item>FINANCIJSKA AGENCIJA ZAGREB, OIB 85821130368, Vrtni put 3,10000 Zagreb</item>
      <item>MF-POREZNA UPRAVA, OIB 18683136487, BOŠKOVIĆEVA 5,10000 Zagreb</item>
      <item>MINISTARSTVO PRAVOSUĐA, OIB 26635293339, DEŽMANOVA 6,10000 Zagreb</item>
      <item>ŽDO-GRAĐANSKO UPRAVNI ODJEL, 10000 Zagreb</item>
      <item>JOSIP CERTIĆ, HRIBAROV PRILAZ 3,10000 Zagreb</item>
      <item>VJEROVNICI</item>
      <item>Duško Koruga, OIB 40565203589, Ilica 129,10000 Zagreb</item>
    </izvorni_sadrzaj>
    <derivirana_varijabla naziv="DomainObject.Predmet.SudioniciListAdressOIB_1">
      <item>BORIS RADAN, ŠESTINSKI DOL 40,10000 Zagreb</item>
      <item>Zlatko Zrnić, OIB 11499393578, Ulica Ivana Gundulića 11,44000 Sisak</item>
      <item>IVAN ROŽANKOVIĆ, MALA GORICA 2,44250 Petrinja</item>
      <item>IVAN PAVIŠIĆ, MATUNOVA 11,10000 Zagreb</item>
      <item>TRGOŠPED d.o.o., OIB 91706457526, CVIJETE ZUZORIĆ 21,10000 Zagreb</item>
      <item>ANTE BOLTA, DOBRONIĆEVA 11,10000 Zagreb</item>
      <item>Tomislav Cik, OIB 44826125261, MARKUŠEVEČKA TRNAVA 31,10000 Zagreb</item>
      <item>BORIS ČUČIĆ, OIB 52518900802, ABRAMOVIĆEVA 1,10000 Zagreb</item>
      <item>FINANCIJSKA AGENCIJA ZAGREB, OIB 85821130368, Vrtni put 3,10000 Zagreb</item>
      <item>MF-POREZNA UPRAVA, OIB 18683136487, BOŠKOVIĆEVA 5,10000 Zagreb</item>
      <item>MINISTARSTVO PRAVOSUĐA, OIB 26635293339, DEŽMANOVA 6,10000 Zagreb</item>
      <item>ŽDO-GRAĐANSKO UPRAVNI ODJEL, 10000 Zagreb</item>
      <item>JOSIP CERTIĆ, HRIBAROV PRILAZ 3,10000 Zagreb</item>
      <item>VJEROVNICI</item>
      <item>Duško Koruga, OIB 40565203589, Ilica 129,10000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11499393578</item>
      <item>, OIB null</item>
      <item>, OIB null</item>
      <item>, OIB 91706457526</item>
      <item>, OIB null</item>
      <item>, OIB 44826125261</item>
      <item>, OIB 52518900802</item>
      <item>, OIB 85821130368</item>
      <item>, OIB 18683136487</item>
      <item>, OIB 26635293339</item>
      <item>, OIB null</item>
      <item>, OIB null</item>
      <item>, OIB null</item>
      <item>, OIB 40565203589</item>
    </izvorni_sadrzaj>
    <derivirana_varijabla naziv="DomainObject.Predmet.SudioniciListNazivOIB_1">
      <item>, OIB null</item>
      <item>, OIB 11499393578</item>
      <item>, OIB null</item>
      <item>, OIB null</item>
      <item>, OIB 91706457526</item>
      <item>, OIB null</item>
      <item>, OIB 44826125261</item>
      <item>, OIB 52518900802</item>
      <item>, OIB 85821130368</item>
      <item>, OIB 18683136487</item>
      <item>, OIB 26635293339</item>
      <item>, OIB null</item>
      <item>, OIB null</item>
      <item>, OIB null</item>
      <item>, OIB 40565203589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2012.</izvorni_sadrzaj>
    <derivirana_varijabla naziv="DomainObject.Predmet.DatumZadnjeOdrzaneSudskeRadnje_1">28. studenog 2012.</derivirana_varijabla>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St-88/2012-119</izvorni_sadrzaj>
    <derivirana_varijabla naziv="DomainObject.PredzadnjaOdlukaIzPredmeta.Oznaka_1">St-88/2012-119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F7B5AA-703C-4DB2-BDAC-10AE690B26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2</properties:Pages>
  <properties:Words>440</properties:Words>
  <properties:Characters>2351</properties:Characters>
  <properties:Lines>65</properties:Lines>
  <properties:Paragraphs>21</properties:Paragraphs>
  <properties:TotalTime>71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2887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2018-10-17T07:11:00Z</dcterms:created>
  <dc:creator>Ante</dc:creator>
  <cp:lastModifiedBy>Katarina Drndelić</cp:lastModifiedBy>
  <cp:lastPrinted>2018-10-17T09:43:00Z</cp:lastPrinted>
  <dcterms:modified xmlns:xsi="http://www.w3.org/2001/XMLSchema-instance" xsi:type="dcterms:W3CDTF">2018-10-17T09:43:00Z</dcterms:modified>
  <cp:revision>22</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St-88/2012-120 / Odluka - Rješenje (Rj._upis rješenja o otvaranju stečajnog postupka u ZK.docx)</vt:lpwstr>
  </prop:property>
  <prop:property name="CC_coloring" pid="4" fmtid="{D5CDD505-2E9C-101B-9397-08002B2CF9AE}">
    <vt:bool>false</vt:bool>
  </prop:property>
  <prop:property name="BrojStranica" pid="5" fmtid="{D5CDD505-2E9C-101B-9397-08002B2CF9AE}">
    <vt:i4>2</vt:i4>
  </prop:property>
</prop:Properties>
</file>