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57b1" w14:paraId="e7b57b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81008">
        <w:rPr>
          <w:sz w:val="24"/>
          <w:szCs w:val="24"/>
          <w:lang w:val="hr-HR"/>
        </w:rPr>
        <w:t>77</w:t>
      </w:r>
      <w:r w:rsidR="00AA6D32">
        <w:rPr>
          <w:sz w:val="24"/>
          <w:szCs w:val="24"/>
          <w:lang w:val="hr-HR"/>
        </w:rPr>
        <w:t>9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AA6D32">
        <w:t xml:space="preserve">INITIUM NOVUM j.d.o.o., Vodice, Sarajevska 19, </w:t>
      </w:r>
      <w:r w:rsidR="00781008">
        <w:t xml:space="preserve"> </w:t>
      </w:r>
      <w:r w:rsidR="004E5F23" w:rsidRPr="00B12545">
        <w:t>OIB</w:t>
      </w:r>
      <w:r w:rsidR="004E5F23">
        <w:t>:</w:t>
      </w:r>
      <w:r w:rsidR="004E5F23" w:rsidRPr="00B12545">
        <w:t xml:space="preserve"> </w:t>
      </w:r>
      <w:r w:rsidR="00AA6D32">
        <w:t>36287596146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D34CA">
        <w:rPr>
          <w:szCs w:val="24"/>
        </w:rPr>
        <w:t>24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AA6D32">
        <w:rPr>
          <w:sz w:val="24"/>
          <w:szCs w:val="24"/>
          <w:lang w:val="hr-HR"/>
        </w:rPr>
        <w:t>OLJENKA BUŠETINČAN, Vodice, Sarajevska 19</w:t>
      </w:r>
      <w:r w:rsidR="00CD34C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OIB: </w:t>
      </w:r>
      <w:r w:rsidR="00AA6D32">
        <w:rPr>
          <w:sz w:val="24"/>
          <w:szCs w:val="24"/>
          <w:lang w:val="hr-HR"/>
        </w:rPr>
        <w:t>63076961236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AA6D32">
        <w:rPr>
          <w:sz w:val="24"/>
          <w:szCs w:val="24"/>
          <w:lang w:val="hr-HR"/>
        </w:rPr>
        <w:t>779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E275B2" w:rsidR="00E275B2" w:rsidRPr="00AA6D3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A6D32" w:rsidRPr="00AA6D32">
        <w:rPr>
          <w:sz w:val="24"/>
          <w:szCs w:val="24"/>
        </w:rPr>
        <w:t>INITIUM NOVUM j.d.o.o., Vodice</w:t>
      </w:r>
      <w:r w:rsidR="00284D34" w:rsidRPr="00AA6D32">
        <w:rPr>
          <w:sz w:val="24"/>
          <w:szCs w:val="24"/>
        </w:rPr>
        <w:t>.</w:t>
      </w:r>
    </w:p>
    <w:p w:rsidRDefault="0049238A" w:rsidP="00E275B2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CD34CA">
        <w:rPr>
          <w:sz w:val="24"/>
          <w:szCs w:val="24"/>
          <w:lang w:val="hr-HR"/>
        </w:rPr>
        <w:t>24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A6D32">
        <w:rPr>
          <w:szCs w:val="24"/>
        </w:rPr>
        <w:t>OLJENKA BUŠETINČAN, Vodice, Sarajevska 19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F487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AA6D32">
      <w:rPr>
        <w:sz w:val="24"/>
        <w:szCs w:val="24"/>
        <w:lang w:val="hr-HR"/>
      </w:rPr>
      <w:t>779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4D34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978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5F487C"/>
    <w:rsid w:val="006325FF"/>
    <w:rsid w:val="006423FC"/>
    <w:rsid w:val="00645D3A"/>
    <w:rsid w:val="0065029E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81008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6D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275B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4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8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8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8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8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4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8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8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8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8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INITIUM NOVUM j.d.o.o. za turizam, ugostiteljstvo, trgovinu, usluge i turistička agencija</izvorni_sadrzaj>
    <derivirana_varijabla naziv="DomainObject.Predmet.ProtustrankaFormated_1">  INITIUM NOVUM j.d.o.o. za turizam, ugostiteljstvo, trgovinu, usluge i turistička agencija</derivirana_varijabla>
  </DomainObject.Predmet.ProtustrankaFormated>
  <DomainObject.Predmet.ProtustrankaFormatedOIB>
    <izvorni_sadrzaj>  INITIUM NOVUM j.d.o.o. za turizam, ugostiteljstvo, trgovinu, usluge i turistička agencija, OIB 36287596146</izvorni_sadrzaj>
    <derivirana_varijabla naziv="DomainObject.Predmet.ProtustrankaFormatedOIB_1">  INITIUM NOVUM j.d.o.o. za turizam, ugostiteljstvo, trgovinu, usluge i turistička agencija, OIB 36287596146</derivirana_varijabla>
  </DomainObject.Predmet.ProtustrankaFormatedOIB>
  <DomainObject.Predmet.ProtustrankaFormatedWithAdress>
    <izvorni_sadrzaj> INITIUM NOVUM j.d.o.o. za turizam, ugostiteljstvo, trgovinu, usluge i turistička agencija, Sarajevska 19, 22211 Vodice</izvorni_sadrzaj>
    <derivirana_varijabla naziv="DomainObject.Predmet.ProtustrankaFormatedWithAdress_1"> INITIUM NOVUM j.d.o.o. za turizam, ugostiteljstvo, trgovinu, usluge i turistička agencija, Sarajevska 19, 22211 Vodice</derivirana_varijabla>
  </DomainObject.Predmet.ProtustrankaFormatedWithAdress>
  <DomainObject.Predmet.ProtustrankaFormatedWithAdressOIB>
    <izvorni_sadrzaj> INITIUM NOVUM j.d.o.o. za turizam, ugostiteljstvo, trgovinu, usluge i turistička agencija, OIB 36287596146, Sarajevska 19, 22211 Vodice</izvorni_sadrzaj>
    <derivirana_varijabla naziv="DomainObject.Predmet.ProtustrankaFormatedWithAdressOIB_1"> INITIUM NOVUM j.d.o.o. za turizam, ugostiteljstvo, trgovinu, usluge i turistička agencija, OIB 36287596146, Sarajevska 19, 22211 Vodice</derivirana_varijabla>
  </DomainObject.Predmet.ProtustrankaFormatedWithAdressOIB>
  <DomainObject.Predmet.ProtustrankaWithAdress>
    <izvorni_sadrzaj>INITIUM NOVUM j.d.o.o. za turizam, ugostiteljstvo, trgovinu, usluge i turistička agencija Sarajevska 19, 22211 Vodice</izvorni_sadrzaj>
    <derivirana_varijabla naziv="DomainObject.Predmet.ProtustrankaWithAdress_1">INITIUM NOVUM j.d.o.o. za turizam, ugostiteljstvo, trgovinu, usluge i turistička agencija Sarajevska 19, 22211 Vodice</derivirana_varijabla>
  </DomainObject.Predmet.ProtustrankaWithAdress>
  <DomainObject.Predmet.ProtustrankaWithAdressOIB>
    <izvorni_sadrzaj>INITIUM NOVUM j.d.o.o. za turizam, ugostiteljstvo, trgovinu, usluge i turistička agencija, OIB 36287596146, Sarajevska 19, 22211 Vodice</izvorni_sadrzaj>
    <derivirana_varijabla naziv="DomainObject.Predmet.ProtustrankaWithAdressOIB_1">INITIUM NOVUM j.d.o.o. za turizam, ugostiteljstvo, trgovinu, usluge i turistička agencija, OIB 36287596146, Sarajevska 19, 22211 Vodice</derivirana_varijabla>
  </DomainObject.Predmet.ProtustrankaWithAdressOIB>
  <DomainObject.Predmet.ProtustrankaNazivFormated>
    <izvorni_sadrzaj>INITIUM NOVUM j.d.o.o. za turizam, ugostiteljstvo, trgovinu, usluge i turistička agencija</izvorni_sadrzaj>
    <derivirana_varijabla naziv="DomainObject.Predmet.ProtustrankaNazivFormated_1">INITIUM NOVUM j.d.o.o. za turizam, ugostiteljstvo, trgovinu, usluge i turistička agencija</derivirana_varijabla>
  </DomainObject.Predmet.ProtustrankaNazivFormated>
  <DomainObject.Predmet.ProtustrankaNazivFormatedOIB>
    <izvorni_sadrzaj>INITIUM NOVUM j.d.o.o. za turizam, ugostiteljstvo, trgovinu, usluge i turistička agencija, OIB 36287596146</izvorni_sadrzaj>
    <derivirana_varijabla naziv="DomainObject.Predmet.ProtustrankaNazivFormatedOIB_1">INITIUM NOVUM j.d.o.o. za turizam, ugostiteljstvo, trgovinu, usluge i turistička agencija, OIB 36287596146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INITIUM NOVUM j.d.o.o. za turizam, ugostiteljstvo, trgovinu, usluge i turistička agencija</item>
    </izvorni_sadrzaj>
    <derivirana_varijabla naziv="DomainObject.Predmet.ProtuStrankaListFormated_1">
      <item>INITIUM NOVUM j.d.o.o. za turizam, ugostiteljstvo, trgovinu, usluge i turistička agencija</item>
    </derivirana_varijabla>
  </DomainObject.Predmet.ProtuStrankaListFormated>
  <DomainObject.Predmet.ProtuStrankaListFormatedOIB>
    <izvorni_sadrzaj>
      <item>INITIUM NOVUM j.d.o.o. za turizam, ugostiteljstvo, trgovinu, usluge i turistička agencija, OIB 36287596146</item>
    </izvorni_sadrzaj>
    <derivirana_varijabla naziv="DomainObject.Predmet.ProtuStrankaListFormatedOIB_1">
      <item>INITIUM NOVUM j.d.o.o. za turizam, ugostiteljstvo, trgovinu, usluge i turistička agencija, OIB 36287596146</item>
    </derivirana_varijabla>
  </DomainObject.Predmet.ProtuStrankaListFormatedOIB>
  <DomainObject.Predmet.ProtuStrankaListFormatedWithAdress>
    <izvorni_sadrzaj>
      <item>INITIUM NOVUM j.d.o.o. za turizam, ugostiteljstvo, trgovinu, usluge i turistička agencija, Sarajevska 19, 22211 Vodice</item>
    </izvorni_sadrzaj>
    <derivirana_varijabla naziv="DomainObject.Predmet.ProtuStrankaListFormatedWithAdress_1">
      <item>INITIUM NOVUM j.d.o.o. za turizam, ugostiteljstvo, trgovinu, usluge i turistička agencija, Sarajevska 19, 22211 Vodice</item>
    </derivirana_varijabla>
  </DomainObject.Predmet.ProtuStrankaListFormatedWithAdress>
  <DomainObject.Predmet.ProtuStrankaListFormatedWithAdressOIB>
    <izvorni_sadrzaj>
      <item>INITIUM NOVUM j.d.o.o. za turizam, ugostiteljstvo, trgovinu, usluge i turistička agencija, OIB 36287596146, Sarajevska 19, 22211 Vodice</item>
    </izvorni_sadrzaj>
    <derivirana_varijabla naziv="DomainObject.Predmet.ProtuStrankaListFormatedWithAdressOIB_1">
      <item>INITIUM NOVUM j.d.o.o. za turizam, ugostiteljstvo, trgovinu, usluge i turistička agencija, OIB 36287596146, Sarajevska 19, 22211 Vodice</item>
    </derivirana_varijabla>
  </DomainObject.Predmet.ProtuStrankaListFormatedWithAdressOIB>
  <DomainObject.Predmet.ProtuStrankaListNazivFormated>
    <izvorni_sadrzaj>
      <item>INITIUM NOVUM j.d.o.o. za turizam, ugostiteljstvo, trgovinu, usluge i turistička agencija</item>
    </izvorni_sadrzaj>
    <derivirana_varijabla naziv="DomainObject.Predmet.ProtuStrankaListNazivFormated_1">
      <item>INITIUM NOVUM j.d.o.o. za turizam, ugostiteljstvo, trgovinu, usluge i turistička agencija</item>
    </derivirana_varijabla>
  </DomainObject.Predmet.ProtuStrankaListNazivFormated>
  <DomainObject.Predmet.ProtuStrankaListNazivFormatedOIB>
    <izvorni_sadrzaj>
      <item>INITIUM NOVUM j.d.o.o. za turizam, ugostiteljstvo, trgovinu, usluge i turistička agencija, OIB 36287596146</item>
    </izvorni_sadrzaj>
    <derivirana_varijabla naziv="DomainObject.Predmet.ProtuStrankaListNazivFormatedOIB_1">
      <item>INITIUM NOVUM j.d.o.o. za turizam, ugostiteljstvo, trgovinu, usluge i turistička agencija, OIB 36287596146</item>
    </derivirana_varijabla>
  </DomainObject.Predmet.ProtuStrankaListNazivFormatedOIB>
  <DomainObject.Predmet.OstaliListFormated>
    <izvorni_sadrzaj>
      <item>Oljenka Bušetinčan</item>
    </izvorni_sadrzaj>
    <derivirana_varijabla naziv="DomainObject.Predmet.OstaliListFormated_1">
      <item>Oljenka Bušetinčan</item>
    </derivirana_varijabla>
  </DomainObject.Predmet.OstaliListFormated>
  <DomainObject.Predmet.OstaliListFormatedOIB>
    <izvorni_sadrzaj>
      <item>Oljenka Bušetinčan, OIB 63076961236</item>
    </izvorni_sadrzaj>
    <derivirana_varijabla naziv="DomainObject.Predmet.OstaliListFormatedOIB_1">
      <item>Oljenka Bušetinčan, OIB 63076961236</item>
    </derivirana_varijabla>
  </DomainObject.Predmet.OstaliListFormatedOIB>
  <DomainObject.Predmet.OstaliListFormatedWithAdress>
    <izvorni_sadrzaj>
      <item>Oljenka Bušetinčan, Sarajevska 19, 22211 Vodice</item>
    </izvorni_sadrzaj>
    <derivirana_varijabla naziv="DomainObject.Predmet.OstaliListFormatedWithAdress_1">
      <item>Oljenka Bušetinčan, Sarajevska 19, 22211 Vodice</item>
    </derivirana_varijabla>
  </DomainObject.Predmet.OstaliListFormatedWithAdress>
  <DomainObject.Predmet.OstaliListFormatedWithAdressOIB>
    <izvorni_sadrzaj>
      <item>Oljenka Bušetinčan, OIB 63076961236, Sarajevska 19, 22211 Vodice</item>
    </izvorni_sadrzaj>
    <derivirana_varijabla naziv="DomainObject.Predmet.OstaliListFormatedWithAdressOIB_1">
      <item>Oljenka Bušetinčan, OIB 63076961236, Sarajevska 19, 22211 Vodice</item>
    </derivirana_varijabla>
  </DomainObject.Predmet.OstaliListFormatedWithAdressOIB>
  <DomainObject.Predmet.OstaliListNazivFormated>
    <izvorni_sadrzaj>
      <item>Oljenka Bušetinčan</item>
    </izvorni_sadrzaj>
    <derivirana_varijabla naziv="DomainObject.Predmet.OstaliListNazivFormated_1">
      <item>Oljenka Bušetinčan</item>
    </derivirana_varijabla>
  </DomainObject.Predmet.OstaliListNazivFormated>
  <DomainObject.Predmet.OstaliListNazivFormatedOIB>
    <izvorni_sadrzaj>
      <item>Oljenka Bušetinčan, OIB 63076961236</item>
    </izvorni_sadrzaj>
    <derivirana_varijabla naziv="DomainObject.Predmet.OstaliListNazivFormatedOIB_1">
      <item>Oljenka Bušetinčan, OIB 63076961236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INITIUM NOVUM j.d.o.o. za turizam, ugostiteljstvo, trgovinu, usluge i turistička agencija</izvorni_sadrzaj>
    <derivirana_varijabla naziv="DomainObject.Predmet.ProtustrankaIDrugi_1">INITIUM NOVUM j.d.o.o. za turizam, ugostiteljstvo, trgovinu, usluge i turistička agencija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INITIUM NOVUM j.d.o.o. za turizam, ugostiteljstvo, trgovinu, usluge i turistička agencija, OIB 36287596146, Sarajevska 19, 22211 Vodice</izvorni_sadrzaj>
    <derivirana_varijabla naziv="DomainObject.Predmet.ProtustrankaIDrugiAdressOIB_1">INITIUM NOVUM j.d.o.o. za turizam, ugostiteljstvo, trgovinu, usluge i turistička agencija, OIB 36287596146, Sarajevska 19,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INITIUM NOVUM j.d.o.o. za turizam, ugostiteljstvo, trgovinu, usluge i turistička agencija</item>
      <item>Oljenka Bušetinčan</item>
    </izvorni_sadrzaj>
    <derivirana_varijabla naziv="DomainObject.Predmet.SudioniciListNaziv_1">
      <item>FINA-Podružnica Šibenik</item>
      <item>INITIUM NOVUM j.d.o.o. za turizam, ugostiteljstvo, trgovinu, usluge i turistička agencija</item>
      <item>Oljenka Bušetinčan</item>
    </derivirana_varijabla>
  </DomainObject.Predmet.SudioniciListNaziv>
  <DomainObject.Predmet.SudioniciListAdressOIB>
    <izvorni_sadrzaj>
      <item>FINA-Podružnica Šibenik, OIB 85821130368, Perivoj L. Marune 1,22000 Šibenik</item>
      <item>INITIUM NOVUM j.d.o.o. za turizam, ugostiteljstvo, trgovinu, usluge i turistička agencija, OIB 36287596146, Sarajevska 19,22211 Vodice</item>
      <item>Oljenka Bušetinčan, OIB 63076961236, Sarajevska 19,22211 Vodice</item>
    </izvorni_sadrzaj>
    <derivirana_varijabla naziv="DomainObject.Predmet.SudioniciListAdressOIB_1">
      <item>FINA-Podružnica Šibenik, OIB 85821130368, Perivoj L. Marune 1,22000 Šibenik</item>
      <item>INITIUM NOVUM j.d.o.o. za turizam, ugostiteljstvo, trgovinu, usluge i turistička agencija, OIB 36287596146, Sarajevska 19,22211 Vodice</item>
      <item>Oljenka Bušetinčan, OIB 63076961236, Sarajevska 19,22211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36287596146</item>
      <item>, OIB 63076961236</item>
    </izvorni_sadrzaj>
    <derivirana_varijabla naziv="DomainObject.Predmet.SudioniciListNazivOIB_1">
      <item>, OIB 85821130368</item>
      <item>, OIB 36287596146</item>
      <item>, OIB 63076961236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516E9-9318-4097-92EB-F9D66C5A8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1595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2016-05-23T12:45:00Z</dcterms:created>
  <dc:creator>Ante Kačić</dc:creator>
  <cp:lastModifiedBy>wsadmin</cp:lastModifiedBy>
  <cp:lastPrinted>2016-05-23T07:46:00Z</cp:lastPrinted>
  <dcterms:modified xmlns:xsi="http://www.w3.org/2001/XMLSchema-instance" xsi:type="dcterms:W3CDTF">2016-05-24T12:54:00Z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