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8b14" w14:paraId="8968b1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C59B1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C59B1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C59B1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BE2FC8">
        <w:rPr>
          <w:szCs w:val="24"/>
          <w:lang w:val="hr-HR"/>
        </w:rPr>
        <w:t>GALISANUM d.o.o.</w:t>
      </w:r>
      <w:r w:rsidR="002F40E1">
        <w:rPr>
          <w:szCs w:val="24"/>
          <w:lang w:val="hr-HR"/>
        </w:rPr>
        <w:t xml:space="preserve">, </w:t>
      </w:r>
      <w:r w:rsidR="00BE2FC8">
        <w:rPr>
          <w:szCs w:val="24"/>
          <w:lang w:val="hr-HR"/>
        </w:rPr>
        <w:t>Galižana</w:t>
      </w:r>
      <w:r w:rsidR="00124093">
        <w:rPr>
          <w:szCs w:val="24"/>
          <w:lang w:val="hr-HR"/>
        </w:rPr>
        <w:t xml:space="preserve">, </w:t>
      </w:r>
      <w:r w:rsidR="00BE2FC8">
        <w:rPr>
          <w:szCs w:val="24"/>
          <w:lang w:val="hr-HR"/>
        </w:rPr>
        <w:t>Michele della Vedova 11</w:t>
      </w:r>
      <w:r w:rsidR="00E97BE2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BE2FC8">
        <w:rPr>
          <w:lang w:val="hr-HR"/>
        </w:rPr>
        <w:t>02736414837</w:t>
      </w:r>
      <w:r w:rsidR="00D74246" w:rsidRPr="00936C9E">
        <w:rPr>
          <w:lang w:val="hr-HR"/>
        </w:rPr>
        <w:t>,</w:t>
      </w:r>
      <w:r w:rsidR="00EC59B1">
        <w:rPr>
          <w:szCs w:val="24"/>
          <w:lang w:val="hr-HR"/>
        </w:rPr>
        <w:t xml:space="preserve"> </w:t>
      </w:r>
      <w:r w:rsidR="00BE2FC8">
        <w:rPr>
          <w:szCs w:val="24"/>
          <w:lang w:val="hr-HR"/>
        </w:rPr>
        <w:t xml:space="preserve">   </w:t>
      </w:r>
      <w:r w:rsidR="002F40E1">
        <w:rPr>
          <w:szCs w:val="24"/>
          <w:lang w:val="hr-HR"/>
        </w:rPr>
        <w:t>20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BE2FC8">
        <w:rPr>
          <w:szCs w:val="24"/>
          <w:lang w:val="hr-HR"/>
        </w:rPr>
        <w:t>Fina Jurcan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BE2FC8">
        <w:rPr>
          <w:szCs w:val="24"/>
          <w:lang w:val="hr-HR"/>
        </w:rPr>
        <w:t>Galižane</w:t>
      </w:r>
      <w:r w:rsidR="0035409B">
        <w:rPr>
          <w:szCs w:val="24"/>
          <w:lang w:val="hr-HR"/>
        </w:rPr>
        <w:t xml:space="preserve">, </w:t>
      </w:r>
      <w:r w:rsidR="00BE2FC8">
        <w:rPr>
          <w:szCs w:val="24"/>
          <w:lang w:val="hr-HR"/>
        </w:rPr>
        <w:t>Sant Isepo 41</w:t>
      </w:r>
      <w:r w:rsidR="00E95B75" w:rsidRPr="00936C9E">
        <w:rPr>
          <w:szCs w:val="24"/>
          <w:lang w:val="hr-HR"/>
        </w:rPr>
        <w:t xml:space="preserve">, OIB: </w:t>
      </w:r>
      <w:r w:rsidR="00BE2FC8">
        <w:rPr>
          <w:lang w:val="hr-HR"/>
        </w:rPr>
        <w:t>05956925507</w:t>
      </w:r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BE2FC8">
        <w:rPr>
          <w:szCs w:val="24"/>
          <w:lang w:val="hr-HR"/>
        </w:rPr>
        <w:t xml:space="preserve">GALISANUM d.o.o., Galižana, Michele della Vedova 11, </w:t>
      </w:r>
      <w:r w:rsidR="00BE2FC8" w:rsidRPr="00936C9E">
        <w:rPr>
          <w:szCs w:val="24"/>
          <w:lang w:val="hr-HR"/>
        </w:rPr>
        <w:t xml:space="preserve">OIB: </w:t>
      </w:r>
      <w:r w:rsidR="00BE2FC8">
        <w:rPr>
          <w:lang w:val="hr-HR"/>
        </w:rPr>
        <w:t>02736414837</w:t>
      </w:r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BE2FC8">
        <w:rPr>
          <w:szCs w:val="24"/>
          <w:lang w:val="hr-HR"/>
        </w:rPr>
        <w:t>881</w:t>
      </w:r>
      <w:r w:rsidR="006E39F9" w:rsidRPr="00936C9E">
        <w:rPr>
          <w:szCs w:val="24"/>
          <w:lang w:val="hr-HR"/>
        </w:rPr>
        <w:t>-</w:t>
      </w:r>
      <w:r w:rsidR="00A31CA3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BE2FC8">
        <w:rPr>
          <w:lang w:val="hr-HR"/>
        </w:rPr>
        <w:t>05956925507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BE2FC8">
        <w:rPr>
          <w:szCs w:val="24"/>
          <w:lang w:val="hr-HR"/>
        </w:rPr>
        <w:t>881</w:t>
      </w:r>
      <w:r w:rsidR="00A31CA3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7E0184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>
      <w:pPr>
        <w:jc w:val="center"/>
        <w:rPr>
          <w:szCs w:val="24"/>
          <w:lang w:val="hr-HR"/>
        </w:rPr>
      </w:pPr>
    </w:p>
    <w:p w:rsidRDefault="00EC59B1" w:rsidP="00936C9E" w:rsidR="00EC59B1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2F40E1">
        <w:rPr>
          <w:szCs w:val="24"/>
          <w:lang w:val="hr-HR"/>
        </w:rPr>
        <w:t>20</w:t>
      </w:r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724229" w:rsidR="00EC59B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EC59B1" w:rsidRPr="00724229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C59B1" w:rsidP="00E56872" w:rsidR="00EC59B1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e-Oglasna ploča sudova</w:t>
      </w:r>
      <w:r w:rsidR="00936C9E">
        <w:rPr>
          <w:szCs w:val="24"/>
        </w:rPr>
        <w:t xml:space="preserve"> 8 dana</w:t>
      </w:r>
      <w:r w:rsidR="009E55E6" w:rsidRPr="009E55E6">
        <w:t xml:space="preserve"> </w:t>
      </w:r>
    </w:p>
    <w:sectPr w:rsidSect="009E55E6" w:rsidR="00936C9E" w:rsidRPr="00EE7995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5E6" w:rsidP="009E55E6" w:rsidR="009E55E6">
    <w:pPr>
      <w:pStyle w:val="Zaglavlje"/>
      <w:tabs>
        <w:tab w:pos="4536" w:val="clear"/>
        <w:tab w:pos="4535" w:val="center"/>
        <w:tab w:pos="6273" w:val="left"/>
      </w:tabs>
    </w:pPr>
    <w:r>
      <w:tab/>
    </w:r>
    <w:sdt>
      <w:sdtPr>
        <w:id w:val="-13252791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62035" w:rsidRPr="00762035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E95B75">
      <w:t>Posl.</w:t>
    </w:r>
    <w:r>
      <w:t xml:space="preserve"> br. 1 </w:t>
    </w:r>
    <w:r w:rsidRPr="00E95B75">
      <w:t>St-</w:t>
    </w:r>
    <w:r w:rsidR="00BE2FC8">
      <w:t>881</w:t>
    </w:r>
    <w:r>
      <w:t>/16</w:t>
    </w:r>
    <w:r w:rsidRPr="00E95B75">
      <w:t>-</w:t>
    </w:r>
    <w:r>
      <w:t>3</w:t>
    </w:r>
  </w:p>
  <w:p w:rsidRDefault="000570CD" w:rsidR="000570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5E6" w:rsidP="009E55E6" w:rsidR="009E55E6">
    <w:pPr>
      <w:pStyle w:val="Zaglavlje"/>
      <w:tabs>
        <w:tab w:pos="4536" w:val="clear"/>
        <w:tab w:pos="9072" w:val="clear"/>
        <w:tab w:pos="6749" w:val="left"/>
      </w:tabs>
    </w:pPr>
    <w:r>
      <w:tab/>
    </w:r>
    <w:r w:rsidRPr="00E95B75">
      <w:t>Posl.</w:t>
    </w:r>
    <w:r>
      <w:t xml:space="preserve"> br. 1 </w:t>
    </w:r>
    <w:r w:rsidRPr="00E95B75">
      <w:t>St-</w:t>
    </w:r>
    <w:r w:rsidR="00BE2FC8">
      <w:t>881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04484"/>
    <w:rsid w:val="00124093"/>
    <w:rsid w:val="00137C1E"/>
    <w:rsid w:val="00166C9E"/>
    <w:rsid w:val="001865EB"/>
    <w:rsid w:val="001A092B"/>
    <w:rsid w:val="001B4503"/>
    <w:rsid w:val="00206A73"/>
    <w:rsid w:val="002552CD"/>
    <w:rsid w:val="002F40E1"/>
    <w:rsid w:val="00345841"/>
    <w:rsid w:val="0035409B"/>
    <w:rsid w:val="003830A7"/>
    <w:rsid w:val="0038347C"/>
    <w:rsid w:val="003A0A21"/>
    <w:rsid w:val="003B5D91"/>
    <w:rsid w:val="00440C14"/>
    <w:rsid w:val="00455C48"/>
    <w:rsid w:val="004C5534"/>
    <w:rsid w:val="004E3491"/>
    <w:rsid w:val="00554328"/>
    <w:rsid w:val="005B06AB"/>
    <w:rsid w:val="0068177E"/>
    <w:rsid w:val="006E39F9"/>
    <w:rsid w:val="00720D23"/>
    <w:rsid w:val="00724229"/>
    <w:rsid w:val="0074301A"/>
    <w:rsid w:val="00762035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024B1"/>
    <w:rsid w:val="00936C9E"/>
    <w:rsid w:val="009463CE"/>
    <w:rsid w:val="00985388"/>
    <w:rsid w:val="009A0545"/>
    <w:rsid w:val="009E55E6"/>
    <w:rsid w:val="00A07F50"/>
    <w:rsid w:val="00A31CA3"/>
    <w:rsid w:val="00AC74E3"/>
    <w:rsid w:val="00B12A31"/>
    <w:rsid w:val="00B21FA5"/>
    <w:rsid w:val="00B2265B"/>
    <w:rsid w:val="00B3134C"/>
    <w:rsid w:val="00B4242B"/>
    <w:rsid w:val="00B56F63"/>
    <w:rsid w:val="00B85801"/>
    <w:rsid w:val="00B90C73"/>
    <w:rsid w:val="00BE2FC8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97BE2"/>
    <w:rsid w:val="00EB084C"/>
    <w:rsid w:val="00EC59B1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62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03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62035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6203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6203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62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03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62035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6203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6203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St-881/2016</izvorni_sadrzaj>
    <derivirana_varijabla naziv="DomainObject.Predmet.OznakaBroj_1">St-881/2016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GALISANUM d.o.o. GALIŽANA</izvorni_sadrzaj>
    <derivirana_varijabla naziv="DomainObject.Predmet.ProtustrankaFormated_1">  GALISANUM d.o.o. GALIŽANA</derivirana_varijabla>
  </DomainObject.Predmet.ProtustrankaFormated>
  <DomainObject.Predmet.ProtustrankaFormatedOIB>
    <izvorni_sadrzaj>  GALISANUM d.o.o. GALIŽANA, OIB 02736414837</izvorni_sadrzaj>
    <derivirana_varijabla naziv="DomainObject.Predmet.ProtustrankaFormatedOIB_1">  GALISANUM d.o.o. GALIŽANA, OIB 02736414837</derivirana_varijabla>
  </DomainObject.Predmet.ProtustrankaFormatedOIB>
  <DomainObject.Predmet.ProtustrankaFormatedWithAdress>
    <izvorni_sadrzaj> GALISANUM d.o.o. GALIŽANA, Michele della Vedova 11, 52100 Galižana</izvorni_sadrzaj>
    <derivirana_varijabla naziv="DomainObject.Predmet.ProtustrankaFormatedWithAdress_1"> GALISANUM d.o.o. GALIŽANA, Michele della Vedova 11, 52100 Galižana</derivirana_varijabla>
  </DomainObject.Predmet.ProtustrankaFormatedWithAdress>
  <DomainObject.Predmet.ProtustrankaFormatedWithAdressOIB>
    <izvorni_sadrzaj> GALISANUM d.o.o. GALIŽANA, OIB 02736414837, Michele della Vedova 11, 52100 Galižana</izvorni_sadrzaj>
    <derivirana_varijabla naziv="DomainObject.Predmet.ProtustrankaFormatedWithAdressOIB_1"> GALISANUM d.o.o. GALIŽANA, OIB 02736414837, Michele della Vedova 11, 52100 Galižana</derivirana_varijabla>
  </DomainObject.Predmet.ProtustrankaFormatedWithAdressOIB>
  <DomainObject.Predmet.ProtustrankaWithAdress>
    <izvorni_sadrzaj>GALISANUM d.o.o. GALIŽANA Michele della Vedova 11, 52100 Galižana</izvorni_sadrzaj>
    <derivirana_varijabla naziv="DomainObject.Predmet.ProtustrankaWithAdress_1">GALISANUM d.o.o. GALIŽANA Michele della Vedova 11, 52100 Galižana</derivirana_varijabla>
  </DomainObject.Predmet.ProtustrankaWithAdress>
  <DomainObject.Predmet.ProtustrankaWithAdressOIB>
    <izvorni_sadrzaj>GALISANUM d.o.o. GALIŽANA, OIB 02736414837, Michele della Vedova 11, 52100 Galižana</izvorni_sadrzaj>
    <derivirana_varijabla naziv="DomainObject.Predmet.ProtustrankaWithAdressOIB_1">GALISANUM d.o.o. GALIŽANA, OIB 02736414837, Michele della Vedova 11, 52100 Galižana</derivirana_varijabla>
  </DomainObject.Predmet.ProtustrankaWithAdressOIB>
  <DomainObject.Predmet.ProtustrankaNazivFormated>
    <izvorni_sadrzaj>GALISANUM d.o.o. GALIŽANA</izvorni_sadrzaj>
    <derivirana_varijabla naziv="DomainObject.Predmet.ProtustrankaNazivFormated_1">GALISANUM d.o.o. GALIŽANA</derivirana_varijabla>
  </DomainObject.Predmet.ProtustrankaNazivFormated>
  <DomainObject.Predmet.ProtustrankaNazivFormatedOIB>
    <izvorni_sadrzaj>GALISANUM d.o.o. GALIŽANA, OIB 02736414837</izvorni_sadrzaj>
    <derivirana_varijabla naziv="DomainObject.Predmet.ProtustrankaNazivFormatedOIB_1">GALISANUM d.o.o. GALIŽANA, OIB 02736414837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75896.99</izvorni_sadrzaj>
    <derivirana_varijabla naziv="DomainObject.Predmet.TrenutnaVrijednost_1">75896.99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GALISANUM d.o.o. GALIŽANA</item>
    </izvorni_sadrzaj>
    <derivirana_varijabla naziv="DomainObject.Predmet.ProtuStrankaListFormated_1">
      <item>GALISANUM d.o.o. GALIŽANA</item>
    </derivirana_varijabla>
  </DomainObject.Predmet.ProtuStrankaListFormated>
  <DomainObject.Predmet.ProtuStrankaListFormatedOIB>
    <izvorni_sadrzaj>
      <item>GALISANUM d.o.o. GALIŽANA, OIB 02736414837</item>
    </izvorni_sadrzaj>
    <derivirana_varijabla naziv="DomainObject.Predmet.ProtuStrankaListFormatedOIB_1">
      <item>GALISANUM d.o.o. GALIŽANA, OIB 02736414837</item>
    </derivirana_varijabla>
  </DomainObject.Predmet.ProtuStrankaListFormatedOIB>
  <DomainObject.Predmet.ProtuStrankaListFormatedWithAdress>
    <izvorni_sadrzaj>
      <item>GALISANUM d.o.o. GALIŽANA, Michele della Vedova 11, 52100 Galižana</item>
    </izvorni_sadrzaj>
    <derivirana_varijabla naziv="DomainObject.Predmet.ProtuStrankaListFormatedWithAdress_1">
      <item>GALISANUM d.o.o. GALIŽANA, Michele della Vedova 11, 52100 Galižana</item>
    </derivirana_varijabla>
  </DomainObject.Predmet.ProtuStrankaListFormatedWithAdress>
  <DomainObject.Predmet.ProtuStrankaListFormatedWithAdressOIB>
    <izvorni_sadrzaj>
      <item>GALISANUM d.o.o. GALIŽANA, OIB 02736414837, Michele della Vedova 11, 52100 Galižana</item>
    </izvorni_sadrzaj>
    <derivirana_varijabla naziv="DomainObject.Predmet.ProtuStrankaListFormatedWithAdressOIB_1">
      <item>GALISANUM d.o.o. GALIŽANA, OIB 02736414837, Michele della Vedova 11, 52100 Galižana</item>
    </derivirana_varijabla>
  </DomainObject.Predmet.ProtuStrankaListFormatedWithAdressOIB>
  <DomainObject.Predmet.ProtuStrankaListNazivFormated>
    <izvorni_sadrzaj>
      <item>GALISANUM d.o.o. GALIŽANA</item>
    </izvorni_sadrzaj>
    <derivirana_varijabla naziv="DomainObject.Predmet.ProtuStrankaListNazivFormated_1">
      <item>GALISANUM d.o.o. GALIŽANA</item>
    </derivirana_varijabla>
  </DomainObject.Predmet.ProtuStrankaListNazivFormated>
  <DomainObject.Predmet.ProtuStrankaListNazivFormatedOIB>
    <izvorni_sadrzaj>
      <item>GALISANUM d.o.o. GALIŽANA, OIB 02736414837</item>
    </izvorni_sadrzaj>
    <derivirana_varijabla naziv="DomainObject.Predmet.ProtuStrankaListNazivFormatedOIB_1">
      <item>GALISANUM d.o.o. GALIŽANA, OIB 02736414837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GALISANUM d.o.o. GALIŽANA</izvorni_sadrzaj>
    <derivirana_varijabla naziv="DomainObject.Predmet.ProtustrankaIDrugi_1">GALISANUM d.o.o. GALIŽANA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GALISANUM d.o.o. GALIŽANA, OIB 02736414837, Michele della Vedova 11, 52100 Galižana</izvorni_sadrzaj>
    <derivirana_varijabla naziv="DomainObject.Predmet.ProtustrankaIDrugiAdressOIB_1">GALISANUM d.o.o. GALIŽANA, OIB 02736414837, Michele della Vedova 11,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GALISANUM d.o.o. GALIŽANA</item>
    </izvorni_sadrzaj>
    <derivirana_varijabla naziv="DomainObject.Predmet.SudioniciListNaziv_1">
      <item>FINANCIJSKA AGENCIJA, RC RIJEKA, PODRUŽNICA PULA, PULA</item>
      <item>GALISANUM d.o.o. GALIŽANA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GALISANUM d.o.o. GALIŽANA, OIB 02736414837, Michele della Vedova 11,52100 Galižana</item>
    </izvorni_sadrzaj>
    <derivirana_varijabla naziv="DomainObject.Predmet.SudioniciListAdressOIB_1">
      <item>FINANCIJSKA AGENCIJA, RC RIJEKA, PODRUŽNICA PULA, PULA, OIB 85821130368, Giardini 5,52100 Pula</item>
      <item>GALISANUM d.o.o. GALIŽANA, OIB 02736414837, Michele della Vedova 11,52100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02736414837</item>
    </izvorni_sadrzaj>
    <derivirana_varijabla naziv="DomainObject.Predmet.SudioniciListNazivOIB_1">
      <item>, OIB 85821130368</item>
      <item>, OIB 02736414837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5053</properties:Characters>
  <properties:Lines>101</properties:Lines>
  <properties:Paragraphs>31</properties:Paragraphs>
  <properties:TotalTime>277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2016-07-20T08:15:00Z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