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5d7a7" w14:paraId="875d7a7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9E195D">
        <w:t>1748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F1067A">
        <w:t>Financijske agencije Regionalni centar Osijek Podružnica Osijek, L. Jagera 3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9E195D">
        <w:t xml:space="preserve"> TRIUMPH TRADE  jednostavno društvo s ograničenom odgovornošću za trgovinu i usluge</w:t>
      </w:r>
      <w:r w:rsidR="00572ADD">
        <w:t>,</w:t>
      </w:r>
      <w:r w:rsidR="00BD2078">
        <w:t xml:space="preserve"> </w:t>
      </w:r>
      <w:r w:rsidR="009E195D">
        <w:t xml:space="preserve">Briješće Vrtna 35 MBS: 030150884, OIB: 68372261603,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D2078">
        <w:t>16</w:t>
      </w:r>
      <w:r w:rsidR="00F1067A">
        <w:t>. lipnja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D2078" w:rsidRPr="00BD2078">
        <w:t xml:space="preserve"> </w:t>
      </w:r>
      <w:r w:rsidR="009E195D">
        <w:t xml:space="preserve">TRIUMPH TRADE  jednostavno društvo s ograničenom odgovornošću za trgovinu i usluge, Briješće Vrtna 35 MBS: 030150884, OIB: 68372261603 </w:t>
      </w:r>
      <w:r w:rsidR="00224AFF">
        <w:t xml:space="preserve">iznosi </w:t>
      </w:r>
      <w:r w:rsidR="009E195D">
        <w:t xml:space="preserve">10.485, 89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572ADD">
        <w:t xml:space="preserve"> </w:t>
      </w:r>
      <w:r w:rsidR="009E195D">
        <w:t xml:space="preserve">Gergo Jugasz, OIB: 92106393605 Mađarska, 2900 Komarom, Felvideki Utca 8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1C2725">
        <w:t>1748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BD2078">
        <w:t>16</w:t>
      </w:r>
      <w:r w:rsidR="00F1067A">
        <w:t>. lipnja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BD2078">
        <w:t>25</w:t>
      </w:r>
      <w:r w:rsidR="00F1067A">
        <w:t>/7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198E"/>
    <w:rsid w:val="003715E0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31E7"/>
    <w:rsid w:val="005A4B7E"/>
    <w:rsid w:val="005B1166"/>
    <w:rsid w:val="005B42D2"/>
    <w:rsid w:val="005B59B6"/>
    <w:rsid w:val="005B619E"/>
    <w:rsid w:val="005C01B9"/>
    <w:rsid w:val="005D2A79"/>
    <w:rsid w:val="005D7EC1"/>
    <w:rsid w:val="005E0CFB"/>
    <w:rsid w:val="005E4885"/>
    <w:rsid w:val="005E55B1"/>
    <w:rsid w:val="0061391C"/>
    <w:rsid w:val="00613D0A"/>
    <w:rsid w:val="006207DD"/>
    <w:rsid w:val="00632865"/>
    <w:rsid w:val="00633654"/>
    <w:rsid w:val="006372FF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3DBE"/>
    <w:rsid w:val="00B06C24"/>
    <w:rsid w:val="00B111C1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2A68"/>
    <w:rsid w:val="00C56925"/>
    <w:rsid w:val="00C66216"/>
    <w:rsid w:val="00C8590C"/>
    <w:rsid w:val="00C96222"/>
    <w:rsid w:val="00CA01EF"/>
    <w:rsid w:val="00CC1143"/>
    <w:rsid w:val="00CE0EE4"/>
    <w:rsid w:val="00CF37F3"/>
    <w:rsid w:val="00CF63EE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52A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A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A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A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A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52A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A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A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A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A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1748</izvorni_sadrzaj>
    <derivirana_varijabla naziv="DomainObject.Predmet.Broj_1">1748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St-1748/2016</izvorni_sadrzaj>
    <derivirana_varijabla naziv="DomainObject.Predmet.OznakaBroj_1">St-1748/2016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TRIUMPH TRADE jednostavno društvo s ograničenom odgovornošću za trgovinu i usluge</izvorni_sadrzaj>
    <derivirana_varijabla naziv="DomainObject.Predmet.ProtustrankaFormated_1">  TRIUMPH TRADE jednostavno društvo s ograničenom odgovornošću za trgovinu i usluge</derivirana_varijabla>
  </DomainObject.Predmet.ProtustrankaFormated>
  <DomainObject.Predmet.ProtustrankaFormatedOIB>
    <izvorni_sadrzaj>  TRIUMPH TRADE jednostavno društvo s ograničenom odgovornošću za trgovinu i usluge, OIB 68372261603</izvorni_sadrzaj>
    <derivirana_varijabla naziv="DomainObject.Predmet.ProtustrankaFormatedOIB_1">  TRIUMPH TRADE jednostavno društvo s ograničenom odgovornošću za trgovinu i usluge, OIB 68372261603</derivirana_varijabla>
  </DomainObject.Predmet.ProtustrankaFormatedOIB>
  <DomainObject.Predmet.ProtustrankaFormatedWithAdress>
    <izvorni_sadrzaj> TRIUMPH TRADE jednostavno društvo s ograničenom odgovornošću za trgovinu i usluge, Vrtna 35, 31000 Briješće</izvorni_sadrzaj>
    <derivirana_varijabla naziv="DomainObject.Predmet.ProtustrankaFormatedWithAdress_1"> TRIUMPH TRADE jednostavno društvo s ograničenom odgovornošću za trgovinu i usluge, Vrtna 35, 31000 Briješće</derivirana_varijabla>
  </DomainObject.Predmet.ProtustrankaFormatedWithAdress>
  <DomainObject.Predmet.ProtustrankaFormatedWithAdressOIB>
    <izvorni_sadrzaj> TRIUMPH TRADE jednostavno društvo s ograničenom odgovornošću za trgovinu i usluge, OIB 68372261603, Vrtna 35, 31000 Briješće</izvorni_sadrzaj>
    <derivirana_varijabla naziv="DomainObject.Predmet.ProtustrankaFormatedWithAdressOIB_1"> TRIUMPH TRADE jednostavno društvo s ograničenom odgovornošću za trgovinu i usluge, OIB 68372261603, Vrtna 35, 31000 Briješće</derivirana_varijabla>
  </DomainObject.Predmet.ProtustrankaFormatedWithAdressOIB>
  <DomainObject.Predmet.ProtustrankaWithAdress>
    <izvorni_sadrzaj>TRIUMPH TRADE jednostavno društvo s ograničenom odgovornošću za trgovinu i usluge Vrtna 35, 31000 Briješće</izvorni_sadrzaj>
    <derivirana_varijabla naziv="DomainObject.Predmet.ProtustrankaWithAdress_1">TRIUMPH TRADE jednostavno društvo s ograničenom odgovornošću za trgovinu i usluge Vrtna 35, 31000 Briješće</derivirana_varijabla>
  </DomainObject.Predmet.ProtustrankaWithAdress>
  <DomainObject.Predmet.ProtustrankaWithAdressOIB>
    <izvorni_sadrzaj>TRIUMPH TRADE jednostavno društvo s ograničenom odgovornošću za trgovinu i usluge, OIB 68372261603, Vrtna 35, 31000 Briješće</izvorni_sadrzaj>
    <derivirana_varijabla naziv="DomainObject.Predmet.ProtustrankaWithAdressOIB_1">TRIUMPH TRADE jednostavno društvo s ograničenom odgovornošću za trgovinu i usluge, OIB 68372261603, Vrtna 35, 31000 Briješće</derivirana_varijabla>
  </DomainObject.Predmet.ProtustrankaWithAdressOIB>
  <DomainObject.Predmet.ProtustrankaNazivFormated>
    <izvorni_sadrzaj>TRIUMPH TRADE jednostavno društvo s ograničenom odgovornošću za trgovinu i usluge</izvorni_sadrzaj>
    <derivirana_varijabla naziv="DomainObject.Predmet.ProtustrankaNazivFormated_1">TRIUMPH TRADE jednostavno društvo s ograničenom odgovornošću za trgovinu i usluge</derivirana_varijabla>
  </DomainObject.Predmet.ProtustrankaNazivFormated>
  <DomainObject.Predmet.ProtustrankaNazivFormatedOIB>
    <izvorni_sadrzaj>TRIUMPH TRADE jednostavno društvo s ograničenom odgovornošću za trgovinu i usluge, OIB 68372261603</izvorni_sadrzaj>
    <derivirana_varijabla naziv="DomainObject.Predmet.ProtustrankaNazivFormatedOIB_1">TRIUMPH TRADE jednostavno društvo s ograničenom odgovornošću za trgovinu i usluge, OIB 68372261603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TRIUMPH TRADE jednostavno društvo s ograničenom odgovornošću za trgovinu i usluge</item>
    </izvorni_sadrzaj>
    <derivirana_varijabla naziv="DomainObject.Predmet.ProtuStrankaListFormated_1">
      <item>TRIUMPH TRADE jednostavno društvo s ograničenom odgovornošću za trgovinu i usluge</item>
    </derivirana_varijabla>
  </DomainObject.Predmet.ProtuStrankaListFormated>
  <DomainObject.Predmet.ProtuStrankaListFormatedOIB>
    <izvorni_sadrzaj>
      <item>TRIUMPH TRADE jednostavno društvo s ograničenom odgovornošću za trgovinu i usluge, OIB 68372261603</item>
    </izvorni_sadrzaj>
    <derivirana_varijabla naziv="DomainObject.Predmet.ProtuStrankaListFormatedOIB_1">
      <item>TRIUMPH TRADE jednostavno društvo s ograničenom odgovornošću za trgovinu i usluge, OIB 68372261603</item>
    </derivirana_varijabla>
  </DomainObject.Predmet.ProtuStrankaListFormatedOIB>
  <DomainObject.Predmet.ProtuStrankaListFormatedWithAdress>
    <izvorni_sadrzaj>
      <item>TRIUMPH TRADE jednostavno društvo s ograničenom odgovornošću za trgovinu i usluge, Vrtna 35, 31000 Briješće</item>
    </izvorni_sadrzaj>
    <derivirana_varijabla naziv="DomainObject.Predmet.ProtuStrankaListFormatedWithAdress_1">
      <item>TRIUMPH TRADE jednostavno društvo s ograničenom odgovornošću za trgovinu i usluge, Vrtna 35, 31000 Briješće</item>
    </derivirana_varijabla>
  </DomainObject.Predmet.ProtuStrankaListFormatedWithAdress>
  <DomainObject.Predmet.ProtuStrankaListFormatedWithAdressOIB>
    <izvorni_sadrzaj>
      <item>TRIUMPH TRADE jednostavno društvo s ograničenom odgovornošću za trgovinu i usluge, OIB 68372261603, Vrtna 35, 31000 Briješće</item>
    </izvorni_sadrzaj>
    <derivirana_varijabla naziv="DomainObject.Predmet.ProtuStrankaListFormatedWithAdressOIB_1">
      <item>TRIUMPH TRADE jednostavno društvo s ograničenom odgovornošću za trgovinu i usluge, OIB 68372261603, Vrtna 35, 31000 Briješće</item>
    </derivirana_varijabla>
  </DomainObject.Predmet.ProtuStrankaListFormatedWithAdressOIB>
  <DomainObject.Predmet.ProtuStrankaListNazivFormated>
    <izvorni_sadrzaj>
      <item>TRIUMPH TRADE jednostavno društvo s ograničenom odgovornošću za trgovinu i usluge</item>
    </izvorni_sadrzaj>
    <derivirana_varijabla naziv="DomainObject.Predmet.ProtuStrankaListNazivFormated_1">
      <item>TRIUMPH TRADE jednostavno društvo s ograničenom odgovornošću za trgovinu i usluge</item>
    </derivirana_varijabla>
  </DomainObject.Predmet.ProtuStrankaListNazivFormated>
  <DomainObject.Predmet.ProtuStrankaListNazivFormatedOIB>
    <izvorni_sadrzaj>
      <item>TRIUMPH TRADE jednostavno društvo s ograničenom odgovornošću za trgovinu i usluge, OIB 68372261603</item>
    </izvorni_sadrzaj>
    <derivirana_varijabla naziv="DomainObject.Predmet.ProtuStrankaListNazivFormatedOIB_1">
      <item>TRIUMPH TRADE jednostavno društvo s ograničenom odgovornošću za trgovinu i usluge, OIB 68372261603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TRIUMPH TRADE jednostavno društvo s ograničenom odgovornošću za trgovinu i usluge</izvorni_sadrzaj>
    <derivirana_varijabla naziv="DomainObject.Predmet.ProtustrankaIDrugi_1">TRIUMPH TRADE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TRIUMPH TRADE jednostavno društvo s ograničenom odgovornošću za trgovinu i usluge, OIB 68372261603, Vrtna 35, 31000 Briješće</izvorni_sadrzaj>
    <derivirana_varijabla naziv="DomainObject.Predmet.ProtustrankaIDrugiAdressOIB_1">TRIUMPH TRADE jednostavno društvo s ograničenom odgovornošću za trgovinu i usluge, OIB 68372261603, Vrtna 35, 31000 Briješće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TRIUMPH TRADE jednostavno društvo s ograničenom odgovornošću za trgovinu i usluge</item>
    </izvorni_sadrzaj>
    <derivirana_varijabla naziv="DomainObject.Predmet.SudioniciListNaziv_1">
      <item>FINA RC OSIJEK</item>
      <item>TRIUMPH TRADE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TRIUMPH TRADE jednostavno društvo s ograničenom odgovornošću za trgovinu i usluge, OIB 68372261603, Vrtna 35,31000 Briješće</item>
    </izvorni_sadrzaj>
    <derivirana_varijabla naziv="DomainObject.Predmet.SudioniciListAdressOIB_1">
      <item>FINA RC OSIJEK, OIB 85821130368</item>
      <item>TRIUMPH TRADE jednostavno društvo s ograničenom odgovornošću za trgovinu i usluge, OIB 68372261603, Vrtna 35,31000 Briješće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68372261603</item>
    </izvorni_sadrzaj>
    <derivirana_varijabla naziv="DomainObject.Predmet.SudioniciListNazivOIB_1">
      <item>, OIB 85821130368</item>
      <item>, OIB 68372261603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378</properties:Words>
  <properties:Characters>2003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2016-06-16T06:23:00Z</dcterms:created>
  <dc:creator>Korisnik</dc:creator>
  <cp:lastModifiedBy>Žana Bem</cp:lastModifiedBy>
  <cp:lastPrinted>2016-05-12T09:17:00Z</cp:lastPrinted>
  <dcterms:modified xmlns:xsi="http://www.w3.org/2001/XMLSchema-instance" xsi:type="dcterms:W3CDTF">2016-06-16T06:23:00Z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