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3c23" w14:paraId="3c83c23" w:rsidRDefault="00367E6A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E20A39">
        <w:t>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C074D1">
        <w:t>60/2011-338</w:t>
      </w:r>
    </w:p>
    <w:p w:rsidRDefault="00761A7A" w:rsidR="00761A7A"/>
    <w:p w:rsidRDefault="00744B1F" w:rsidR="00744B1F"/>
    <w:p w:rsidRDefault="00761A7A" w:rsidP="00761A7A" w:rsidR="00761A7A">
      <w:pPr>
        <w:jc w:val="center"/>
      </w:pPr>
      <w:r w:rsidRPr="001D263C">
        <w:t>Z A K L J U Č A K</w:t>
      </w:r>
    </w:p>
    <w:p w:rsidRDefault="00744B1F" w:rsidP="00761A7A" w:rsidR="00744B1F" w:rsidRPr="001D263C">
      <w:pPr>
        <w:jc w:val="center"/>
      </w:pP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E20A39">
        <w:t>U SLAVONSKOM BRODU</w:t>
      </w:r>
      <w:r>
        <w:t xml:space="preserve">, po stečajnom sucu Vesni Vukelić, u postupku stečaja nad dužnikom </w:t>
      </w:r>
      <w:r w:rsidR="00221A05">
        <w:t xml:space="preserve">KLAS </w:t>
      </w:r>
      <w:proofErr w:type="spellStart"/>
      <w:r w:rsidR="00221A05">
        <w:t>d.d</w:t>
      </w:r>
      <w:proofErr w:type="spellEnd"/>
      <w:r w:rsidR="00831406">
        <w:t xml:space="preserve">, u stečaju </w:t>
      </w:r>
      <w:r w:rsidR="00C65C8C">
        <w:t xml:space="preserve"> </w:t>
      </w:r>
      <w:r w:rsidR="00221A05">
        <w:t>Nova Gradiška</w:t>
      </w:r>
      <w:r>
        <w:t xml:space="preserve">, </w:t>
      </w:r>
      <w:r w:rsidR="00203C5D">
        <w:t xml:space="preserve">povodom </w:t>
      </w:r>
      <w:r>
        <w:t xml:space="preserve"> prodaje imovine stečajnog dužnika uz odgovarajuću primjenu propisa o ovrsi, dana </w:t>
      </w:r>
      <w:r w:rsidR="00C074D1">
        <w:t>18.svibnja</w:t>
      </w:r>
      <w:r w:rsidR="007B109F">
        <w:t xml:space="preserve"> 2017</w:t>
      </w:r>
      <w:r>
        <w:t xml:space="preserve">.g. </w:t>
      </w:r>
    </w:p>
    <w:p w:rsidRDefault="00A46071" w:rsidP="00C52411" w:rsidR="00A46071">
      <w:pPr>
        <w:jc w:val="both"/>
      </w:pPr>
    </w:p>
    <w:p w:rsidRDefault="00A46071" w:rsidP="00C52411" w:rsidR="00A46071">
      <w:pPr>
        <w:jc w:val="both"/>
      </w:pPr>
    </w:p>
    <w:p w:rsidRDefault="00A46071" w:rsidP="00A46071" w:rsidR="00A46071">
      <w:pPr>
        <w:jc w:val="center"/>
      </w:pPr>
      <w:r>
        <w:t>z a k l j u č i o    j e</w:t>
      </w:r>
    </w:p>
    <w:p w:rsidRDefault="00A46071" w:rsidP="00A46071" w:rsidR="00A46071">
      <w:pPr>
        <w:jc w:val="center"/>
      </w:pPr>
    </w:p>
    <w:p w:rsidRDefault="00F769D7" w:rsidP="00C52411" w:rsidR="00F769D7">
      <w:pPr>
        <w:jc w:val="both"/>
      </w:pPr>
    </w:p>
    <w:p w:rsidRDefault="00A46071" w:rsidP="00A46071" w:rsidR="00A46071">
      <w:pPr>
        <w:jc w:val="both"/>
      </w:pPr>
      <w:r>
        <w:rPr>
          <w:b/>
        </w:rPr>
        <w:tab/>
      </w:r>
      <w:r w:rsidRPr="007E5562">
        <w:rPr>
          <w:b/>
        </w:rPr>
        <w:t xml:space="preserve">I </w:t>
      </w:r>
      <w:r>
        <w:rPr>
          <w:b/>
        </w:rPr>
        <w:t>–</w:t>
      </w:r>
      <w:r w:rsidRPr="007E5562">
        <w:rPr>
          <w:b/>
        </w:rPr>
        <w:t xml:space="preserve"> Kupcu</w:t>
      </w:r>
      <w:r>
        <w:rPr>
          <w:b/>
        </w:rPr>
        <w:t xml:space="preserve"> </w:t>
      </w:r>
      <w:r>
        <w:t xml:space="preserve">Hrvatske vode pravna osoba za upravljanje vodama Zagreb, </w:t>
      </w:r>
      <w:proofErr w:type="spellStart"/>
      <w:r>
        <w:t>Ul.grada</w:t>
      </w:r>
      <w:proofErr w:type="spellEnd"/>
      <w:r>
        <w:t xml:space="preserve"> Vukovara 220, OIB 28921383001,  predaje se imovina  stečajnog dužnika KLAS </w:t>
      </w:r>
      <w:proofErr w:type="spellStart"/>
      <w:r>
        <w:t>d.d</w:t>
      </w:r>
      <w:proofErr w:type="spellEnd"/>
      <w:r>
        <w:t>, u stečaju Nova Gradiška koju čine nekretnine i to:</w:t>
      </w:r>
    </w:p>
    <w:p w:rsidRDefault="00A46071" w:rsidP="00A46071" w:rsidR="00A46071">
      <w:pPr>
        <w:jc w:val="both"/>
        <w:rPr>
          <w:b/>
        </w:rPr>
      </w:pPr>
      <w:r>
        <w:tab/>
        <w:t>-</w:t>
      </w:r>
      <w:r w:rsidRPr="009304BE">
        <w:rPr>
          <w:b/>
        </w:rPr>
        <w:t xml:space="preserve">  </w:t>
      </w:r>
      <w:r w:rsidRPr="000A4CEF">
        <w:t xml:space="preserve">Poljoprivredno zemljište ( </w:t>
      </w:r>
      <w:proofErr w:type="spellStart"/>
      <w:r w:rsidRPr="000A4CEF">
        <w:t>lisine</w:t>
      </w:r>
      <w:proofErr w:type="spellEnd"/>
      <w:r w:rsidRPr="000A4CEF">
        <w:t xml:space="preserve"> šuma )</w:t>
      </w:r>
      <w:r>
        <w:t xml:space="preserve"> upisano  u </w:t>
      </w:r>
      <w:proofErr w:type="spellStart"/>
      <w:r>
        <w:t>zk.ul</w:t>
      </w:r>
      <w:proofErr w:type="spellEnd"/>
      <w:r>
        <w:t xml:space="preserve">. 771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538m2, označene sa kč.br. 30,</w:t>
      </w:r>
    </w:p>
    <w:p w:rsidRDefault="00A46071" w:rsidP="00A46071" w:rsidR="00A46071">
      <w:pPr>
        <w:jc w:val="both"/>
      </w:pPr>
      <w:r>
        <w:rPr>
          <w:b/>
        </w:rPr>
        <w:tab/>
      </w:r>
      <w:r>
        <w:t>-</w:t>
      </w:r>
      <w:r w:rsidRPr="000A4CEF">
        <w:t xml:space="preserve">  Poljoprivredno zemljište ( </w:t>
      </w:r>
      <w:proofErr w:type="spellStart"/>
      <w:r w:rsidRPr="000A4CEF">
        <w:t>lisine</w:t>
      </w:r>
      <w:proofErr w:type="spellEnd"/>
      <w:r w:rsidRPr="000A4CEF">
        <w:t xml:space="preserve"> livada )</w:t>
      </w:r>
      <w:r>
        <w:t xml:space="preserve"> upisano u </w:t>
      </w:r>
      <w:proofErr w:type="spellStart"/>
      <w:r>
        <w:t>zk.ul</w:t>
      </w:r>
      <w:proofErr w:type="spellEnd"/>
      <w:r>
        <w:t xml:space="preserve">. 2370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10955m2, označeno sa kč.br. 27 u suvlasničkom dijelu ½,</w:t>
      </w:r>
    </w:p>
    <w:p w:rsidRDefault="00A46071" w:rsidP="00A46071" w:rsidR="00A46071">
      <w:pPr>
        <w:jc w:val="both"/>
      </w:pPr>
      <w:r>
        <w:rPr>
          <w:b/>
        </w:rPr>
        <w:tab/>
        <w:t xml:space="preserve">- </w:t>
      </w:r>
      <w:r w:rsidRPr="000A4CEF">
        <w:t xml:space="preserve">Poljoprivredno zemljište ( </w:t>
      </w:r>
      <w:proofErr w:type="spellStart"/>
      <w:r w:rsidRPr="000A4CEF">
        <w:t>lisine</w:t>
      </w:r>
      <w:proofErr w:type="spellEnd"/>
      <w:r w:rsidRPr="000A4CEF">
        <w:t xml:space="preserve"> livada )</w:t>
      </w:r>
      <w:r>
        <w:t xml:space="preserve"> upisano u </w:t>
      </w:r>
      <w:proofErr w:type="spellStart"/>
      <w:r>
        <w:t>zk.ul</w:t>
      </w:r>
      <w:proofErr w:type="spellEnd"/>
      <w:r>
        <w:t xml:space="preserve">. 2371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7200m2, označeno sa kč.br. 29.</w:t>
      </w:r>
    </w:p>
    <w:p w:rsidRDefault="00A46071" w:rsidP="00A46071" w:rsidR="00A46071">
      <w:pPr>
        <w:jc w:val="both"/>
      </w:pPr>
    </w:p>
    <w:p w:rsidRDefault="00A46071" w:rsidP="00A46071" w:rsidR="00A46071">
      <w:pPr>
        <w:jc w:val="both"/>
      </w:pPr>
      <w:r>
        <w:tab/>
      </w:r>
      <w:r w:rsidRPr="00761A7A">
        <w:rPr>
          <w:b/>
        </w:rPr>
        <w:t>II -</w:t>
      </w:r>
      <w:r>
        <w:t xml:space="preserve"> Na nekretninama iz </w:t>
      </w:r>
      <w:proofErr w:type="spellStart"/>
      <w:r>
        <w:t>toč</w:t>
      </w:r>
      <w:proofErr w:type="spellEnd"/>
      <w:r>
        <w:t>. I ovog zaključka određuje se:</w:t>
      </w:r>
    </w:p>
    <w:p w:rsidRDefault="00A46071" w:rsidP="00A46071" w:rsidR="00A46071">
      <w:pPr>
        <w:numPr>
          <w:ilvl w:val="0"/>
          <w:numId w:val="5"/>
        </w:numPr>
        <w:jc w:val="both"/>
      </w:pPr>
      <w:r w:rsidRPr="00745107">
        <w:t>uknjižba prava vlasništva</w:t>
      </w:r>
      <w:r>
        <w:t xml:space="preserve"> u zemljišnim knjigama na ime kupca  Hrvatske vode pravna osoba za upravljanje vodama Zagreb, </w:t>
      </w:r>
      <w:proofErr w:type="spellStart"/>
      <w:r>
        <w:t>Ul.grada</w:t>
      </w:r>
      <w:proofErr w:type="spellEnd"/>
      <w:r>
        <w:t xml:space="preserve"> Vukovara 220, OIB 8921383001</w:t>
      </w:r>
    </w:p>
    <w:p w:rsidRDefault="00586864" w:rsidP="00586864" w:rsidR="00586864">
      <w:pPr>
        <w:jc w:val="both"/>
      </w:pPr>
    </w:p>
    <w:p w:rsidRDefault="00586864" w:rsidP="00586864" w:rsidR="00586864">
      <w:pPr>
        <w:jc w:val="both"/>
      </w:pPr>
    </w:p>
    <w:p w:rsidRDefault="00A46071" w:rsidP="00A46071" w:rsidR="00A46071">
      <w:pPr>
        <w:jc w:val="both"/>
      </w:pPr>
    </w:p>
    <w:p w:rsidRDefault="00A46071" w:rsidP="00A46071" w:rsidR="00A46071">
      <w:pPr>
        <w:jc w:val="center"/>
      </w:pPr>
      <w:r>
        <w:t>Obrazloženje</w:t>
      </w:r>
    </w:p>
    <w:p w:rsidRDefault="00744B1F" w:rsidP="00A46071" w:rsidR="00744B1F">
      <w:pPr>
        <w:jc w:val="center"/>
      </w:pPr>
    </w:p>
    <w:p w:rsidRDefault="00A46071" w:rsidP="00A46071" w:rsidR="00A46071">
      <w:pPr>
        <w:jc w:val="center"/>
      </w:pPr>
    </w:p>
    <w:p w:rsidRDefault="00A46071" w:rsidP="00A46071" w:rsidR="00A46071">
      <w:pPr>
        <w:jc w:val="center"/>
      </w:pPr>
      <w:r>
        <w:tab/>
        <w:t xml:space="preserve">Rješenjem o dosudi ovog suda br. St-60/2011-336 od 6.travnja 2017., kupcu Hrvatske vode pravna osoba za upravljanje vodama Zagreb, </w:t>
      </w:r>
      <w:proofErr w:type="spellStart"/>
      <w:r>
        <w:t>Ul.grada</w:t>
      </w:r>
      <w:proofErr w:type="spellEnd"/>
      <w:r>
        <w:t xml:space="preserve"> Vukovara 220, OIB 8921383001</w:t>
      </w:r>
    </w:p>
    <w:p w:rsidRDefault="00A46071" w:rsidP="00A46071" w:rsidR="00A46071">
      <w:pPr>
        <w:jc w:val="both"/>
      </w:pPr>
      <w:r>
        <w:t xml:space="preserve">dosuđene su nekretnine stečajnog dužnika KLAS d.d.,u stečaju Nova Gradiška, navedene u </w:t>
      </w:r>
      <w:proofErr w:type="spellStart"/>
      <w:r>
        <w:t>toč</w:t>
      </w:r>
      <w:proofErr w:type="spellEnd"/>
      <w:r>
        <w:t>. I zaključka.</w:t>
      </w:r>
    </w:p>
    <w:p w:rsidRDefault="00586864" w:rsidP="00A46071" w:rsidR="00586864">
      <w:pPr>
        <w:jc w:val="both"/>
      </w:pPr>
    </w:p>
    <w:p w:rsidRDefault="00586864" w:rsidP="00A46071" w:rsidR="00586864">
      <w:pPr>
        <w:jc w:val="both"/>
      </w:pPr>
    </w:p>
    <w:p w:rsidRDefault="00586864" w:rsidP="00A46071" w:rsidR="00586864">
      <w:pPr>
        <w:jc w:val="both"/>
      </w:pPr>
    </w:p>
    <w:p w:rsidRDefault="00A46071" w:rsidP="00A46071" w:rsidR="00A46071">
      <w:pPr>
        <w:ind w:firstLine="708"/>
        <w:jc w:val="both"/>
      </w:pPr>
      <w:r>
        <w:t xml:space="preserve">Nakon što je sud izvršio provjeru u računovodstvu ovog suda utvrdio je da je kupac u roku izvršio uplatu </w:t>
      </w:r>
      <w:proofErr w:type="spellStart"/>
      <w:r>
        <w:t>kupovnine</w:t>
      </w:r>
      <w:proofErr w:type="spellEnd"/>
      <w:r>
        <w:t xml:space="preserve"> za kupljene nekretnine, a kako je rješenje o dosudi postalo pravomoćno, stekli su se svi zakonski uvjeti da se navedene nekretnine  prenesu u vlasništvo i posjed kupcu, pa je iz tih razloga odlučeno kao pod I, II  ovog  zaključka temeljem čl. 164 Stečajnog zakona a uz primjenu čl. 108 st. 4 Ovršnog zakona (NN br. 112/12, 25/13 i 93/14).</w:t>
      </w:r>
    </w:p>
    <w:p w:rsidRDefault="00A46071" w:rsidP="00A46071" w:rsidR="00A46071">
      <w:pPr>
        <w:jc w:val="both"/>
      </w:pPr>
    </w:p>
    <w:p w:rsidRDefault="00A46071" w:rsidP="00A46071" w:rsidR="00A46071">
      <w:r>
        <w:tab/>
      </w:r>
      <w:r>
        <w:tab/>
      </w:r>
      <w:r>
        <w:tab/>
        <w:t xml:space="preserve">U </w:t>
      </w:r>
      <w:proofErr w:type="spellStart"/>
      <w:r>
        <w:t>Slav.Brodu</w:t>
      </w:r>
      <w:proofErr w:type="spellEnd"/>
      <w:r>
        <w:t>,  18.svibnja 2017.</w:t>
      </w:r>
    </w:p>
    <w:p w:rsidRDefault="00A46071" w:rsidP="00A46071" w:rsidR="00A46071">
      <w:r>
        <w:t xml:space="preserve">                                                                                           </w:t>
      </w:r>
      <w:r>
        <w:tab/>
        <w:t xml:space="preserve"> </w:t>
      </w:r>
      <w:r>
        <w:tab/>
        <w:t>STEČAJNI SUDAC:</w:t>
      </w:r>
    </w:p>
    <w:p w:rsidRDefault="00A46071" w:rsidP="00A46071" w:rsidR="00A46071">
      <w:r>
        <w:t xml:space="preserve">                                                                                             </w:t>
      </w:r>
      <w:r>
        <w:tab/>
      </w:r>
      <w:r>
        <w:tab/>
        <w:t xml:space="preserve">    Vesna Vukelić</w:t>
      </w:r>
    </w:p>
    <w:p w:rsidRDefault="00A46071" w:rsidP="00A46071" w:rsidR="00A46071"/>
    <w:p w:rsidRDefault="00A46071" w:rsidP="00A46071" w:rsidR="00A46071" w:rsidRPr="001D263C">
      <w:pPr>
        <w:rPr>
          <w:b/>
          <w:sz w:val="22"/>
          <w:szCs w:val="22"/>
        </w:rPr>
      </w:pPr>
      <w:r w:rsidRPr="001D263C">
        <w:rPr>
          <w:b/>
          <w:sz w:val="22"/>
          <w:szCs w:val="22"/>
        </w:rPr>
        <w:t>NAPUTAK O PRAVNOM LIJEKU:</w:t>
      </w:r>
    </w:p>
    <w:p w:rsidRDefault="00A46071" w:rsidP="00A46071" w:rsidR="00A46071">
      <w:pPr>
        <w:rPr>
          <w:sz w:val="22"/>
          <w:szCs w:val="22"/>
        </w:rPr>
      </w:pPr>
      <w:r w:rsidRPr="001D263C">
        <w:rPr>
          <w:sz w:val="22"/>
          <w:szCs w:val="22"/>
        </w:rPr>
        <w:t xml:space="preserve">Protiv ovog zaključka -žalba nije dopuštena (čl. </w:t>
      </w:r>
      <w:smartTag w:element="metricconverter" w:uri="urn:schemas-microsoft-com:office:smarttags">
        <w:smartTagPr>
          <w:attr w:val="11 st" w:name="ProductID"/>
        </w:smartTagPr>
        <w:r w:rsidRPr="001D263C">
          <w:rPr>
            <w:sz w:val="22"/>
            <w:szCs w:val="22"/>
          </w:rPr>
          <w:t>11 st</w:t>
        </w:r>
      </w:smartTag>
      <w:r w:rsidRPr="001D263C">
        <w:rPr>
          <w:sz w:val="22"/>
          <w:szCs w:val="22"/>
        </w:rPr>
        <w:t>. 5 Ovršnog zakona)</w:t>
      </w:r>
    </w:p>
    <w:p w:rsidRDefault="00A46071" w:rsidP="00A46071" w:rsidR="00A46071" w:rsidRPr="001D263C">
      <w:pPr>
        <w:rPr>
          <w:sz w:val="22"/>
          <w:szCs w:val="22"/>
        </w:rPr>
      </w:pPr>
    </w:p>
    <w:p w:rsidRDefault="00A46071" w:rsidP="00A46071" w:rsidR="00A46071"/>
    <w:p w:rsidRDefault="00A46071" w:rsidP="00A46071" w:rsidR="00A46071">
      <w:r>
        <w:t>Dostaviti:</w:t>
      </w:r>
    </w:p>
    <w:p w:rsidRDefault="00A46071" w:rsidP="00A46071" w:rsidR="00A46071">
      <w:r>
        <w:t xml:space="preserve">1.  </w:t>
      </w:r>
      <w:proofErr w:type="spellStart"/>
      <w:r>
        <w:t>steč.upravitelju</w:t>
      </w:r>
      <w:proofErr w:type="spellEnd"/>
    </w:p>
    <w:p w:rsidRDefault="00A46071" w:rsidP="00A46071" w:rsidR="00A46071">
      <w:r>
        <w:t xml:space="preserve">2.  Hrvatske vode pravna osoba za upravljanje vodama Zagreb, </w:t>
      </w:r>
      <w:proofErr w:type="spellStart"/>
      <w:r>
        <w:t>Ul.grada</w:t>
      </w:r>
      <w:proofErr w:type="spellEnd"/>
      <w:r>
        <w:t xml:space="preserve"> Vukovara 220, </w:t>
      </w:r>
    </w:p>
    <w:p w:rsidRDefault="00A46071" w:rsidP="00A46071" w:rsidR="00A46071"/>
    <w:p w:rsidRDefault="00A46071" w:rsidP="00A46071" w:rsidR="00A46071"/>
    <w:p w:rsidRDefault="00A46071" w:rsidP="00A46071" w:rsidR="00A46071">
      <w:proofErr w:type="spellStart"/>
      <w:r>
        <w:t>zk.odjel</w:t>
      </w:r>
      <w:proofErr w:type="spellEnd"/>
      <w:r>
        <w:t xml:space="preserve"> u  Novoj Gradiški, uz pravomoćno rješenje o dosudi</w:t>
      </w:r>
    </w:p>
    <w:p w:rsidRDefault="00A46071" w:rsidP="00A46071" w:rsidR="00A46071">
      <w:pPr>
        <w:ind w:left="900"/>
      </w:pPr>
    </w:p>
    <w:p w:rsidRDefault="00F769D7" w:rsidP="00C52411" w:rsidR="00F769D7">
      <w:pPr>
        <w:jc w:val="both"/>
      </w:pPr>
    </w:p>
    <w:sectPr w:rsidR="00F769D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A47A38"/>
    <w:multiLevelType w:val="hybridMultilevel"/>
    <w:tmpl w:val="E3A28460"/>
    <w:lvl w:tplc="771A7AA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751" w:val="num"/>
        </w:tabs>
        <w:ind w:hanging="360" w:left="1751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471" w:val="num"/>
        </w:tabs>
        <w:ind w:hanging="180" w:left="2471"/>
      </w:pPr>
    </w:lvl>
    <w:lvl w:tentative="true" w:tplc="041A000F" w:ilvl="3">
      <w:start w:val="1"/>
      <w:numFmt w:val="decimal"/>
      <w:lvlText w:val="%4."/>
      <w:lvlJc w:val="left"/>
      <w:pPr>
        <w:tabs>
          <w:tab w:pos="3191" w:val="num"/>
        </w:tabs>
        <w:ind w:hanging="360" w:left="3191"/>
      </w:pPr>
    </w:lvl>
    <w:lvl w:tentative="true" w:tplc="041A0019" w:ilvl="4">
      <w:start w:val="1"/>
      <w:numFmt w:val="lowerLetter"/>
      <w:lvlText w:val="%5."/>
      <w:lvlJc w:val="left"/>
      <w:pPr>
        <w:tabs>
          <w:tab w:pos="3911" w:val="num"/>
        </w:tabs>
        <w:ind w:hanging="360" w:left="3911"/>
      </w:pPr>
    </w:lvl>
    <w:lvl w:tentative="true" w:tplc="041A001B" w:ilvl="5">
      <w:start w:val="1"/>
      <w:numFmt w:val="lowerRoman"/>
      <w:lvlText w:val="%6."/>
      <w:lvlJc w:val="right"/>
      <w:pPr>
        <w:tabs>
          <w:tab w:pos="4631" w:val="num"/>
        </w:tabs>
        <w:ind w:hanging="180" w:left="4631"/>
      </w:pPr>
    </w:lvl>
    <w:lvl w:tentative="true" w:tplc="041A000F" w:ilvl="6">
      <w:start w:val="1"/>
      <w:numFmt w:val="decimal"/>
      <w:lvlText w:val="%7."/>
      <w:lvlJc w:val="left"/>
      <w:pPr>
        <w:tabs>
          <w:tab w:pos="5351" w:val="num"/>
        </w:tabs>
        <w:ind w:hanging="360" w:left="5351"/>
      </w:pPr>
    </w:lvl>
    <w:lvl w:tentative="true" w:tplc="041A0019" w:ilvl="7">
      <w:start w:val="1"/>
      <w:numFmt w:val="lowerLetter"/>
      <w:lvlText w:val="%8."/>
      <w:lvlJc w:val="left"/>
      <w:pPr>
        <w:tabs>
          <w:tab w:pos="6071" w:val="num"/>
        </w:tabs>
        <w:ind w:hanging="360" w:left="6071"/>
      </w:pPr>
    </w:lvl>
    <w:lvl w:tentative="true" w:tplc="041A001B" w:ilvl="8">
      <w:start w:val="1"/>
      <w:numFmt w:val="lowerRoman"/>
      <w:lvlText w:val="%9."/>
      <w:lvlJc w:val="right"/>
      <w:pPr>
        <w:tabs>
          <w:tab w:pos="6791" w:val="num"/>
        </w:tabs>
        <w:ind w:hanging="180" w:left="6791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E526F"/>
    <w:rsid w:val="000F5FAB"/>
    <w:rsid w:val="00122B32"/>
    <w:rsid w:val="00131249"/>
    <w:rsid w:val="00134F2A"/>
    <w:rsid w:val="001378BD"/>
    <w:rsid w:val="00142E0D"/>
    <w:rsid w:val="00144A51"/>
    <w:rsid w:val="00180B89"/>
    <w:rsid w:val="00181AB3"/>
    <w:rsid w:val="00192B4A"/>
    <w:rsid w:val="00193868"/>
    <w:rsid w:val="001A51B3"/>
    <w:rsid w:val="001D263C"/>
    <w:rsid w:val="002011FB"/>
    <w:rsid w:val="00203C5D"/>
    <w:rsid w:val="00211234"/>
    <w:rsid w:val="00221A05"/>
    <w:rsid w:val="00231998"/>
    <w:rsid w:val="0028617D"/>
    <w:rsid w:val="002F6DC2"/>
    <w:rsid w:val="00301440"/>
    <w:rsid w:val="00344642"/>
    <w:rsid w:val="00367E6A"/>
    <w:rsid w:val="00385289"/>
    <w:rsid w:val="003909AD"/>
    <w:rsid w:val="0039651D"/>
    <w:rsid w:val="003B0F71"/>
    <w:rsid w:val="0040259E"/>
    <w:rsid w:val="004128F3"/>
    <w:rsid w:val="00447FB6"/>
    <w:rsid w:val="0045235D"/>
    <w:rsid w:val="00474D51"/>
    <w:rsid w:val="00492A6B"/>
    <w:rsid w:val="00505A6A"/>
    <w:rsid w:val="00516058"/>
    <w:rsid w:val="005266BF"/>
    <w:rsid w:val="00531D99"/>
    <w:rsid w:val="00575380"/>
    <w:rsid w:val="00586864"/>
    <w:rsid w:val="005A6A61"/>
    <w:rsid w:val="005C6D7E"/>
    <w:rsid w:val="005F6571"/>
    <w:rsid w:val="00613361"/>
    <w:rsid w:val="00653B44"/>
    <w:rsid w:val="00653EA4"/>
    <w:rsid w:val="00654BDA"/>
    <w:rsid w:val="006A6A18"/>
    <w:rsid w:val="007433C9"/>
    <w:rsid w:val="00744B1F"/>
    <w:rsid w:val="00745107"/>
    <w:rsid w:val="00761A7A"/>
    <w:rsid w:val="0077162B"/>
    <w:rsid w:val="007740E9"/>
    <w:rsid w:val="007B109F"/>
    <w:rsid w:val="007C0BDE"/>
    <w:rsid w:val="007D210A"/>
    <w:rsid w:val="007E5562"/>
    <w:rsid w:val="007F3896"/>
    <w:rsid w:val="007F43EE"/>
    <w:rsid w:val="00804F44"/>
    <w:rsid w:val="008066D9"/>
    <w:rsid w:val="00831406"/>
    <w:rsid w:val="008517B9"/>
    <w:rsid w:val="00851AEC"/>
    <w:rsid w:val="008526D7"/>
    <w:rsid w:val="008662D1"/>
    <w:rsid w:val="00881A70"/>
    <w:rsid w:val="008901F5"/>
    <w:rsid w:val="00893676"/>
    <w:rsid w:val="00893EA2"/>
    <w:rsid w:val="008B7406"/>
    <w:rsid w:val="008C28C5"/>
    <w:rsid w:val="008C2F8A"/>
    <w:rsid w:val="008C4AE8"/>
    <w:rsid w:val="008E562B"/>
    <w:rsid w:val="00915383"/>
    <w:rsid w:val="00976BDF"/>
    <w:rsid w:val="009A7D11"/>
    <w:rsid w:val="009C0C19"/>
    <w:rsid w:val="009C0E54"/>
    <w:rsid w:val="009C3029"/>
    <w:rsid w:val="009D453B"/>
    <w:rsid w:val="009E6061"/>
    <w:rsid w:val="00A162F9"/>
    <w:rsid w:val="00A26FA8"/>
    <w:rsid w:val="00A43222"/>
    <w:rsid w:val="00A46071"/>
    <w:rsid w:val="00A5312A"/>
    <w:rsid w:val="00A63785"/>
    <w:rsid w:val="00A66B2D"/>
    <w:rsid w:val="00A75B61"/>
    <w:rsid w:val="00AA549C"/>
    <w:rsid w:val="00AA78DE"/>
    <w:rsid w:val="00AD6AC5"/>
    <w:rsid w:val="00AF4FC6"/>
    <w:rsid w:val="00B2135A"/>
    <w:rsid w:val="00B87F77"/>
    <w:rsid w:val="00BD7B0F"/>
    <w:rsid w:val="00BE47CC"/>
    <w:rsid w:val="00C02FE4"/>
    <w:rsid w:val="00C04996"/>
    <w:rsid w:val="00C05A0E"/>
    <w:rsid w:val="00C074D1"/>
    <w:rsid w:val="00C367F8"/>
    <w:rsid w:val="00C45922"/>
    <w:rsid w:val="00C52411"/>
    <w:rsid w:val="00C65C8C"/>
    <w:rsid w:val="00C71B93"/>
    <w:rsid w:val="00C8015B"/>
    <w:rsid w:val="00C91FD6"/>
    <w:rsid w:val="00C92F84"/>
    <w:rsid w:val="00CA1661"/>
    <w:rsid w:val="00CB0E56"/>
    <w:rsid w:val="00CF470F"/>
    <w:rsid w:val="00D10BB9"/>
    <w:rsid w:val="00D536F6"/>
    <w:rsid w:val="00D854F8"/>
    <w:rsid w:val="00DA0FD0"/>
    <w:rsid w:val="00DB170B"/>
    <w:rsid w:val="00DD1FFE"/>
    <w:rsid w:val="00DD4CA9"/>
    <w:rsid w:val="00E01098"/>
    <w:rsid w:val="00E06842"/>
    <w:rsid w:val="00E15699"/>
    <w:rsid w:val="00E20A39"/>
    <w:rsid w:val="00E20B8A"/>
    <w:rsid w:val="00E339AF"/>
    <w:rsid w:val="00E7305A"/>
    <w:rsid w:val="00E7654E"/>
    <w:rsid w:val="00EB4BE7"/>
    <w:rsid w:val="00EE479B"/>
    <w:rsid w:val="00F13373"/>
    <w:rsid w:val="00F202C3"/>
    <w:rsid w:val="00F545BF"/>
    <w:rsid w:val="00F63080"/>
    <w:rsid w:val="00F769D7"/>
    <w:rsid w:val="00FA785E"/>
    <w:rsid w:val="00FD2050"/>
    <w:rsid w:val="00FD7EBA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16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1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6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16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1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12.</izvorni_sadrzaj>
    <derivirana_varijabla naziv="DomainObject.Predmet.PrimjedbaSuca_1">I-III ,IV,V dio ,6,7,8,   9,10,11 - u ormaru (Tomo)
12,13,14,15 - u 12.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373</properties:Words>
  <properties:Characters>1956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2017-05-18T12:17:00Z</dcterms:created>
  <dc:creator>Korisnik</dc:creator>
  <cp:lastModifiedBy>wsadmin</cp:lastModifiedBy>
  <cp:lastPrinted>2017-05-17T10:02:00Z</cp:lastPrinted>
  <dcterms:modified xmlns:xsi="http://www.w3.org/2001/XMLSchema-instance" xsi:type="dcterms:W3CDTF">2017-05-18T12:18:00Z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