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f0c9" w14:paraId="623f0c9" w:rsidRDefault="00693FC3" w:rsidP="00693FC3" w:rsidR="00693FC3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693FC3" w:rsidP="00693FC3" w:rsidR="00693FC3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693FC3" w:rsidP="00693FC3" w:rsidR="00693FC3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693FC3" w:rsidP="00693FC3" w:rsidR="00693FC3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599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6-11</w:t>
      </w:r>
    </w:p>
    <w:p w:rsidRDefault="00693FC3" w:rsidP="00693FC3" w:rsidR="00693FC3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693FC3" w:rsidP="00693FC3" w:rsidR="00693FC3" w:rsidRPr="00ED131D">
      <w:pPr>
        <w:jc w:val="both"/>
        <w:rPr>
          <w:sz w:val="23"/>
          <w:szCs w:val="23"/>
        </w:rPr>
      </w:pPr>
    </w:p>
    <w:p w:rsidRDefault="00693FC3" w:rsidP="00693FC3" w:rsidR="00693FC3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693FC3" w:rsidP="00693FC3" w:rsidR="00693FC3" w:rsidRPr="00ED131D">
      <w:pPr>
        <w:rPr>
          <w:sz w:val="23"/>
          <w:szCs w:val="23"/>
        </w:rPr>
      </w:pPr>
    </w:p>
    <w:p w:rsidRDefault="00693FC3" w:rsidP="00693FC3" w:rsidR="00693FC3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693FC3" w:rsidP="00693FC3" w:rsidR="00693FC3" w:rsidRPr="00ED131D">
      <w:pPr>
        <w:rPr>
          <w:sz w:val="23"/>
          <w:szCs w:val="23"/>
        </w:rPr>
      </w:pPr>
    </w:p>
    <w:p w:rsidRDefault="00693FC3" w:rsidP="00693FC3" w:rsidR="00693FC3" w:rsidRPr="007D009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MANSIO ISTRA d.o.o. Trviž, Trviž 2 C, OIB: 64023131468</w:t>
      </w:r>
      <w:r w:rsidRPr="007D009E">
        <w:rPr>
          <w:sz w:val="23"/>
          <w:szCs w:val="23"/>
        </w:rPr>
        <w:t xml:space="preserve">, </w:t>
      </w:r>
      <w:r w:rsidRPr="00FC789B">
        <w:rPr>
          <w:sz w:val="23"/>
          <w:szCs w:val="23"/>
        </w:rPr>
        <w:t xml:space="preserve">8. srpnja </w:t>
      </w:r>
      <w:r w:rsidRPr="007D009E">
        <w:rPr>
          <w:sz w:val="23"/>
          <w:szCs w:val="23"/>
        </w:rPr>
        <w:t xml:space="preserve">2016. </w:t>
      </w:r>
    </w:p>
    <w:p w:rsidRDefault="00693FC3" w:rsidP="00693FC3" w:rsidR="00693FC3" w:rsidRPr="00ED131D">
      <w:pPr>
        <w:jc w:val="both"/>
        <w:rPr>
          <w:sz w:val="23"/>
          <w:szCs w:val="23"/>
        </w:rPr>
      </w:pPr>
    </w:p>
    <w:p w:rsidRDefault="00693FC3" w:rsidP="00693FC3" w:rsidR="00693FC3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693FC3" w:rsidP="00693FC3" w:rsidR="00693FC3" w:rsidRPr="00ED131D">
      <w:pPr>
        <w:jc w:val="center"/>
        <w:rPr>
          <w:sz w:val="23"/>
          <w:szCs w:val="23"/>
        </w:rPr>
      </w:pPr>
    </w:p>
    <w:p w:rsidRDefault="00693FC3" w:rsidP="00693FC3" w:rsidR="00693FC3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MANSIO ISTRA d.o.o. Trviž, Trviž 2 C, OIB: 64023131468</w:t>
      </w:r>
      <w:r w:rsidRPr="00ED131D">
        <w:rPr>
          <w:sz w:val="23"/>
          <w:szCs w:val="23"/>
        </w:rPr>
        <w:t>.</w:t>
      </w:r>
    </w:p>
    <w:p w:rsidRDefault="00693FC3" w:rsidP="00693FC3" w:rsidR="00693FC3" w:rsidRPr="00ED131D">
      <w:pPr>
        <w:ind w:firstLine="720"/>
        <w:jc w:val="both"/>
        <w:rPr>
          <w:sz w:val="23"/>
          <w:szCs w:val="23"/>
        </w:rPr>
      </w:pPr>
    </w:p>
    <w:p w:rsidRDefault="00693FC3" w:rsidP="00693FC3" w:rsidR="00693FC3" w:rsidRPr="00FC789B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se </w:t>
      </w:r>
      <w:r w:rsidR="00FC789B" w:rsidRPr="00FC789B">
        <w:rPr>
          <w:sz w:val="23"/>
          <w:szCs w:val="23"/>
        </w:rPr>
        <w:t>Štefan Rola, Zagreb, Ulica Franje Pokornya 6, OIB: 26698048809</w:t>
      </w:r>
      <w:r w:rsidRPr="00FC789B">
        <w:rPr>
          <w:sz w:val="23"/>
          <w:szCs w:val="23"/>
        </w:rPr>
        <w:t>.</w:t>
      </w:r>
    </w:p>
    <w:p w:rsidRDefault="00693FC3" w:rsidP="00693FC3" w:rsidR="00693FC3" w:rsidRPr="00F17054">
      <w:pPr>
        <w:ind w:firstLine="720"/>
        <w:jc w:val="both"/>
        <w:rPr>
          <w:bCs w:val="false"/>
          <w:sz w:val="23"/>
          <w:szCs w:val="23"/>
        </w:rPr>
      </w:pPr>
    </w:p>
    <w:p w:rsidRDefault="00693FC3" w:rsidP="00693FC3" w:rsidR="00693FC3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MANSIO ISTRA d.o.o. Trviž, Trviž 2 C, OIB: 64023131468</w:t>
      </w:r>
      <w:r w:rsidRPr="00ED131D">
        <w:rPr>
          <w:sz w:val="23"/>
          <w:szCs w:val="23"/>
        </w:rPr>
        <w:t>.</w:t>
      </w:r>
    </w:p>
    <w:p w:rsidRDefault="00693FC3" w:rsidP="00693FC3" w:rsidR="00693FC3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693FC3" w:rsidP="00693FC3" w:rsidR="00693FC3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693FC3" w:rsidP="00693FC3" w:rsidR="00693FC3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693FC3" w:rsidP="00693FC3" w:rsidR="00693FC3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693FC3" w:rsidP="00693FC3" w:rsidR="00693FC3" w:rsidRPr="00ED131D">
      <w:pPr>
        <w:jc w:val="both"/>
        <w:rPr>
          <w:bCs w:val="false"/>
          <w:sz w:val="23"/>
          <w:szCs w:val="23"/>
        </w:rPr>
      </w:pPr>
    </w:p>
    <w:p w:rsidRDefault="00693FC3" w:rsidP="00693FC3" w:rsidR="00693FC3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693FC3" w:rsidP="00693FC3" w:rsidR="00693FC3" w:rsidRPr="00ED131D">
      <w:pPr>
        <w:rPr>
          <w:bCs w:val="false"/>
          <w:sz w:val="23"/>
          <w:szCs w:val="23"/>
        </w:rPr>
      </w:pPr>
    </w:p>
    <w:p w:rsidRDefault="00693FC3" w:rsidP="00693FC3" w:rsidR="00693FC3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599/16-3 od 5.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MANSIO ISTRA d.o.o. Trviž, Trviž 2 C, OIB: 64023131468.</w:t>
      </w:r>
    </w:p>
    <w:p w:rsidRDefault="00693FC3" w:rsidP="00693FC3" w:rsidR="00693FC3" w:rsidRPr="00F73CD7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="00F73CD7" w:rsidRPr="00F73CD7">
        <w:rPr>
          <w:sz w:val="23"/>
          <w:szCs w:val="23"/>
        </w:rPr>
        <w:t xml:space="preserve">U prethodnom postupku je utvrđeno da tuženik ima samo pokretnine koje se sastoje od uredskog namještaja i ukrasnih predmeta. </w:t>
      </w:r>
    </w:p>
    <w:p w:rsidRDefault="00693FC3" w:rsidP="00693FC3" w:rsidR="00693FC3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F73CD7">
        <w:rPr>
          <w:sz w:val="23"/>
          <w:szCs w:val="23"/>
        </w:rPr>
        <w:t xml:space="preserve">Prema odredbi 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693FC3" w:rsidP="00693FC3" w:rsidR="00693FC3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St-599/16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6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31. svibnja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31. svibnja 2016</w:t>
      </w:r>
      <w:r w:rsidRPr="00ED131D">
        <w:rPr>
          <w:sz w:val="23"/>
          <w:szCs w:val="23"/>
        </w:rPr>
        <w:t xml:space="preserve">. g. </w:t>
      </w:r>
    </w:p>
    <w:p w:rsidRDefault="00693FC3" w:rsidP="00693FC3" w:rsidR="00693FC3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693FC3" w:rsidP="00693FC3" w:rsidR="00693FC3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693FC3" w:rsidP="00693FC3" w:rsidR="00693FC3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693FC3" w:rsidP="00693FC3" w:rsidR="00693FC3" w:rsidRPr="00ED131D">
      <w:pPr>
        <w:jc w:val="center"/>
        <w:rPr>
          <w:sz w:val="23"/>
          <w:szCs w:val="23"/>
        </w:rPr>
      </w:pPr>
    </w:p>
    <w:p w:rsidRDefault="00693FC3" w:rsidP="00693FC3" w:rsidR="00693FC3" w:rsidRPr="00ED131D">
      <w:pPr>
        <w:jc w:val="center"/>
        <w:rPr>
          <w:sz w:val="23"/>
          <w:szCs w:val="23"/>
        </w:rPr>
      </w:pPr>
    </w:p>
    <w:p w:rsidRDefault="00693FC3" w:rsidP="00693FC3" w:rsidR="00693FC3" w:rsidRPr="00ED131D">
      <w:pPr>
        <w:rPr>
          <w:sz w:val="23"/>
          <w:szCs w:val="23"/>
        </w:rPr>
      </w:pPr>
    </w:p>
    <w:p w:rsidRDefault="00693FC3" w:rsidP="00693FC3" w:rsidR="00693FC3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>Pazinu, 8. srpnja 2016.</w:t>
      </w:r>
    </w:p>
    <w:p w:rsidRDefault="00693FC3" w:rsidP="00693FC3" w:rsidR="00693FC3" w:rsidRPr="00ED131D">
      <w:pPr>
        <w:ind w:firstLine="720" w:left="2880"/>
        <w:jc w:val="both"/>
        <w:rPr>
          <w:sz w:val="23"/>
          <w:szCs w:val="23"/>
        </w:rPr>
      </w:pPr>
    </w:p>
    <w:p w:rsidRDefault="00693FC3" w:rsidP="00693FC3" w:rsidR="00693FC3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693FC3" w:rsidP="00693FC3" w:rsidR="00693FC3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693FC3" w:rsidP="00693FC3" w:rsidR="00693FC3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693FC3" w:rsidP="00693FC3" w:rsidR="00693FC3">
      <w:pPr>
        <w:jc w:val="both"/>
        <w:rPr>
          <w:sz w:val="23"/>
          <w:szCs w:val="23"/>
        </w:rPr>
      </w:pPr>
    </w:p>
    <w:p w:rsidRDefault="00693FC3" w:rsidP="00693FC3" w:rsidR="00693FC3" w:rsidRPr="00ED131D">
      <w:pPr>
        <w:jc w:val="both"/>
        <w:rPr>
          <w:sz w:val="23"/>
          <w:szCs w:val="23"/>
        </w:rPr>
      </w:pPr>
    </w:p>
    <w:p w:rsidRDefault="00693FC3" w:rsidP="00693FC3" w:rsidR="00693FC3" w:rsidRPr="00ED131D">
      <w:pPr>
        <w:jc w:val="both"/>
        <w:rPr>
          <w:sz w:val="23"/>
          <w:szCs w:val="23"/>
        </w:rPr>
      </w:pPr>
    </w:p>
    <w:p w:rsidRDefault="00693FC3" w:rsidP="00693FC3" w:rsidR="00693FC3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693FC3" w:rsidP="00693FC3" w:rsidR="00693FC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693FC3" w:rsidP="00693FC3" w:rsidR="00693FC3" w:rsidRPr="00EA6F91">
      <w:pPr>
        <w:jc w:val="both"/>
        <w:rPr>
          <w:sz w:val="23"/>
          <w:szCs w:val="23"/>
        </w:rPr>
      </w:pPr>
    </w:p>
    <w:p w:rsidRDefault="00693FC3" w:rsidP="00693FC3" w:rsidR="00693FC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693FC3" w:rsidP="00693FC3" w:rsidR="00693FC3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MANSIO ISTRA d.o.o. Trviž, Trviž 2 C, </w:t>
      </w:r>
    </w:p>
    <w:p w:rsidRDefault="00693FC3" w:rsidP="00693FC3" w:rsidR="00693FC3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="00FC789B" w:rsidRPr="00FC789B">
        <w:rPr>
          <w:sz w:val="23"/>
          <w:szCs w:val="23"/>
        </w:rPr>
        <w:t>Štefan Rola, Zagreb, Ulica Franje Pokornya 6</w:t>
      </w:r>
      <w:r w:rsidRPr="00942237">
        <w:rPr>
          <w:sz w:val="23"/>
          <w:szCs w:val="23"/>
        </w:rPr>
        <w:t xml:space="preserve">, </w:t>
      </w:r>
    </w:p>
    <w:p w:rsidRDefault="00693FC3" w:rsidP="00693FC3" w:rsidR="00693FC3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693FC3" w:rsidP="00693FC3" w:rsidR="00693FC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693FC3" w:rsidP="00693FC3" w:rsidR="00693FC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693FC3" w:rsidP="00693FC3" w:rsidR="00693FC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693FC3" w:rsidP="00693FC3" w:rsidR="00693FC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693FC3" w:rsidP="00693FC3" w:rsidR="00693FC3" w:rsidRPr="00ED131D">
      <w:pPr>
        <w:ind w:left="360"/>
        <w:jc w:val="both"/>
        <w:rPr>
          <w:sz w:val="23"/>
          <w:szCs w:val="23"/>
        </w:rPr>
      </w:pPr>
    </w:p>
    <w:p w:rsidRDefault="00693FC3" w:rsidP="00693FC3" w:rsidR="00693FC3" w:rsidRPr="00ED131D">
      <w:pPr>
        <w:jc w:val="both"/>
        <w:rPr>
          <w:sz w:val="23"/>
          <w:szCs w:val="23"/>
        </w:rPr>
      </w:pPr>
    </w:p>
    <w:p w:rsidRDefault="00693FC3" w:rsidP="00693FC3" w:rsidR="00693FC3" w:rsidRPr="00ED131D">
      <w:pPr>
        <w:rPr>
          <w:sz w:val="23"/>
          <w:szCs w:val="23"/>
        </w:rPr>
      </w:pPr>
    </w:p>
    <w:p w:rsidRDefault="00693FC3" w:rsidP="00693FC3" w:rsidR="00693FC3" w:rsidRPr="00ED131D">
      <w:pPr>
        <w:rPr>
          <w:sz w:val="23"/>
          <w:szCs w:val="23"/>
        </w:rPr>
      </w:pPr>
    </w:p>
    <w:p w:rsidRDefault="00693FC3" w:rsidP="00693FC3" w:rsidR="00693FC3"/>
    <w:p w:rsidRDefault="00693FC3" w:rsidP="00693FC3" w:rsidR="00693FC3"/>
    <w:p w:rsidRDefault="00693FC3" w:rsidP="00693FC3" w:rsidR="00693FC3"/>
    <w:p w:rsidRDefault="00693FC3" w:rsidP="00693FC3" w:rsidR="00693FC3"/>
    <w:p w:rsidRDefault="00693FC3" w:rsidP="00693FC3" w:rsidR="00693FC3"/>
    <w:p w:rsidRDefault="00693FC3" w:rsidP="00693FC3" w:rsidR="00693FC3"/>
    <w:p w:rsidRDefault="00693FC3" w:rsidP="00693FC3" w:rsidR="00693FC3"/>
    <w:p w:rsidRDefault="00693FC3" w:rsidP="00693FC3" w:rsidR="00693FC3"/>
    <w:p w:rsidRDefault="008A391D" w:rsidR="008A391D"/>
    <w:sectPr w:rsidSect="004523B8" w:rsidR="008A391D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FC3" w:rsidP="00693FC3" w:rsidR="00693FC3">
      <w:r>
        <w:separator/>
      </w:r>
    </w:p>
  </w:endnote>
  <w:endnote w:id="0" w:type="continuationSeparator">
    <w:p w:rsidRDefault="00693FC3" w:rsidP="00693FC3" w:rsidR="00693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FC3" w:rsidP="00693FC3" w:rsidR="00693FC3">
      <w:r>
        <w:separator/>
      </w:r>
    </w:p>
  </w:footnote>
  <w:footnote w:id="0" w:type="continuationSeparator">
    <w:p w:rsidRDefault="00693FC3" w:rsidP="00693FC3" w:rsidR="00693F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693FC3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42CD1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>
          <w:rPr>
            <w:sz w:val="23"/>
            <w:szCs w:val="23"/>
          </w:rPr>
          <w:t>599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6-11</w:t>
        </w:r>
      </w:p>
    </w:sdtContent>
  </w:sdt>
  <w:p w:rsidRDefault="00942CD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FC3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3FC3"/>
    <w:rsid w:val="00693FC3"/>
    <w:rsid w:val="008A391D"/>
    <w:rsid w:val="00942CD1"/>
    <w:rsid w:val="00F73CD7"/>
    <w:rsid w:val="00FC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3FC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3F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93FC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F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3FC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3F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FC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CD1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CD1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CD1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CD1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3FC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3F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93FC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F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3FC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3F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FC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CD1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CD1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CD1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CD1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MANSIO ISTRA d.o.o. TRVIŽ</izvorni_sadrzaj>
    <derivirana_varijabla naziv="DomainObject.Predmet.ProtustrankaFormated_1">  MANSIO ISTRA d.o.o. TRVIŽ</derivirana_varijabla>
  </DomainObject.Predmet.ProtustrankaFormated>
  <DomainObject.Predmet.ProtustrankaFormatedOIB>
    <izvorni_sadrzaj>  MANSIO ISTRA d.o.o. TRVIŽ, OIB 64023131468</izvorni_sadrzaj>
    <derivirana_varijabla naziv="DomainObject.Predmet.ProtustrankaFormatedOIB_1">  MANSIO ISTRA d.o.o. TRVIŽ, OIB 64023131468</derivirana_varijabla>
  </DomainObject.Predmet.ProtustrankaFormatedOIB>
  <DomainObject.Predmet.ProtustrankaFormatedWithAdress>
    <izvorni_sadrzaj> MANSIO ISTRA d.o.o. TRVIŽ, Trviž 2 C, 52000 Trviž</izvorni_sadrzaj>
    <derivirana_varijabla naziv="DomainObject.Predmet.ProtustrankaFormatedWithAdress_1"> MANSIO ISTRA d.o.o. TRVIŽ, Trviž 2 C, 52000 Trviž</derivirana_varijabla>
  </DomainObject.Predmet.ProtustrankaFormatedWithAdress>
  <DomainObject.Predmet.ProtustrankaFormatedWithAdressOIB>
    <izvorni_sadrzaj> MANSIO ISTRA d.o.o. TRVIŽ, OIB 64023131468, Trviž 2 C, 52000 Trviž</izvorni_sadrzaj>
    <derivirana_varijabla naziv="DomainObject.Predmet.ProtustrankaFormatedWithAdressOIB_1"> MANSIO ISTRA d.o.o. TRVIŽ, OIB 64023131468, Trviž 2 C, 52000 Trviž</derivirana_varijabla>
  </DomainObject.Predmet.ProtustrankaFormatedWithAdressOIB>
  <DomainObject.Predmet.ProtustrankaWithAdress>
    <izvorni_sadrzaj>MANSIO ISTRA d.o.o. TRVIŽ Trviž 2 C, 52000 Trviž</izvorni_sadrzaj>
    <derivirana_varijabla naziv="DomainObject.Predmet.ProtustrankaWithAdress_1">MANSIO ISTRA d.o.o. TRVIŽ Trviž 2 C, 52000 Trviž</derivirana_varijabla>
  </DomainObject.Predmet.ProtustrankaWithAdress>
  <DomainObject.Predmet.ProtustrankaWithAdressOIB>
    <izvorni_sadrzaj>MANSIO ISTRA d.o.o. TRVIŽ, OIB 64023131468, Trviž 2 C, 52000 Trviž</izvorni_sadrzaj>
    <derivirana_varijabla naziv="DomainObject.Predmet.ProtustrankaWithAdressOIB_1">MANSIO ISTRA d.o.o. TRVIŽ, OIB 64023131468, Trviž 2 C, 52000 Trviž</derivirana_varijabla>
  </DomainObject.Predmet.ProtustrankaWithAdressOIB>
  <DomainObject.Predmet.ProtustrankaNazivFormated>
    <izvorni_sadrzaj>MANSIO ISTRA d.o.o. TRVIŽ</izvorni_sadrzaj>
    <derivirana_varijabla naziv="DomainObject.Predmet.ProtustrankaNazivFormated_1">MANSIO ISTRA d.o.o. TRVIŽ</derivirana_varijabla>
  </DomainObject.Predmet.ProtustrankaNazivFormated>
  <DomainObject.Predmet.ProtustrankaNazivFormatedOIB>
    <izvorni_sadrzaj>MANSIO ISTRA d.o.o. TRVIŽ, OIB 64023131468</izvorni_sadrzaj>
    <derivirana_varijabla naziv="DomainObject.Predmet.ProtustrankaNazivFormatedOIB_1">MANSIO ISTRA d.o.o. TRVIŽ, OIB 64023131468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61109.51</izvorni_sadrzaj>
    <derivirana_varijabla naziv="DomainObject.Predmet.TrenutnaVrijednost_1">61109.51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MANSIO ISTRA d.o.o. TRVIŽ</item>
    </izvorni_sadrzaj>
    <derivirana_varijabla naziv="DomainObject.Predmet.ProtuStrankaListFormated_1">
      <item>MANSIO ISTRA d.o.o. TRVIŽ</item>
    </derivirana_varijabla>
  </DomainObject.Predmet.ProtuStrankaListFormated>
  <DomainObject.Predmet.ProtuStrankaListFormatedOIB>
    <izvorni_sadrzaj>
      <item>MANSIO ISTRA d.o.o. TRVIŽ, OIB 64023131468</item>
    </izvorni_sadrzaj>
    <derivirana_varijabla naziv="DomainObject.Predmet.ProtuStrankaListFormatedOIB_1">
      <item>MANSIO ISTRA d.o.o. TRVIŽ, OIB 64023131468</item>
    </derivirana_varijabla>
  </DomainObject.Predmet.ProtuStrankaListFormatedOIB>
  <DomainObject.Predmet.ProtuStrankaListFormatedWithAdress>
    <izvorni_sadrzaj>
      <item>MANSIO ISTRA d.o.o. TRVIŽ, Trviž 2 C, 52000 Trviž</item>
    </izvorni_sadrzaj>
    <derivirana_varijabla naziv="DomainObject.Predmet.ProtuStrankaListFormatedWithAdress_1">
      <item>MANSIO ISTRA d.o.o. TRVIŽ, Trviž 2 C, 52000 Trviž</item>
    </derivirana_varijabla>
  </DomainObject.Predmet.ProtuStrankaListFormatedWithAdress>
  <DomainObject.Predmet.ProtuStrankaListFormatedWithAdressOIB>
    <izvorni_sadrzaj>
      <item>MANSIO ISTRA d.o.o. TRVIŽ, OIB 64023131468, Trviž 2 C, 52000 Trviž</item>
    </izvorni_sadrzaj>
    <derivirana_varijabla naziv="DomainObject.Predmet.ProtuStrankaListFormatedWithAdressOIB_1">
      <item>MANSIO ISTRA d.o.o. TRVIŽ, OIB 64023131468, Trviž 2 C, 52000 Trviž</item>
    </derivirana_varijabla>
  </DomainObject.Predmet.ProtuStrankaListFormatedWithAdressOIB>
  <DomainObject.Predmet.ProtuStrankaListNazivFormated>
    <izvorni_sadrzaj>
      <item>MANSIO ISTRA d.o.o. TRVIŽ</item>
    </izvorni_sadrzaj>
    <derivirana_varijabla naziv="DomainObject.Predmet.ProtuStrankaListNazivFormated_1">
      <item>MANSIO ISTRA d.o.o. TRVIŽ</item>
    </derivirana_varijabla>
  </DomainObject.Predmet.ProtuStrankaListNazivFormated>
  <DomainObject.Predmet.ProtuStrankaListNazivFormatedOIB>
    <izvorni_sadrzaj>
      <item>MANSIO ISTRA d.o.o. TRVIŽ, OIB 64023131468</item>
    </izvorni_sadrzaj>
    <derivirana_varijabla naziv="DomainObject.Predmet.ProtuStrankaListNazivFormatedOIB_1">
      <item>MANSIO ISTRA d.o.o. TRVIŽ, OIB 64023131468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MANSIO ISTRA d.o.o. TRVIŽ</izvorni_sadrzaj>
    <derivirana_varijabla naziv="DomainObject.Predmet.ProtustrankaIDrugi_1">MANSIO ISTRA d.o.o. TRVIŽ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MANSIO ISTRA d.o.o. TRVIŽ, OIB 64023131468, Trviž 2 C, 52000 Trviž</izvorni_sadrzaj>
    <derivirana_varijabla naziv="DomainObject.Predmet.ProtustrankaIDrugiAdressOIB_1">MANSIO ISTRA d.o.o. TRVIŽ, OIB 64023131468, Trviž 2 C, 52000 Trviž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MANSIO ISTRA d.o.o. TRVIŽ</item>
    </izvorni_sadrzaj>
    <derivirana_varijabla naziv="DomainObject.Predmet.SudioniciListNaziv_1">
      <item>FINANCIJSKA AGENCIJA, RC RIJEKA, PODRUŽNICA PULA, PULA</item>
      <item>MANSIO ISTRA d.o.o. TRVIŽ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MANSIO ISTRA d.o.o. TRVIŽ, OIB 64023131468, Trviž 2 C,52000 Trviž</item>
    </izvorni_sadrzaj>
    <derivirana_varijabla naziv="DomainObject.Predmet.SudioniciListAdressOIB_1">
      <item>FINANCIJSKA AGENCIJA, RC RIJEKA, PODRUŽNICA PULA, PULA, OIB 85821130368, Giardini 5,52100 Pula</item>
      <item>MANSIO ISTRA d.o.o. TRVIŽ, OIB 64023131468, Trviž 2 C,52000 Trviž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64023131468</item>
    </izvorni_sadrzaj>
    <derivirana_varijabla naziv="DomainObject.Predmet.SudioniciListNazivOIB_1">
      <item>, OIB 85821130368</item>
      <item>, OIB 64023131468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3338</properties:Characters>
  <properties:Lines>98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2016-07-08T05:41:00Z</dcterms:created>
  <dc:creator>Jasmina Matika</dc:creator>
  <cp:lastModifiedBy>Jasmina Matika</cp:lastModifiedBy>
  <dcterms:modified xmlns:xsi="http://www.w3.org/2001/XMLSchema-instance" xsi:type="dcterms:W3CDTF">2016-07-08T08:26:00Z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