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cd42" w14:paraId="6d5cd42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4C42F5">
        <w:t>5997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C42F5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4C42F5">
        <w:t>KUTINA COMMERCE j.d.o.o. u stečaju, Kutina, Kutinska lipa 26, OIB 69324633505</w:t>
      </w:r>
      <w:r w:rsidR="009459C3">
        <w:t xml:space="preserve">, dana </w:t>
      </w:r>
      <w:r w:rsidR="004C42F5">
        <w:t>24. srpnja</w:t>
      </w:r>
      <w:r w:rsidR="00DC4AA6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4C42F5" w:rsidR="00D6390A" w:rsidRPr="00B27F98">
      <w:pPr>
        <w:jc w:val="both"/>
      </w:pPr>
      <w:r w:rsidRPr="00B27F98">
        <w:t xml:space="preserve">I. </w:t>
      </w:r>
      <w:r w:rsidR="004C42F5">
        <w:t>Zbog preseljenja suda na drugu lokaciju, r</w:t>
      </w:r>
      <w:r w:rsidRPr="00B27F98">
        <w:t>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4C42F5">
        <w:t>4</w:t>
      </w:r>
      <w:r w:rsidR="00FD1EAB">
        <w:t>. rujna</w:t>
      </w:r>
      <w:r w:rsidRPr="00B27F98">
        <w:t xml:space="preserve"> 2017. godine u </w:t>
      </w:r>
      <w:r w:rsidR="004C42F5">
        <w:t>9</w:t>
      </w:r>
      <w:r w:rsidRPr="00B27F98">
        <w:t xml:space="preserve">,30 sati, </w:t>
      </w:r>
      <w:r w:rsidR="004C42F5">
        <w:t xml:space="preserve">održat će se </w:t>
      </w:r>
      <w:r w:rsidR="00D6390A" w:rsidRPr="00D6390A">
        <w:rPr>
          <w:b/>
        </w:rPr>
        <w:t xml:space="preserve">u sjedištu suda u Karlovcu, Trg hrvatskih branitelja 1/II, soba </w:t>
      </w:r>
      <w:r w:rsidR="004C42F5">
        <w:rPr>
          <w:b/>
        </w:rPr>
        <w:t>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C42F5">
        <w:t>24. srpnja</w:t>
      </w:r>
      <w:r w:rsidR="005957AC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42F5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57337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7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7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St-5997/2016</izvorni_sadrzaj>
    <derivirana_varijabla naziv="DomainObject.Predmet.OznakaBroj_1">St-5997/2016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COMMERCE j.d.o.o. za promet, trgovinu i usluge zastupanog po punomoćniku Mario Suhonik</izvorni_sadrzaj>
    <derivirana_varijabla naziv="DomainObject.Predmet.ProtustrankaFormated_1">  KUTINA COMMERCE j.d.o.o. za promet, trgovinu i usluge zastupanog po punomoćniku Mario Suhonik</derivirana_varijabla>
  </DomainObject.Predmet.ProtustrankaFormated>
  <DomainObject.Predmet.ProtustrankaFormatedOIB>
    <izvorni_sadrzaj>  KUTINA COMMERCE j.d.o.o. za promet, trgovinu i usluge, OIB 69324633505 zastupanog po punomoćniku Mario Suhonik</izvorni_sadrzaj>
    <derivirana_varijabla naziv="DomainObject.Predmet.ProtustrankaFormatedOIB_1">  KUTINA COMMERCE j.d.o.o. za promet, trgovinu i usluge, OIB 69324633505 zastupanog po punomoćniku Mario Suhonik</derivirana_varijabla>
  </DomainObject.Predmet.ProtustrankaFormatedOIB>
  <DomainObject.Predmet.ProtustrankaFormatedWithAdress>
    <izvorni_sadrzaj> KUTINA COMMERCE j.d.o.o. za promet, trgovinu i usluge, Kutinska lipa 26, 44320 Kutina zastupanog po punomoćniku Mario Suhonik</izvorni_sadrzaj>
    <derivirana_varijabla naziv="DomainObject.Predmet.ProtustrankaFormatedWithAdress_1"> KUTINA COMMERCE j.d.o.o. za promet, trgovinu i usluge, Kutinska lipa 26, 44320 Kutina zastupanog po punomoćniku Mario Suhonik</derivirana_varijabla>
  </DomainObject.Predmet.ProtustrankaFormatedWithAdress>
  <DomainObject.Predmet.ProtustrankaFormatedWithAdressOIB>
    <izvorni_sadrzaj> KUTINA COMMERCE j.d.o.o. za promet, trgovinu i usluge, OIB 69324633505, Kutinska lipa 26, 44320 Kutina zastupanog po punomoćniku Mario Suhonik</izvorni_sadrzaj>
    <derivirana_varijabla naziv="DomainObject.Predmet.ProtustrankaFormatedWithAdressOIB_1"> KUTINA COMMERCE j.d.o.o. za promet, trgovinu i usluge, OIB 69324633505, Kutinska lipa 26, 44320 Kutina zastupanog po punomoćniku Mario Suhonik</derivirana_varijabla>
  </DomainObject.Predmet.ProtustrankaFormatedWithAdressOIB>
  <DomainObject.Predmet.ProtustrankaWithAdress>
    <izvorni_sadrzaj>KUTINA COMMERCE j.d.o.o. za promet, trgovinu i usluge Kutinska lipa 26, 44320 Kutina</izvorni_sadrzaj>
    <derivirana_varijabla naziv="DomainObject.Predmet.ProtustrankaWithAdress_1">KUTINA COMMERCE j.d.o.o. za promet, trgovinu i usluge Kutinska lipa 26, 44320 Kutina</derivirana_varijabla>
  </DomainObject.Predmet.ProtustrankaWithAdress>
  <DomainObject.Predmet.ProtustrankaWithAdressOIB>
    <izvorni_sadrzaj>KUTINA COMMERCE j.d.o.o. za promet, trgovinu i usluge, OIB 69324633505, Kutinska lipa 26, 44320 Kutina</izvorni_sadrzaj>
    <derivirana_varijabla naziv="DomainObject.Predmet.ProtustrankaWithAdressOIB_1">KUTINA COMMERCE j.d.o.o. za promet, trgovinu i usluge, OIB 69324633505, Kutinska lipa 26, 44320 Kutina</derivirana_varijabla>
  </DomainObject.Predmet.ProtustrankaWithAdressOIB>
  <DomainObject.Predmet.ProtustrankaNazivFormated>
    <izvorni_sadrzaj>KUTINA COMMERCE j.d.o.o. za promet, trgovinu i usluge</izvorni_sadrzaj>
    <derivirana_varijabla naziv="DomainObject.Predmet.ProtustrankaNazivFormated_1">KUTINA COMMERCE j.d.o.o. za promet, trgovinu i usluge</derivirana_varijabla>
  </DomainObject.Predmet.ProtustrankaNazivFormated>
  <DomainObject.Predmet.ProtustrankaNazivFormatedOIB>
    <izvorni_sadrzaj>KUTINA COMMERCE j.d.o.o. za promet, trgovinu i usluge, OIB 69324633505</izvorni_sadrzaj>
    <derivirana_varijabla naziv="DomainObject.Predmet.ProtustrankaNazivFormatedOIB_1">KUTINA COMMERCE j.d.o.o. za promet, trgovinu i usluge, OIB 69324633505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COMMERCE j.d.o.o. za promet, trgovinu i usluge zastupanog po punomoćniku Mario Suhonik</item>
    </izvorni_sadrzaj>
    <derivirana_varijabla naziv="DomainObject.Predmet.ProtuStrankaListFormated_1">
      <item>KUTINA COMMERCE j.d.o.o. za promet, trgovinu i usluge zastupanog po punomoćniku Mario Suhonik</item>
    </derivirana_varijabla>
  </DomainObject.Predmet.ProtuStrankaListFormated>
  <DomainObject.Predmet.ProtuStrankaListFormatedOIB>
    <izvorni_sadrzaj>
      <item>KUTINA COMMERCE j.d.o.o. za promet, trgovinu i usluge, OIB 69324633505 zastupanog po punomoćniku Mario Suhonik</item>
    </izvorni_sadrzaj>
    <derivirana_varijabla naziv="DomainObject.Predmet.ProtuStrankaListFormatedOIB_1">
      <item>KUTINA COMMERCE j.d.o.o. za promet, trgovinu i usluge, OIB 69324633505 zastupanog po punomoćniku Mario Suhonik</item>
    </derivirana_varijabla>
  </DomainObject.Predmet.ProtuStrankaListFormatedOIB>
  <DomainObject.Predmet.ProtuStrankaListFormatedWithAdress>
    <izvorni_sadrzaj>
      <item>KUTINA COMMERCE j.d.o.o. za promet, trgovinu i usluge, Kutinska lipa 26, 44320 Kutina zastupanog po punomoćniku Mario Suhonik</item>
    </izvorni_sadrzaj>
    <derivirana_varijabla naziv="DomainObject.Predmet.ProtuStrankaListFormatedWithAdress_1">
      <item>KUTINA COMMERCE j.d.o.o. za promet, trgovinu i usluge, Kutinska lipa 26, 44320 Kutina zastupanog po punomoćniku Mario Suhonik</item>
    </derivirana_varijabla>
  </DomainObject.Predmet.ProtuStrankaListFormatedWithAdress>
  <DomainObject.Predmet.ProtuStrankaListFormatedWithAdressOIB>
    <izvorni_sadrzaj>
      <item>KUTINA COMMERCE j.d.o.o. za promet, trgovinu i usluge, OIB 69324633505, Kutinska lipa 26, 44320 Kutina zastupanog po punomoćniku Mario Suhonik</item>
    </izvorni_sadrzaj>
    <derivirana_varijabla naziv="DomainObject.Predmet.ProtuStrankaListFormatedWithAdressOIB_1">
      <item>KUTINA COMMERCE j.d.o.o. za promet, trgovinu i usluge, OIB 69324633505, Kutinska lipa 26, 44320 Kutina zastupanog po punomoćniku Mario Suhonik</item>
    </derivirana_varijabla>
  </DomainObject.Predmet.ProtuStrankaListFormatedWithAdressOIB>
  <DomainObject.Predmet.ProtuStrankaListNazivFormated>
    <izvorni_sadrzaj>
      <item>KUTINA COMMERCE j.d.o.o. za promet, trgovinu i usluge</item>
    </izvorni_sadrzaj>
    <derivirana_varijabla naziv="DomainObject.Predmet.ProtuStrankaListNazivFormated_1">
      <item>KUTINA COMMERCE j.d.o.o. za promet, trgovinu i usluge</item>
    </derivirana_varijabla>
  </DomainObject.Predmet.ProtuStrankaListNazivFormated>
  <DomainObject.Predmet.ProtuStrankaListNazivFormatedOIB>
    <izvorni_sadrzaj>
      <item>KUTINA COMMERCE j.d.o.o. za promet, trgovinu i usluge, OIB 69324633505</item>
    </izvorni_sadrzaj>
    <derivirana_varijabla naziv="DomainObject.Predmet.ProtuStrankaListNazivFormatedOIB_1">
      <item>KUTINA COMMERCE j.d.o.o. za promet, trgovinu i usluge, OIB 69324633505</item>
    </derivirana_varijabla>
  </DomainObject.Predmet.ProtuStrankaListNazivFormatedOIB>
  <DomainObject.Predmet.OstaliListFormated>
    <izvorni_sadrzaj>
      <item>Mario Suhonik punomoćnik sudionika u postupku KUTINA COMMERCE j.d.o.o. za promet, trgovinu i usluge</item>
    </izvorni_sadrzaj>
    <derivirana_varijabla naziv="DomainObject.Predmet.OstaliListFormated_1">
      <item>Mario Suhonik punomoćnik sudionika u postupku KUTINA COMMERCE j.d.o.o. za promet, trgovinu i usluge</item>
    </derivirana_varijabla>
  </DomainObject.Predmet.OstaliListFormated>
  <DomainObject.Predmet.OstaliListFormatedOIB>
    <izvorni_sadrzaj>
      <item>Mario Suhonik, OIB 73747759312 punomoćnik sudionika u postupku KUTINA COMMERCE j.d.o.o. za promet, trgovinu i usluge</item>
    </izvorni_sadrzaj>
    <derivirana_varijabla naziv="DomainObject.Predmet.OstaliListFormatedOIB_1">
      <item>Mario Suhonik, OIB 73747759312 punomoćnik sudionika u postupku KUTINA COMMERCE j.d.o.o. za promet, trgovinu i usluge</item>
    </derivirana_varijabla>
  </DomainObject.Predmet.OstaliListFormatedOIB>
  <DomainObject.Predmet.OstaliListFormatedWithAdress>
    <izvorni_sadrzaj>
      <item>Mario Suhonik, Sv. Ane 40, 44320 Katoličke Čaire punomoćnik sudionika u postupku KUTINA COMMERCE j.d.o.o. za promet, trgovinu i usluge</item>
    </izvorni_sadrzaj>
    <derivirana_varijabla naziv="DomainObject.Predmet.OstaliListFormatedWithAdress_1">
      <item>Mario Suhonik, Sv. Ane 40, 44320 Katoličke Čaire punomoćnik sudionika u postupku KUTINA COMMERCE j.d.o.o. za promet, trgovinu i usluge</item>
    </derivirana_varijabla>
  </DomainObject.Predmet.OstaliListFormatedWithAdress>
  <DomainObject.Predmet.OstaliListFormatedWithAdressOIB>
    <izvorni_sadrzaj>
      <item>Mario Suhonik, OIB 73747759312, Sv. Ane 40, 44320 Katoličke Čaire punomoćnik sudionika u postupku KUTINA COMMERCE j.d.o.o. za promet, trgovinu i usluge</item>
    </izvorni_sadrzaj>
    <derivirana_varijabla naziv="DomainObject.Predmet.OstaliListFormatedWithAdressOIB_1">
      <item>Mario Suhonik, OIB 73747759312, Sv. Ane 40, 44320 Katoličke Čaire punomoćnik sudionika u postupku KUTINA COMMERCE j.d.o.o. za promet, trgovinu i usluge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COMMERCE j.d.o.o. za promet, trgovinu i usluge</izvorni_sadrzaj>
    <derivirana_varijabla naziv="DomainObject.Predmet.ProtustrankaIDrugi_1">KUTINA COMMERCE j.d.o.o. za promet,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KUTINA COMMERCE j.d.o.o. za promet, trgovinu i usluge, OIB 69324633505, Kutinska lipa 26, 44320 Kutina</izvorni_sadrzaj>
    <derivirana_varijabla naziv="DomainObject.Predmet.ProtustrankaIDrugiAdressOIB_1">KUTINA COMMERCE j.d.o.o. za promet, trgovinu i usluge, OIB 69324633505,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COMMERCE j.d.o.o. za promet, trgovinu i usluge</item>
      <item>Mario Suhonik</item>
    </izvorni_sadrzaj>
    <derivirana_varijabla naziv="DomainObject.Predmet.SudioniciListNaziv_1">
      <item>FINA Regionalni centar Zagreb</item>
      <item>KUTINA COMMERCE j.d.o.o. za promet, trgovinu i usluge</item>
      <item>Mario Suhonik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izvorni_sadrzaj>
    <derivirana_varijabla naziv="DomainObject.Predmet.SudioniciListAdressOIB_1"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69324633505</item>
      <item>, OIB 73747759312</item>
    </izvorni_sadrzaj>
    <derivirana_varijabla naziv="DomainObject.Predmet.SudioniciListNazivOIB_1">
      <item>, OIB 85821130368</item>
      <item>, OIB 69324633505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892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2017-07-24T08:00:00Z</dcterms:created>
  <dc:creator>Korisnik</dc:creator>
  <cp:lastModifiedBy>Goranka Boljkovac</cp:lastModifiedBy>
  <cp:lastPrinted>2017-05-02T10:22:00Z</cp:lastPrinted>
  <dcterms:modified xmlns:xsi="http://www.w3.org/2001/XMLSchema-instance" xsi:type="dcterms:W3CDTF">2017-07-24T08:01:00Z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