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5ecf" w14:paraId="e535ec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1D2EB7">
        <w:t>PRO LAUDA</w:t>
      </w:r>
      <w:r w:rsidR="00FF274E">
        <w:t xml:space="preserve"> </w:t>
      </w:r>
      <w:r w:rsidR="006C5BF5">
        <w:t>j.</w:t>
      </w:r>
      <w:r w:rsidR="00FF274E">
        <w:t xml:space="preserve">d.o.o., </w:t>
      </w:r>
      <w:r w:rsidR="001D2EB7">
        <w:t>Zadar</w:t>
      </w:r>
      <w:r w:rsidR="00FF274E">
        <w:t xml:space="preserve">, </w:t>
      </w:r>
      <w:r w:rsidR="001D2EB7">
        <w:t>Novogradiška ulica 3/E</w:t>
      </w:r>
      <w:r w:rsidR="00FF274E">
        <w:t xml:space="preserve">, OIB: </w:t>
      </w:r>
      <w:r w:rsidR="001D2EB7">
        <w:t>37571789105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C5BF5">
        <w:t>Zadar</w:t>
      </w:r>
      <w:r w:rsidRPr="000506EC">
        <w:t>,</w:t>
      </w:r>
      <w:r>
        <w:t xml:space="preserve"> </w:t>
      </w:r>
      <w:r w:rsidR="006C5BF5">
        <w:t>Ivana Danila 4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D2EB7">
        <w:t>21</w:t>
      </w:r>
      <w:r>
        <w:t xml:space="preserve">. </w:t>
      </w:r>
      <w:r w:rsidR="00423580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23580">
        <w:t>4</w:t>
      </w:r>
      <w:r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D2EB7" w:rsidRPr="001D2EB7">
        <w:t>PRO LAUDA j.d.o.o., Zadar, Novogradiška ulica 3/E, OIB: 37571789105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1D2EB7">
        <w:t>13</w:t>
      </w:r>
      <w:r w:rsidR="00FF274E">
        <w:t>.</w:t>
      </w:r>
      <w:r w:rsidR="001D2EB7">
        <w:t>186</w:t>
      </w:r>
      <w:r w:rsidR="00FF274E">
        <w:t>,</w:t>
      </w:r>
      <w:r w:rsidR="006C5BF5">
        <w:t>3</w:t>
      </w:r>
      <w:r w:rsidR="001D2EB7">
        <w:t>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FD41F1">
        <w:t>a</w:t>
      </w:r>
      <w:r>
        <w:t xml:space="preserve"> </w:t>
      </w:r>
      <w:r w:rsidR="00A64D31">
        <w:t>ovlašten</w:t>
      </w:r>
      <w:r w:rsidR="00FD41F1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D2EB7">
        <w:t>Marijan Vujević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23580">
        <w:t>4</w:t>
      </w:r>
      <w:r w:rsidR="00814E35"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23580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23DE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</w:t>
    </w:r>
    <w:r w:rsidR="00FD41F1">
      <w:t>11</w:t>
    </w:r>
    <w:r w:rsidR="00890007">
      <w:t>7</w:t>
    </w:r>
    <w:r w:rsidR="00423580">
      <w:t>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6C5BF5">
      <w:t>11</w:t>
    </w:r>
    <w:r w:rsidR="00890007">
      <w:t>7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D2EB7"/>
    <w:rsid w:val="002F1F17"/>
    <w:rsid w:val="002F6CBF"/>
    <w:rsid w:val="00423580"/>
    <w:rsid w:val="00423DEF"/>
    <w:rsid w:val="00447958"/>
    <w:rsid w:val="004635D5"/>
    <w:rsid w:val="004B64F0"/>
    <w:rsid w:val="005F67DA"/>
    <w:rsid w:val="00611283"/>
    <w:rsid w:val="006A66B9"/>
    <w:rsid w:val="006C5BF5"/>
    <w:rsid w:val="006E6B12"/>
    <w:rsid w:val="0071080F"/>
    <w:rsid w:val="0076513B"/>
    <w:rsid w:val="00781401"/>
    <w:rsid w:val="00804643"/>
    <w:rsid w:val="00814E35"/>
    <w:rsid w:val="0082637D"/>
    <w:rsid w:val="008337B7"/>
    <w:rsid w:val="0089000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CF596F"/>
    <w:rsid w:val="00DC740A"/>
    <w:rsid w:val="00E6461B"/>
    <w:rsid w:val="00F508E3"/>
    <w:rsid w:val="00F6628B"/>
    <w:rsid w:val="00F962D4"/>
    <w:rsid w:val="00FB28EF"/>
    <w:rsid w:val="00FD41F1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LAUDA j.d.o.o. za usluge podvodnih radova</izvorni_sadrzaj>
    <derivirana_varijabla naziv="DomainObject.Predmet.ProtustrankaFormated_1">  PRO LAUDA j.d.o.o. za usluge podvodnih radova</derivirana_varijabla>
  </DomainObject.Predmet.ProtustrankaFormated>
  <DomainObject.Predmet.ProtustrankaFormatedOIB>
    <izvorni_sadrzaj>  PRO LAUDA j.d.o.o. za usluge podvodnih radova, OIB 37571789105</izvorni_sadrzaj>
    <derivirana_varijabla naziv="DomainObject.Predmet.ProtustrankaFormatedOIB_1">  PRO LAUDA j.d.o.o. za usluge podvodnih radova, OIB 37571789105</derivirana_varijabla>
  </DomainObject.Predmet.ProtustrankaFormatedOIB>
  <DomainObject.Predmet.ProtustrankaFormatedWithAdress>
    <izvorni_sadrzaj> PRO LAUDA j.d.o.o. za usluge podvodnih radova, Novogradiška ulica 3/E, 23000 Zadar</izvorni_sadrzaj>
    <derivirana_varijabla naziv="DomainObject.Predmet.ProtustrankaFormatedWithAdress_1"> PRO LAUDA j.d.o.o. za usluge podvodnih radova, Novogradiška ulica 3/E, 23000 Zadar</derivirana_varijabla>
  </DomainObject.Predmet.ProtustrankaFormatedWithAdress>
  <DomainObject.Predmet.ProtustrankaFormatedWithAdressOIB>
    <izvorni_sadrzaj> PRO LAUDA j.d.o.o. za usluge podvodnih radova, OIB 37571789105, Novogradiška ulica 3/E, 23000 Zadar</izvorni_sadrzaj>
    <derivirana_varijabla naziv="DomainObject.Predmet.ProtustrankaFormatedWithAdressOIB_1"> PRO LAUDA j.d.o.o. za usluge podvodnih radova, OIB 37571789105, Novogradiška ulica 3/E, 23000 Zadar</derivirana_varijabla>
  </DomainObject.Predmet.ProtustrankaFormatedWithAdressOIB>
  <DomainObject.Predmet.ProtustrankaWithAdress>
    <izvorni_sadrzaj>PRO LAUDA j.d.o.o. za usluge podvodnih radova Novogradiška ulica 3/E, 23000 Zadar</izvorni_sadrzaj>
    <derivirana_varijabla naziv="DomainObject.Predmet.ProtustrankaWithAdress_1">PRO LAUDA j.d.o.o. za usluge podvodnih radova Novogradiška ulica 3/E, 23000 Zadar</derivirana_varijabla>
  </DomainObject.Predmet.ProtustrankaWithAdress>
  <DomainObject.Predmet.ProtustrankaWithAdressOIB>
    <izvorni_sadrzaj>PRO LAUDA j.d.o.o. za usluge podvodnih radova, OIB 37571789105, Novogradiška ulica 3/E, 23000 Zadar</izvorni_sadrzaj>
    <derivirana_varijabla naziv="DomainObject.Predmet.ProtustrankaWithAdressOIB_1">PRO LAUDA j.d.o.o. za usluge podvodnih radova, OIB 37571789105, Novogradiška ulica 3/E, 23000 Zadar</derivirana_varijabla>
  </DomainObject.Predmet.ProtustrankaWithAdressOIB>
  <DomainObject.Predmet.ProtustrankaNazivFormated>
    <izvorni_sadrzaj>PRO LAUDA j.d.o.o. za usluge podvodnih radova</izvorni_sadrzaj>
    <derivirana_varijabla naziv="DomainObject.Predmet.ProtustrankaNazivFormated_1">PRO LAUDA j.d.o.o. za usluge podvodnih radova</derivirana_varijabla>
  </DomainObject.Predmet.ProtustrankaNazivFormated>
  <DomainObject.Predmet.ProtustrankaNazivFormatedOIB>
    <izvorni_sadrzaj>PRO LAUDA j.d.o.o. za usluge podvodnih radova, OIB 37571789105</izvorni_sadrzaj>
    <derivirana_varijabla naziv="DomainObject.Predmet.ProtustrankaNazivFormatedOIB_1">PRO LAUDA j.d.o.o. za usluge podvodnih radova, OIB 37571789105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 LAUDA j.d.o.o. za usluge podvodnih radova</item>
    </izvorni_sadrzaj>
    <derivirana_varijabla naziv="DomainObject.Predmet.ProtuStrankaListFormated_1">
      <item>PRO LAUDA j.d.o.o. za usluge podvodnih radova</item>
    </derivirana_varijabla>
  </DomainObject.Predmet.ProtuStrankaListFormated>
  <DomainObject.Predmet.ProtuStrankaListFormatedOIB>
    <izvorni_sadrzaj>
      <item>PRO LAUDA j.d.o.o. za usluge podvodnih radova, OIB 37571789105</item>
    </izvorni_sadrzaj>
    <derivirana_varijabla naziv="DomainObject.Predmet.ProtuStrankaListFormatedOIB_1">
      <item>PRO LAUDA j.d.o.o. za usluge podvodnih radova, OIB 37571789105</item>
    </derivirana_varijabla>
  </DomainObject.Predmet.ProtuStrankaListFormatedOIB>
  <DomainObject.Predmet.ProtuStrankaListFormatedWithAdress>
    <izvorni_sadrzaj>
      <item>PRO LAUDA j.d.o.o. za usluge podvodnih radova, Novogradiška ulica 3/E, 23000 Zadar</item>
    </izvorni_sadrzaj>
    <derivirana_varijabla naziv="DomainObject.Predmet.ProtuStrankaListFormatedWithAdress_1">
      <item>PRO LAUDA j.d.o.o. za usluge podvodnih radova, Novogradiška ulica 3/E, 23000 Zadar</item>
    </derivirana_varijabla>
  </DomainObject.Predmet.ProtuStrankaListFormatedWithAdress>
  <DomainObject.Predmet.ProtuStrankaListFormatedWithAdressOIB>
    <izvorni_sadrzaj>
      <item>PRO LAUDA j.d.o.o. za usluge podvodnih radova, OIB 37571789105, Novogradiška ulica 3/E, 23000 Zadar</item>
    </izvorni_sadrzaj>
    <derivirana_varijabla naziv="DomainObject.Predmet.ProtuStrankaListFormatedWithAdressOIB_1">
      <item>PRO LAUDA j.d.o.o. za usluge podvodnih radova, OIB 37571789105, Novogradiška ulica 3/E, 23000 Zadar</item>
    </derivirana_varijabla>
  </DomainObject.Predmet.ProtuStrankaListFormatedWithAdressOIB>
  <DomainObject.Predmet.ProtuStrankaListNazivFormated>
    <izvorni_sadrzaj>
      <item>PRO LAUDA j.d.o.o. za usluge podvodnih radova</item>
    </izvorni_sadrzaj>
    <derivirana_varijabla naziv="DomainObject.Predmet.ProtuStrankaListNazivFormated_1">
      <item>PRO LAUDA j.d.o.o. za usluge podvodnih radova</item>
    </derivirana_varijabla>
  </DomainObject.Predmet.ProtuStrankaListNazivFormated>
  <DomainObject.Predmet.ProtuStrankaListNazivFormatedOIB>
    <izvorni_sadrzaj>
      <item>PRO LAUDA j.d.o.o. za usluge podvodnih radova, OIB 37571789105</item>
    </izvorni_sadrzaj>
    <derivirana_varijabla naziv="DomainObject.Predmet.ProtuStrankaListNazivFormatedOIB_1">
      <item>PRO LAUDA j.d.o.o. za usluge podvodnih radova, OIB 37571789105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 LAUDA j.d.o.o. za usluge podvodnih radova</izvorni_sadrzaj>
    <derivirana_varijabla naziv="DomainObject.Predmet.ProtustrankaIDrugi_1">PRO LAUDA j.d.o.o. za usluge podvodnih radova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 LAUDA j.d.o.o. za usluge podvodnih radova, OIB 37571789105, Novogradiška ulica 3/E, 23000 Zadar</izvorni_sadrzaj>
    <derivirana_varijabla naziv="DomainObject.Predmet.ProtustrankaIDrugiAdressOIB_1">PRO LAUDA j.d.o.o. za usluge podvodnih radova, OIB 37571789105, Novogradiška ulica 3/E,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 LAUDA j.d.o.o. za usluge podvodnih radova</item>
    </izvorni_sadrzaj>
    <derivirana_varijabla naziv="DomainObject.Predmet.SudioniciListNaziv_1">
      <item>FINA</item>
      <item>PRO LAUDA j.d.o.o. za usluge podvodnih radova</item>
    </derivirana_varijabla>
  </DomainObject.Predmet.SudioniciListNaziv>
  <DomainObject.Predmet.SudioniciListAdressOIB>
    <izvorni_sadrzaj>
      <item>FINA, OIB 85821130368</item>
      <item>PRO LAUDA j.d.o.o. za usluge podvodnih radova, OIB 37571789105, Novogradiška ulica 3/E,23000 Zadar</item>
    </izvorni_sadrzaj>
    <derivirana_varijabla naziv="DomainObject.Predmet.SudioniciListAdressOIB_1">
      <item>FINA, OIB 85821130368</item>
      <item>PRO LAUDA j.d.o.o. za usluge podvodnih radova, OIB 37571789105, Novogradiška ulica 3/E,23000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37571789105</item>
    </izvorni_sadrzaj>
    <derivirana_varijabla naziv="DomainObject.Predmet.SudioniciListNazivOIB_1">
      <item>, OIB 85821130368</item>
      <item>, OIB 37571789105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1968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2017-04-04T07:57:00Z</dcterms:created>
  <dc:creator>Tina Grgas</dc:creator>
  <cp:lastModifiedBy>Ante Rubelj</cp:lastModifiedBy>
  <cp:lastPrinted>2017-04-04T08:00:00Z</cp:lastPrinted>
  <dcterms:modified xmlns:xsi="http://www.w3.org/2001/XMLSchema-instance" xsi:type="dcterms:W3CDTF">2017-04-04T08:14:00Z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