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e37e1" w14:paraId="03e37e1" w:rsidRDefault="000A370D" w:rsidP="000A370D" w:rsidR="000A370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6 St-866/15-4</w:t>
      </w:r>
    </w:p>
    <w:p w:rsidRDefault="000A370D" w:rsidP="000A370D" w:rsidR="000A370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370D" w:rsidP="000A370D" w:rsidR="000A370D">
      <w:r>
        <w:t xml:space="preserve">         REPUBLIKA HRVATSKA</w:t>
      </w:r>
    </w:p>
    <w:p w:rsidRDefault="000A370D" w:rsidP="000A370D" w:rsidR="000A370D">
      <w:r>
        <w:t xml:space="preserve"> TRGOVAČKI SUD U VARAŽDINU</w:t>
      </w:r>
    </w:p>
    <w:p w:rsidRDefault="000A370D" w:rsidP="000A370D" w:rsidR="000A370D">
      <w:pPr>
        <w:ind w:firstLine="720"/>
      </w:pPr>
      <w:r>
        <w:t xml:space="preserve">         B. Radić 2</w:t>
      </w:r>
    </w:p>
    <w:p w:rsidRDefault="000A370D" w:rsidP="000A370D" w:rsidR="000A370D">
      <w:pPr>
        <w:jc w:val="center"/>
        <w:rPr>
          <w:lang w:val="hr-HR"/>
        </w:rPr>
      </w:pPr>
    </w:p>
    <w:p w:rsidRDefault="000A370D" w:rsidP="000A370D" w:rsidR="000A370D">
      <w:pPr>
        <w:jc w:val="center"/>
        <w:rPr>
          <w:lang w:val="hr-HR"/>
        </w:rPr>
      </w:pPr>
    </w:p>
    <w:p w:rsidRDefault="000A370D" w:rsidP="000A370D" w:rsidR="000A370D">
      <w:pPr>
        <w:jc w:val="both"/>
      </w:pPr>
      <w:r>
        <w:rPr>
          <w:lang w:val="hr-HR"/>
        </w:rPr>
        <w:tab/>
      </w:r>
      <w:r>
        <w:t>Trgovački sud u Varaždinu, po sucu toga suda, Hugu Wedemeyeru, kao stečajnom sucu u predmetu u povodu zahtjeva Financijske agencije, Regionalni centar Zagreb, Podružnica Varaždin, Augusta Cesarca 2, Varaždin, za pokretanje skraćenog stečajnog postupka protiv dužnika H-LIM d.o.o., OIB: 35311075709 sa sjedištem u Gustava Krkleca 160, 42243 Donje Ladanje, dana 26. siječnja 2016. godine, temeljem čl. 430. Stečajnog zakona ("Narodne novine" 71/15, u daljnjem tekstu SZ) objavljuje slijedeći</w:t>
      </w:r>
    </w:p>
    <w:p w:rsidRDefault="000A370D" w:rsidP="000A370D" w:rsidR="000A370D">
      <w:pPr>
        <w:jc w:val="both"/>
      </w:pPr>
    </w:p>
    <w:p w:rsidRDefault="000A370D" w:rsidP="000A370D" w:rsidR="000A370D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0A370D" w:rsidP="000A370D" w:rsidR="000A370D">
      <w:pPr>
        <w:jc w:val="both"/>
        <w:rPr>
          <w:lang w:val="hr-HR"/>
        </w:rPr>
      </w:pPr>
    </w:p>
    <w:p w:rsidRDefault="000A370D" w:rsidP="000A370D" w:rsidR="000A370D">
      <w:pPr>
        <w:jc w:val="both"/>
      </w:pPr>
      <w:r>
        <w:rPr>
          <w:lang w:val="hr-HR"/>
        </w:rPr>
        <w:tab/>
        <w:t xml:space="preserve">I/ Utvrđuje se da ukupni iznos evidentiranog duga </w:t>
      </w:r>
      <w:r>
        <w:t>dužnika H-LIM d.o.o., OIB: 35311075709 sa sjedištem u Gustava Krkleca 160, 42243 Donje Ladanje, iznosi 320,50 kn.</w:t>
      </w:r>
    </w:p>
    <w:p w:rsidRDefault="000A370D" w:rsidP="000A370D" w:rsidR="000A370D">
      <w:pPr>
        <w:jc w:val="both"/>
      </w:pPr>
    </w:p>
    <w:p w:rsidRDefault="000A370D" w:rsidP="000A370D" w:rsidR="000A370D">
      <w:pPr>
        <w:jc w:val="both"/>
      </w:pPr>
      <w:r>
        <w:tab/>
        <w:t>II/ Poziva se direktor dužnika Nedeljko Horvat, OIB: 93053517301, Gustava Krkleca 160, 42243 Donje Ladanje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0A370D" w:rsidP="000A370D" w:rsidR="000A370D">
      <w:pPr>
        <w:jc w:val="both"/>
      </w:pPr>
    </w:p>
    <w:p w:rsidRDefault="000A370D" w:rsidP="000A370D" w:rsidR="000A370D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0A370D" w:rsidP="000A370D" w:rsidR="000A370D">
      <w:pPr>
        <w:jc w:val="both"/>
      </w:pPr>
    </w:p>
    <w:p w:rsidRDefault="000A370D" w:rsidP="000A370D" w:rsidR="000A370D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0A370D" w:rsidP="000A370D" w:rsidR="000A370D">
      <w:pPr>
        <w:ind w:firstLine="720"/>
        <w:jc w:val="both"/>
      </w:pPr>
    </w:p>
    <w:p w:rsidRDefault="000A370D" w:rsidP="000A370D" w:rsidR="000A370D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0A370D" w:rsidP="000A370D" w:rsidR="000A370D">
      <w:pPr>
        <w:outlineLvl w:val="0"/>
        <w:rPr>
          <w:lang w:val="hr-HR"/>
        </w:rPr>
      </w:pPr>
    </w:p>
    <w:p w:rsidRDefault="000A370D" w:rsidP="000A370D" w:rsidR="000A370D">
      <w:pPr>
        <w:jc w:val="center"/>
        <w:outlineLvl w:val="0"/>
        <w:rPr>
          <w:lang w:val="hr-HR"/>
        </w:rPr>
      </w:pPr>
    </w:p>
    <w:p w:rsidRDefault="000A370D" w:rsidP="000A370D" w:rsidR="000A370D">
      <w:pPr>
        <w:jc w:val="center"/>
        <w:outlineLvl w:val="0"/>
        <w:rPr>
          <w:lang w:val="hr-HR"/>
        </w:rPr>
      </w:pPr>
    </w:p>
    <w:p w:rsidRDefault="000A370D" w:rsidP="000A370D" w:rsidR="000A370D">
      <w:pPr>
        <w:jc w:val="center"/>
        <w:outlineLvl w:val="0"/>
        <w:rPr>
          <w:lang w:val="hr-HR"/>
        </w:rPr>
      </w:pPr>
    </w:p>
    <w:p w:rsidRDefault="000A370D" w:rsidP="000A370D" w:rsidR="000A370D">
      <w:pPr>
        <w:jc w:val="center"/>
        <w:outlineLvl w:val="0"/>
        <w:rPr>
          <w:lang w:val="hr-HR"/>
        </w:rPr>
      </w:pPr>
    </w:p>
    <w:p w:rsidRDefault="000A370D" w:rsidP="000A370D" w:rsidR="000A370D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0A370D" w:rsidP="000A370D" w:rsidR="000A370D">
      <w:pPr>
        <w:outlineLvl w:val="0"/>
        <w:rPr>
          <w:lang w:val="hr-HR"/>
        </w:rPr>
      </w:pPr>
    </w:p>
    <w:p w:rsidRDefault="000A370D" w:rsidP="000A370D" w:rsidR="000A370D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20. studenog 2015. godine, predlagatelj Financijska agencija, </w:t>
      </w:r>
      <w:r>
        <w:t>Regionalni centar Zagreb</w:t>
      </w:r>
      <w:r>
        <w:rPr>
          <w:lang w:val="hr-HR"/>
        </w:rPr>
        <w:t xml:space="preserve"> Podružnica Varaždin, podnio je prijedlog za otvaranje stečajnog postupka nad dužnikom </w:t>
      </w:r>
      <w:r>
        <w:t>H-LIM d.o.o., OIB: 35311075709 sa sjedištem u Gustava Krkleca 160, 42243 Donje Ladanje, navodeći da dužnik na dan 1. rujna 2015. u Očevidniku redoslijeda osnova za plaćanje ima evidentirane neizvršene osnove za plaćanje u ukupnom iznosu od 320,50 kn te da dužnik nema zaposlenih.</w:t>
      </w:r>
    </w:p>
    <w:p w:rsidRDefault="000A370D" w:rsidP="000A370D" w:rsidR="000A370D">
      <w:pPr>
        <w:jc w:val="both"/>
        <w:outlineLvl w:val="0"/>
        <w:rPr>
          <w:lang w:val="hr-HR"/>
        </w:rPr>
      </w:pPr>
    </w:p>
    <w:p w:rsidRDefault="000A370D" w:rsidP="000A370D" w:rsidR="000A370D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0A370D" w:rsidP="000A370D" w:rsidR="000A370D">
      <w:pPr>
        <w:jc w:val="both"/>
        <w:outlineLvl w:val="0"/>
        <w:rPr>
          <w:lang w:val="hr-HR"/>
        </w:rPr>
      </w:pPr>
    </w:p>
    <w:p w:rsidRDefault="000A370D" w:rsidP="000A370D" w:rsidR="000A370D">
      <w:pPr>
        <w:jc w:val="center"/>
        <w:outlineLvl w:val="0"/>
        <w:rPr>
          <w:lang w:val="hr-HR"/>
        </w:rPr>
      </w:pPr>
    </w:p>
    <w:p w:rsidRDefault="000A370D" w:rsidP="000A370D" w:rsidR="000A370D">
      <w:pPr>
        <w:jc w:val="center"/>
        <w:outlineLvl w:val="0"/>
        <w:rPr>
          <w:lang w:val="hr-HR"/>
        </w:rPr>
      </w:pPr>
      <w:r>
        <w:rPr>
          <w:lang w:val="hr-HR"/>
        </w:rPr>
        <w:t>U Varaždinu, 26. siječnja 2016. godine.</w:t>
      </w:r>
    </w:p>
    <w:p w:rsidRDefault="000A370D" w:rsidP="000A370D" w:rsidR="000A370D">
      <w:pPr>
        <w:jc w:val="center"/>
        <w:outlineLvl w:val="0"/>
        <w:rPr>
          <w:lang w:val="hr-HR"/>
        </w:rPr>
      </w:pPr>
    </w:p>
    <w:p w:rsidRDefault="000A370D" w:rsidP="000A370D" w:rsidR="000A370D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0A370D" w:rsidP="000A370D" w:rsidR="000A370D">
      <w:pPr>
        <w:jc w:val="center"/>
        <w:outlineLvl w:val="0"/>
        <w:rPr>
          <w:lang w:val="hr-HR"/>
        </w:rPr>
      </w:pPr>
    </w:p>
    <w:p w:rsidRDefault="000A370D" w:rsidP="000A370D" w:rsidR="000A370D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Sudac</w:t>
      </w:r>
    </w:p>
    <w:p w:rsidRDefault="000A370D" w:rsidP="000A370D" w:rsidR="000A370D">
      <w:pPr>
        <w:ind w:firstLine="720" w:left="3600"/>
        <w:jc w:val="center"/>
        <w:outlineLvl w:val="0"/>
        <w:rPr>
          <w:lang w:val="hr-HR"/>
        </w:rPr>
      </w:pPr>
    </w:p>
    <w:p w:rsidRDefault="000A370D" w:rsidP="000A370D" w:rsidR="000A370D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Hugo Wedemeyer</w:t>
      </w:r>
    </w:p>
    <w:p w:rsidRDefault="000A370D" w:rsidP="000A370D" w:rsidR="000A370D">
      <w:pPr>
        <w:ind w:firstLine="720" w:left="3600"/>
        <w:jc w:val="center"/>
        <w:outlineLvl w:val="0"/>
        <w:rPr>
          <w:lang w:val="hr-HR"/>
        </w:rPr>
      </w:pPr>
    </w:p>
    <w:p w:rsidRDefault="000A370D" w:rsidP="000A370D" w:rsidR="000A370D">
      <w:pPr>
        <w:outlineLvl w:val="0"/>
        <w:rPr>
          <w:lang w:val="hr-HR"/>
        </w:rPr>
      </w:pPr>
    </w:p>
    <w:p w:rsidRDefault="000A370D" w:rsidP="000A370D" w:rsidR="000A370D">
      <w:pPr>
        <w:outlineLvl w:val="0"/>
        <w:rPr>
          <w:lang w:val="hr-HR"/>
        </w:rPr>
      </w:pPr>
    </w:p>
    <w:p w:rsidRDefault="000A370D" w:rsidP="000A370D" w:rsidR="000A370D">
      <w:pPr>
        <w:outlineLvl w:val="0"/>
        <w:rPr>
          <w:lang w:val="hr-HR"/>
        </w:rPr>
      </w:pPr>
    </w:p>
    <w:p w:rsidRDefault="000A370D" w:rsidP="000A370D" w:rsidR="000A370D">
      <w:pPr>
        <w:outlineLvl w:val="0"/>
        <w:rPr>
          <w:lang w:val="hr-HR"/>
        </w:rPr>
      </w:pPr>
    </w:p>
    <w:p w:rsidRDefault="000A370D" w:rsidP="000A370D" w:rsidR="000A370D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0A370D" w:rsidP="000A370D" w:rsidR="000A370D"/>
    <w:p w:rsidRDefault="000A370D" w:rsidP="000A370D" w:rsidR="000A370D">
      <w:r>
        <w:t>- e-Oglasna ploča suda</w:t>
      </w:r>
    </w:p>
    <w:p w:rsidRDefault="000A370D" w:rsidP="000A370D" w:rsidR="000A370D"/>
    <w:p w:rsidRDefault="009826FE" w:rsidR="009826FE"/>
    <w:sectPr w:rsidR="009826F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4A09"/>
    <w:rsid w:val="000A370D"/>
    <w:rsid w:val="00435BAC"/>
    <w:rsid w:val="009826FE"/>
    <w:rsid w:val="00B04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A370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A37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A370D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35BA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35B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5B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5B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5B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A370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A37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A370D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35BA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35B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5B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5B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5B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6606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866</izvorni_sadrzaj>
    <derivirana_varijabla naziv="DomainObject.Predmet.Broj_1">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St-866/2015</izvorni_sadrzaj>
    <derivirana_varijabla naziv="DomainObject.Predmet.OznakaBroj_1">St-866/2015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H-LIM društvo s ograničenom odgovornošću za krovopokrivačke radove</izvorni_sadrzaj>
    <derivirana_varijabla naziv="DomainObject.Predmet.ProtustrankaFormated_1">  H-LIM društvo s ograničenom odgovornošću za krovopokrivačke radove</derivirana_varijabla>
  </DomainObject.Predmet.ProtustrankaFormated>
  <DomainObject.Predmet.ProtustrankaFormatedOIB>
    <izvorni_sadrzaj>  H-LIM društvo s ograničenom odgovornošću za krovopokrivačke radove, OIB 35311075709</izvorni_sadrzaj>
    <derivirana_varijabla naziv="DomainObject.Predmet.ProtustrankaFormatedOIB_1">  H-LIM društvo s ograničenom odgovornošću za krovopokrivačke radove, OIB 35311075709</derivirana_varijabla>
  </DomainObject.Predmet.ProtustrankaFormatedOIB>
  <DomainObject.Predmet.ProtustrankaFormatedWithAdress>
    <izvorni_sadrzaj> H-LIM društvo s ograničenom odgovornošću za krovopokrivačke radove, Gustava Krkleca 160, 42243 Donje Ladanje</izvorni_sadrzaj>
    <derivirana_varijabla naziv="DomainObject.Predmet.ProtustrankaFormatedWithAdress_1"> H-LIM društvo s ograničenom odgovornošću za krovopokrivačke radove, Gustava Krkleca 160, 42243 Donje Ladanje</derivirana_varijabla>
  </DomainObject.Predmet.ProtustrankaFormatedWithAdress>
  <DomainObject.Predmet.ProtustrankaFormatedWithAdressOIB>
    <izvorni_sadrzaj> H-LIM društvo s ograničenom odgovornošću za krovopokrivačke radove, OIB 35311075709, Gustava Krkleca 160, 42243 Donje Ladanje</izvorni_sadrzaj>
    <derivirana_varijabla naziv="DomainObject.Predmet.ProtustrankaFormatedWithAdressOIB_1"> H-LIM društvo s ograničenom odgovornošću za krovopokrivačke radove, OIB 35311075709, Gustava Krkleca 160, 42243 Donje Ladanje</derivirana_varijabla>
  </DomainObject.Predmet.ProtustrankaFormatedWithAdressOIB>
  <DomainObject.Predmet.ProtustrankaWithAdress>
    <izvorni_sadrzaj>H-LIM društvo s ograničenom odgovornošću za krovopokrivačke radove Gustava Krkleca 160, 42243 Donje Ladanje</izvorni_sadrzaj>
    <derivirana_varijabla naziv="DomainObject.Predmet.ProtustrankaWithAdress_1">H-LIM društvo s ograničenom odgovornošću za krovopokrivačke radove Gustava Krkleca 160, 42243 Donje Ladanje</derivirana_varijabla>
  </DomainObject.Predmet.ProtustrankaWithAdress>
  <DomainObject.Predmet.ProtustrankaWithAdressOIB>
    <izvorni_sadrzaj>H-LIM društvo s ograničenom odgovornošću za krovopokrivačke radove, OIB 35311075709, Gustava Krkleca 160, 42243 Donje Ladanje</izvorni_sadrzaj>
    <derivirana_varijabla naziv="DomainObject.Predmet.ProtustrankaWithAdressOIB_1">H-LIM društvo s ograničenom odgovornošću za krovopokrivačke radove, OIB 35311075709, Gustava Krkleca 160, 42243 Donje Ladanje</derivirana_varijabla>
  </DomainObject.Predmet.ProtustrankaWithAdressOIB>
  <DomainObject.Predmet.ProtustrankaNazivFormated>
    <izvorni_sadrzaj>H-LIM društvo s ograničenom odgovornošću za krovopokrivačke radove</izvorni_sadrzaj>
    <derivirana_varijabla naziv="DomainObject.Predmet.ProtustrankaNazivFormated_1">H-LIM društvo s ograničenom odgovornošću za krovopokrivačke radove</derivirana_varijabla>
  </DomainObject.Predmet.ProtustrankaNazivFormated>
  <DomainObject.Predmet.ProtustrankaNazivFormatedOIB>
    <izvorni_sadrzaj>H-LIM društvo s ograničenom odgovornošću za krovopokrivačke radove, OIB 35311075709</izvorni_sadrzaj>
    <derivirana_varijabla naziv="DomainObject.Predmet.ProtustrankaNazivFormatedOIB_1">H-LIM društvo s ograničenom odgovornošću za krovopokrivačke radove, OIB 35311075709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320.50</izvorni_sadrzaj>
    <derivirana_varijabla naziv="DomainObject.Predmet.TrenutnaVrijednost_1">320.50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H-LIM društvo s ograničenom odgovornošću za krovopokrivačke radove</item>
    </izvorni_sadrzaj>
    <derivirana_varijabla naziv="DomainObject.Predmet.ProtuStrankaListFormated_1">
      <item>H-LIM društvo s ograničenom odgovornošću za krovopokrivačke radove</item>
    </derivirana_varijabla>
  </DomainObject.Predmet.ProtuStrankaListFormated>
  <DomainObject.Predmet.ProtuStrankaListFormatedOIB>
    <izvorni_sadrzaj>
      <item>H-LIM društvo s ograničenom odgovornošću za krovopokrivačke radove, OIB 35311075709</item>
    </izvorni_sadrzaj>
    <derivirana_varijabla naziv="DomainObject.Predmet.ProtuStrankaListFormatedOIB_1">
      <item>H-LIM društvo s ograničenom odgovornošću za krovopokrivačke radove, OIB 35311075709</item>
    </derivirana_varijabla>
  </DomainObject.Predmet.ProtuStrankaListFormatedOIB>
  <DomainObject.Predmet.ProtuStrankaListFormatedWithAdress>
    <izvorni_sadrzaj>
      <item>H-LIM društvo s ograničenom odgovornošću za krovopokrivačke radove, Gustava Krkleca 160, 42243 Donje Ladanje</item>
    </izvorni_sadrzaj>
    <derivirana_varijabla naziv="DomainObject.Predmet.ProtuStrankaListFormatedWithAdress_1">
      <item>H-LIM društvo s ograničenom odgovornošću za krovopokrivačke radove, Gustava Krkleca 160, 42243 Donje Ladanje</item>
    </derivirana_varijabla>
  </DomainObject.Predmet.ProtuStrankaListFormatedWithAdress>
  <DomainObject.Predmet.ProtuStrankaListFormatedWithAdressOIB>
    <izvorni_sadrzaj>
      <item>H-LIM društvo s ograničenom odgovornošću za krovopokrivačke radove, OIB 35311075709, Gustava Krkleca 160, 42243 Donje Ladanje</item>
    </izvorni_sadrzaj>
    <derivirana_varijabla naziv="DomainObject.Predmet.ProtuStrankaListFormatedWithAdressOIB_1">
      <item>H-LIM društvo s ograničenom odgovornošću za krovopokrivačke radove, OIB 35311075709, Gustava Krkleca 160, 42243 Donje Ladanje</item>
    </derivirana_varijabla>
  </DomainObject.Predmet.ProtuStrankaListFormatedWithAdressOIB>
  <DomainObject.Predmet.ProtuStrankaListNazivFormated>
    <izvorni_sadrzaj>
      <item>H-LIM društvo s ograničenom odgovornošću za krovopokrivačke radove</item>
    </izvorni_sadrzaj>
    <derivirana_varijabla naziv="DomainObject.Predmet.ProtuStrankaListNazivFormated_1">
      <item>H-LIM društvo s ograničenom odgovornošću za krovopokrivačke radove</item>
    </derivirana_varijabla>
  </DomainObject.Predmet.ProtuStrankaListNazivFormated>
  <DomainObject.Predmet.ProtuStrankaListNazivFormatedOIB>
    <izvorni_sadrzaj>
      <item>H-LIM društvo s ograničenom odgovornošću za krovopokrivačke radove, OIB 35311075709</item>
    </izvorni_sadrzaj>
    <derivirana_varijabla naziv="DomainObject.Predmet.ProtuStrankaListNazivFormatedOIB_1">
      <item>H-LIM društvo s ograničenom odgovornošću za krovopokrivačke radove, OIB 35311075709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H-LIM društvo s ograničenom odgovornošću za krovopokrivačke radove</izvorni_sadrzaj>
    <derivirana_varijabla naziv="DomainObject.Predmet.ProtustrankaIDrugi_1">H-LIM društvo s ograničenom odgovornošću za krovopokrivačke radove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H-LIM društvo s ograničenom odgovornošću za krovopokrivačke radove, OIB 35311075709, Gustava Krkleca 160, 42243 Donje Ladanje</izvorni_sadrzaj>
    <derivirana_varijabla naziv="DomainObject.Predmet.ProtustrankaIDrugiAdressOIB_1">H-LIM društvo s ograničenom odgovornošću za krovopokrivačke radove, OIB 35311075709, Gustava Krkleca 160, 42243 Donje Ladanje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H-LIM društvo s ograničenom odgovornošću za krovopokrivačke radove</item>
      <item>E-oglasna ploča</item>
      <item>Sudski registar</item>
    </izvorni_sadrzaj>
    <derivirana_varijabla naziv="DomainObject.Predmet.SudioniciListNaziv_1">
      <item>Financijska agencija</item>
      <item>H-LIM društvo s ograničenom odgovornošću za krovopokrivačke radove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H-LIM društvo s ograničenom odgovornošću za krovopokrivačke radove, OIB 35311075709, Gustava Krkleca 160,42243 Donje Ladanje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H-LIM društvo s ograničenom odgovornošću za krovopokrivačke radove, OIB 35311075709, Gustava Krkleca 160,42243 Donje Ladanje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35311075709</item>
      <item>, OIB null</item>
      <item>, OIB null</item>
    </izvorni_sadrzaj>
    <derivirana_varijabla naziv="DomainObject.Predmet.SudioniciListNazivOIB_1">
      <item>, OIB 85821130368</item>
      <item>, OIB 35311075709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2532</properties:Characters>
  <properties:Lines>74</properties:Lines>
  <properties:Paragraphs>19</properties:Paragraphs>
  <properties:TotalTime>4</properties:TotalTime>
  <properties:ScaleCrop>false</properties:ScaleCrop>
  <properties:LinksUpToDate>false</properties:LinksUpToDate>
  <properties:CharactersWithSpaces>3040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2016-01-26T12:04:00Z</dcterms:created>
  <dc:creator>Tea Meister</dc:creator>
  <dc:description/>
  <cp:keywords/>
  <cp:lastModifiedBy>Tea Meister</cp:lastModifiedBy>
  <dcterms:modified xmlns:xsi="http://www.w3.org/2001/XMLSchema-instance" xsi:type="dcterms:W3CDTF">2016-01-27T09:56:00Z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