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ee11" w14:paraId="ed1ee1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36848">
        <w:t>-446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36848">
        <w:t>N.R. PERNATICA</w:t>
      </w:r>
      <w:r w:rsidR="00FB5E25">
        <w:t xml:space="preserve"> </w:t>
      </w:r>
      <w:r w:rsidR="00683153">
        <w:t>d.o.o.</w:t>
      </w:r>
      <w:r w:rsidR="00F06DE1">
        <w:t>,</w:t>
      </w:r>
      <w:r w:rsidR="00A52CBC">
        <w:t xml:space="preserve"> </w:t>
      </w:r>
      <w:r w:rsidR="00683153">
        <w:t>Split</w:t>
      </w:r>
      <w:r w:rsidR="00236848">
        <w:t>, Nazorov Prilaz 3</w:t>
      </w:r>
      <w:r w:rsidR="00AA3C60">
        <w:t>,</w:t>
      </w:r>
      <w:r w:rsidR="00F06DE1">
        <w:t xml:space="preserve"> OIB</w:t>
      </w:r>
      <w:r w:rsidR="00236848">
        <w:t>: 14401185192</w:t>
      </w:r>
      <w:r w:rsidR="00AA3C60">
        <w:t xml:space="preserve">, </w:t>
      </w:r>
      <w:r w:rsidR="00236848">
        <w:t>MBS: 060229681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36848" w:rsidRPr="00236848">
        <w:t xml:space="preserve">N.R. PERNATICA d.o.o., Split, Nazorov Prilaz 3, OIB: 14401185192, MBS: 060229681,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36848">
        <w:t>2182</w:t>
      </w:r>
      <w:r>
        <w:t xml:space="preserve"> dana, u </w:t>
      </w:r>
      <w:r w:rsidR="00E076CF">
        <w:t>u</w:t>
      </w:r>
      <w:r w:rsidR="001E6581">
        <w:t>kupnom iznosu o</w:t>
      </w:r>
      <w:r w:rsidR="00236848">
        <w:t>d 81.949,51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36848">
        <w:t>3. ST-446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477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62123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N.R. PERNATICA d.o.o. za trgovinu i usluge</izvorni_sadrzaj>
    <derivirana_varijabla naziv="DomainObject.Predmet.ProtustrankaFormated_1">  N.R. PERNATICA d.o.o. za trgovinu i usluge</derivirana_varijabla>
  </DomainObject.Predmet.ProtustrankaFormated>
  <DomainObject.Predmet.ProtustrankaFormatedOIB>
    <izvorni_sadrzaj>  N.R. PERNATICA d.o.o. za trgovinu i usluge, OIB 14401185192</izvorni_sadrzaj>
    <derivirana_varijabla naziv="DomainObject.Predmet.ProtustrankaFormatedOIB_1">  N.R. PERNATICA d.o.o. za trgovinu i usluge, OIB 14401185192</derivirana_varijabla>
  </DomainObject.Predmet.ProtustrankaFormatedOIB>
  <DomainObject.Predmet.ProtustrankaFormatedWithAdress>
    <izvorni_sadrzaj> N.R. PERNATICA d.o.o. za trgovinu i usluge, Nazorov Prilaz 3, 21000 Split</izvorni_sadrzaj>
    <derivirana_varijabla naziv="DomainObject.Predmet.ProtustrankaFormatedWithAdress_1"> N.R. PERNATICA d.o.o. za trgovinu i usluge, Nazorov Prilaz 3, 21000 Split</derivirana_varijabla>
  </DomainObject.Predmet.ProtustrankaFormatedWithAdress>
  <DomainObject.Predmet.ProtustrankaFormatedWithAdressOIB>
    <izvorni_sadrzaj> N.R. PERNATICA d.o.o. za trgovinu i usluge, OIB 14401185192, Nazorov Prilaz 3, 21000 Split</izvorni_sadrzaj>
    <derivirana_varijabla naziv="DomainObject.Predmet.ProtustrankaFormatedWithAdressOIB_1"> N.R. PERNATICA d.o.o. za trgovinu i usluge, OIB 14401185192, Nazorov Prilaz 3, 21000 Split</derivirana_varijabla>
  </DomainObject.Predmet.ProtustrankaFormatedWithAdressOIB>
  <DomainObject.Predmet.ProtustrankaWithAdress>
    <izvorni_sadrzaj>N.R. PERNATICA d.o.o. za trgovinu i usluge Nazorov Prilaz 3, 21000 Split</izvorni_sadrzaj>
    <derivirana_varijabla naziv="DomainObject.Predmet.ProtustrankaWithAdress_1">N.R. PERNATICA d.o.o. za trgovinu i usluge Nazorov Prilaz 3, 21000 Split</derivirana_varijabla>
  </DomainObject.Predmet.ProtustrankaWithAdress>
  <DomainObject.Predmet.ProtustrankaWithAdressOIB>
    <izvorni_sadrzaj>N.R. PERNATICA d.o.o. za trgovinu i usluge, OIB 14401185192, Nazorov Prilaz 3, 21000 Split</izvorni_sadrzaj>
    <derivirana_varijabla naziv="DomainObject.Predmet.ProtustrankaWithAdressOIB_1">N.R. PERNATICA d.o.o. za trgovinu i usluge, OIB 14401185192, Nazorov Prilaz 3, 21000 Split</derivirana_varijabla>
  </DomainObject.Predmet.ProtustrankaWithAdressOIB>
  <DomainObject.Predmet.ProtustrankaNazivFormated>
    <izvorni_sadrzaj>N.R. PERNATICA d.o.o. za trgovinu i usluge</izvorni_sadrzaj>
    <derivirana_varijabla naziv="DomainObject.Predmet.ProtustrankaNazivFormated_1">N.R. PERNATICA d.o.o. za trgovinu i usluge</derivirana_varijabla>
  </DomainObject.Predmet.ProtustrankaNazivFormated>
  <DomainObject.Predmet.ProtustrankaNazivFormatedOIB>
    <izvorni_sadrzaj>N.R. PERNATICA d.o.o. za trgovinu i usluge, OIB 14401185192</izvorni_sadrzaj>
    <derivirana_varijabla naziv="DomainObject.Predmet.ProtustrankaNazivFormatedOIB_1">N.R. PERNATICA d.o.o. za trgovinu i usluge, OIB 14401185192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83022.12</izvorni_sadrzaj>
    <derivirana_varijabla naziv="DomainObject.Predmet.TrenutnaVrijednost_1">83022.12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N.R. PERNATICA d.o.o. za trgovinu i usluge</item>
    </izvorni_sadrzaj>
    <derivirana_varijabla naziv="DomainObject.Predmet.ProtuStrankaListFormated_1">
      <item>N.R. PERNATICA d.o.o. za trgovinu i usluge</item>
    </derivirana_varijabla>
  </DomainObject.Predmet.ProtuStrankaListFormated>
  <DomainObject.Predmet.ProtuStrankaListFormatedOIB>
    <izvorni_sadrzaj>
      <item>N.R. PERNATICA d.o.o. za trgovinu i usluge, OIB 14401185192</item>
    </izvorni_sadrzaj>
    <derivirana_varijabla naziv="DomainObject.Predmet.ProtuStrankaListFormatedOIB_1">
      <item>N.R. PERNATICA d.o.o. za trgovinu i usluge, OIB 14401185192</item>
    </derivirana_varijabla>
  </DomainObject.Predmet.ProtuStrankaListFormatedOIB>
  <DomainObject.Predmet.ProtuStrankaListFormatedWithAdress>
    <izvorni_sadrzaj>
      <item>N.R. PERNATICA d.o.o. za trgovinu i usluge, Nazorov Prilaz 3, 21000 Split</item>
    </izvorni_sadrzaj>
    <derivirana_varijabla naziv="DomainObject.Predmet.ProtuStrankaListFormatedWithAdress_1">
      <item>N.R. PERNATICA d.o.o. za trgovinu i usluge, Nazorov Prilaz 3, 21000 Split</item>
    </derivirana_varijabla>
  </DomainObject.Predmet.ProtuStrankaListFormatedWithAdress>
  <DomainObject.Predmet.ProtuStrankaListFormatedWithAdressOIB>
    <izvorni_sadrzaj>
      <item>N.R. PERNATICA d.o.o. za trgovinu i usluge, OIB 14401185192, Nazorov Prilaz 3, 21000 Split</item>
    </izvorni_sadrzaj>
    <derivirana_varijabla naziv="DomainObject.Predmet.ProtuStrankaListFormatedWithAdressOIB_1">
      <item>N.R. PERNATICA d.o.o. za trgovinu i usluge, OIB 14401185192, Nazorov Prilaz 3, 21000 Split</item>
    </derivirana_varijabla>
  </DomainObject.Predmet.ProtuStrankaListFormatedWithAdressOIB>
  <DomainObject.Predmet.ProtuStrankaListNazivFormated>
    <izvorni_sadrzaj>
      <item>N.R. PERNATICA d.o.o. za trgovinu i usluge</item>
    </izvorni_sadrzaj>
    <derivirana_varijabla naziv="DomainObject.Predmet.ProtuStrankaListNazivFormated_1">
      <item>N.R. PERNATICA d.o.o. za trgovinu i usluge</item>
    </derivirana_varijabla>
  </DomainObject.Predmet.ProtuStrankaListNazivFormated>
  <DomainObject.Predmet.ProtuStrankaListNazivFormatedOIB>
    <izvorni_sadrzaj>
      <item>N.R. PERNATICA d.o.o. za trgovinu i usluge, OIB 14401185192</item>
    </izvorni_sadrzaj>
    <derivirana_varijabla naziv="DomainObject.Predmet.ProtuStrankaListNazivFormatedOIB_1">
      <item>N.R. PERNATICA d.o.o. za trgovinu i usluge, OIB 14401185192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N.R. PERNATICA d.o.o. za trgovinu i usluge</izvorni_sadrzaj>
    <derivirana_varijabla naziv="DomainObject.Predmet.ProtustrankaIDrugi_1">N.R. PERNATICA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N.R. PERNATICA d.o.o. za trgovinu i usluge, OIB 14401185192, Nazorov Prilaz 3, 21000 Split</izvorni_sadrzaj>
    <derivirana_varijabla naziv="DomainObject.Predmet.ProtustrankaIDrugiAdressOIB_1">N.R. PERNATICA d.o.o. za trgovinu i usluge, OIB 14401185192, Nazorov Prilaz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N.R. PERNATICA d.o.o. za trgovinu i usluge</item>
    </izvorni_sadrzaj>
    <derivirana_varijabla naziv="DomainObject.Predmet.SudioniciListNaziv_1">
      <item>FINANCIJSKA AGENCIJA, RC SPLIT</item>
      <item>N.R. PERNATICA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N.R. PERNATICA d.o.o. za trgovinu i usluge, OIB 14401185192, Nazorov Prilaz 3,21000 Split</item>
    </izvorni_sadrzaj>
    <derivirana_varijabla naziv="DomainObject.Predmet.SudioniciListAdressOIB_1">
      <item>FINANCIJSKA AGENCIJA, RC SPLIT, OIB 85821130368, Mažuranićevo šetalište 24 b,21000 Split</item>
      <item>N.R. PERNATICA d.o.o. za trgovinu i usluge, OIB 14401185192, Nazorov Prilaz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14401185192</item>
    </izvorni_sadrzaj>
    <derivirana_varijabla naziv="DomainObject.Predmet.SudioniciListNazivOIB_1">
      <item>, OIB 85821130368</item>
      <item>, OIB 14401185192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1772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2015-11-20T08:26:00Z</dcterms:created>
  <dc:creator>Lari Glavaš</dc:creator>
  <cp:lastModifiedBy>Lari Glavaš</cp:lastModifiedBy>
  <cp:lastPrinted>2015-11-20T08:25:00Z</cp:lastPrinted>
  <dcterms:modified xmlns:xsi="http://www.w3.org/2001/XMLSchema-instance" xsi:type="dcterms:W3CDTF">2015-11-20T08:26:00Z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