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c590" w14:paraId="096c590" w:rsidRDefault="00C9009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0097" w:rsidP="00C90097" w:rsidR="00C90097">
      <w:pPr>
        <w:spacing w:after="0"/>
        <w:jc w:val="both"/>
      </w:pPr>
      <w:r>
        <w:t xml:space="preserve">           Republika Hrvatska</w:t>
      </w:r>
    </w:p>
    <w:p w:rsidRDefault="00C90097" w:rsidP="00C90097" w:rsidR="00C9009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90097" w:rsidP="00C90097" w:rsidR="00C9009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C90097">
        <w:rPr>
          <w:rFonts w:cs="Times New Roman" w:eastAsia="Times New Roman"/>
          <w:szCs w:val="20"/>
          <w:lang w:eastAsia="hr-HR"/>
        </w:rPr>
        <w:t>Poslovni broj: 5. St-293/2016-20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postupku nad dužnikom </w:t>
      </w:r>
      <w:r w:rsidRPr="00C90097">
        <w:rPr>
          <w:rFonts w:cs="Times New Roman" w:eastAsia="Times New Roman"/>
          <w:szCs w:val="20"/>
          <w:lang w:eastAsia="hr-HR"/>
        </w:rPr>
        <w:t xml:space="preserve">AGRO FAVORIT d.o.o. za proizvodnju, trgovinu i usluge, Slatina, Industrijska 18, MBS: 010075647, OIB: 57521286407, 10. listopada 2018. donosi 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 xml:space="preserve">Z A K L J U Č A K 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>Nalaže se Financijskoj agenciji da naloži poslovnim bankama dužnika prijenos zaplijenjenih novčanih sredstava na ime predujma za namirenje troškova stečajnog postupka u iznosu od 5.000,00 kn na račun dužnika jer je pravomoćnim rješenjem ovog suda poslovni broj St-293/2016-12 od 28. listopada 2016. ukinuto rješenje ovog suda poslovni broj St-293/2016-7 od 16. rujna 2016. i stečajni postupak je obustavljen.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>U Bjelovaru 10. listopada 2018.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009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0097" w:rsidP="00C90097" w:rsidR="00C90097" w:rsidRPr="00C900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009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90097" w:rsidP="00C90097" w:rsidR="00C90097" w:rsidRPr="00C900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009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90097" w:rsidP="00C90097" w:rsidR="00C90097" w:rsidRPr="00C900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097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4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8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St-293/2016-20</izvorni_sadrzaj>
    <derivirana_varijabla naziv="DomainObject.Oznaka_1">St-293/2016-20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FAVORIT d.o.o. za proizvodnju, trgovinu i usluge, Slatina zastupanog po punomoćniku Zoran Bilen</izvorni_sadrzaj>
    <derivirana_varijabla naziv="DomainObject.Predmet.ProtustrankaFormated_1">  AGRO FAVORIT d.o.o. za proizvodnju, trgovinu i usluge, Slatina zastupanog po punomoćniku Zoran Bilen</derivirana_varijabla>
  </DomainObject.Predmet.ProtustrankaFormated>
  <DomainObject.Predmet.ProtustrankaFormatedOIB>
    <izvorni_sadrzaj>  AGRO FAVORIT d.o.o. za proizvodnju, trgovinu i usluge, Slatina, OIB 57521286407 zastupanog po punomoćniku Zoran Bilen</izvorni_sadrzaj>
    <derivirana_varijabla naziv="DomainObject.Predmet.ProtustrankaFormatedOIB_1">  AGRO FAVORIT d.o.o. za proizvodnju, trgovinu i usluge, Slatina, OIB 57521286407 zastupanog po punomoćniku Zoran Bilen</derivirana_varijabla>
  </DomainObject.Predmet.ProtustrankaFormatedOIB>
  <DomainObject.Predmet.ProtustrankaFormatedWithAdress>
    <izvorni_sadrzaj> AGRO FAVORIT d.o.o. za proizvodnju, trgovinu i usluge, Slatina, Industrijska 18, 33520 Slatina zastupanog po punomoćniku Zoran Bilen</izvorni_sadrzaj>
    <derivirana_varijabla naziv="DomainObject.Predmet.ProtustrankaFormatedWithAdress_1"> AGRO FAVORIT d.o.o. za proizvodnju, trgovinu i usluge, Slatina, Industrijska 18, 33520 Slatina zastupanog po punomoćniku Zoran Bilen</derivirana_varijabla>
  </DomainObject.Predmet.ProtustrankaFormatedWithAdress>
  <DomainObject.Predmet.ProtustrankaFormatedWithAdressOIB>
    <izvorni_sadrzaj> AGRO FAVORIT d.o.o. za proizvodnju, trgovinu i usluge, Slatina, OIB 57521286407, Industrijska 18, 33520 Slatina zastupanog po punomoćniku Zoran Bilen</izvorni_sadrzaj>
    <derivirana_varijabla naziv="DomainObject.Predmet.ProtustrankaFormatedWithAdressOIB_1"> AGRO FAVORIT d.o.o. za proizvodnju, trgovinu i usluge, Slatina, OIB 57521286407, Industrijska 18, 33520 Slatina zastupanog po punomoćniku Zoran Bilen</derivirana_varijabla>
  </DomainObject.Predmet.ProtustrankaFormatedWithAdressOIB>
  <DomainObject.Predmet.ProtustrankaWithAdress>
    <izvorni_sadrzaj>AGRO FAVORIT d.o.o. za proizvodnju, trgovinu i usluge, Slatina Industrijska 18, 33520 Slatina</izvorni_sadrzaj>
    <derivirana_varijabla naziv="DomainObject.Predmet.ProtustrankaWithAdress_1">AGRO FAVORIT d.o.o. za proizvodnju, trgovinu i usluge, Slatina Industrijska 18, 33520 Slatina</derivirana_varijabla>
  </DomainObject.Predmet.ProtustrankaWithAdress>
  <DomainObject.Predmet.ProtustrankaWithAdressOIB>
    <izvorni_sadrzaj>AGRO FAVORIT d.o.o. za proizvodnju, trgovinu i usluge, Slatina, OIB 57521286407, Industrijska 18, 33520 Slatina</izvorni_sadrzaj>
    <derivirana_varijabla naziv="DomainObject.Predmet.ProtustrankaWithAdressOIB_1">AGRO FAVORIT d.o.o. za proizvodnju, trgovinu i usluge, Slatina, OIB 57521286407, Industrijska 18, 33520 Slatina</derivirana_varijabla>
  </DomainObject.Predmet.ProtustrankaWithAdressOIB>
  <DomainObject.Predmet.ProtustrankaNazivFormated>
    <izvorni_sadrzaj>AGRO FAVORIT d.o.o. za proizvodnju, trgovinu i usluge, Slatina</izvorni_sadrzaj>
    <derivirana_varijabla naziv="DomainObject.Predmet.ProtustrankaNazivFormated_1">AGRO FAVORIT d.o.o. za proizvodnju, trgovinu i usluge, Slatina</derivirana_varijabla>
  </DomainObject.Predmet.ProtustrankaNazivFormated>
  <DomainObject.Predmet.ProtustrankaNazivFormatedOIB>
    <izvorni_sadrzaj>AGRO FAVORIT d.o.o. za proizvodnju, trgovinu i usluge, Slatina, OIB 57521286407</izvorni_sadrzaj>
    <derivirana_varijabla naziv="DomainObject.Predmet.ProtustrankaNazivFormatedOIB_1">AGRO FAVORIT d.o.o. za proizvodnju, trgovinu i usluge, Slatina, OIB 57521286407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FAVORIT d.o.o. za proizvodnju, trgovinu i usluge, Slatina zastupanog po punomoćniku Zoran Bilen</item>
    </izvorni_sadrzaj>
    <derivirana_varijabla naziv="DomainObject.Predmet.ProtuStrankaListFormated_1">
      <item>AGRO FAVORIT d.o.o. za proizvodnju, trgovinu i usluge, Slatina zastupanog po punomoćniku Zoran Bilen</item>
    </derivirana_varijabla>
  </DomainObject.Predmet.ProtuStrankaListFormated>
  <DomainObject.Predmet.ProtuStrankaListFormatedOIB>
    <izvorni_sadrzaj>
      <item>AGRO FAVORIT d.o.o. za proizvodnju, trgovinu i usluge, Slatina, OIB 57521286407 zastupanog po punomoćniku Zoran Bilen</item>
    </izvorni_sadrzaj>
    <derivirana_varijabla naziv="DomainObject.Predmet.ProtuStrankaListFormatedOIB_1">
      <item>AGRO FAVORIT d.o.o. za proizvodnju, trgovinu i usluge, Slatina, OIB 57521286407 zastupanog po punomoćniku Zoran Bilen</item>
    </derivirana_varijabla>
  </DomainObject.Predmet.ProtuStrankaListFormatedOIB>
  <DomainObject.Predmet.ProtuStrankaListFormatedWithAdress>
    <izvorni_sadrzaj>
      <item>AGRO FAVORIT d.o.o. za proizvodnju, trgovinu i usluge, Slatina, Industrijska 18, 33520 Slatina zastupanog po punomoćniku Zoran Bilen</item>
    </izvorni_sadrzaj>
    <derivirana_varijabla naziv="DomainObject.Predmet.ProtuStrankaListFormatedWithAdress_1">
      <item>AGRO FAVORIT d.o.o. za proizvodnju, trgovinu i usluge, Slatina, Industrijska 18, 33520 Slatina zastupanog po punomoćniku Zoran Bilen</item>
    </derivirana_varijabla>
  </DomainObject.Predmet.ProtuStrankaListFormatedWithAdress>
  <DomainObject.Predmet.ProtuStrankaListFormatedWithAdressOIB>
    <izvorni_sadrzaj>
      <item>AGRO FAVORIT d.o.o. za proizvodnju, trgovinu i usluge, Slatina, OIB 57521286407, Industrijska 18, 33520 Slatina zastupanog po punomoćniku Zoran Bilen</item>
    </izvorni_sadrzaj>
    <derivirana_varijabla naziv="DomainObject.Predmet.ProtuStrankaListFormatedWithAdressOIB_1">
      <item>AGRO FAVORIT d.o.o. za proizvodnju, trgovinu i usluge, Slatina, OIB 57521286407, Industrijska 18, 33520 Slatina zastupanog po punomoćniku Zoran Bilen</item>
    </derivirana_varijabla>
  </DomainObject.Predmet.ProtuStrankaListFormatedWithAdressOIB>
  <DomainObject.Predmet.ProtuStrankaListNazivFormated>
    <izvorni_sadrzaj>
      <item>AGRO FAVORIT d.o.o. za proizvodnju, trgovinu i usluge, Slatina</item>
    </izvorni_sadrzaj>
    <derivirana_varijabla naziv="DomainObject.Predmet.ProtuStrankaListNazivFormated_1">
      <item>AGRO FAVORIT d.o.o. za proizvodnju, trgovinu i usluge, Slatina</item>
    </derivirana_varijabla>
  </DomainObject.Predmet.ProtuStrankaListNazivFormated>
  <DomainObject.Predmet.ProtuStrankaListNazivFormatedOIB>
    <izvorni_sadrzaj>
      <item>AGRO FAVORIT d.o.o. za proizvodnju, trgovinu i usluge, Slatina, OIB 57521286407</item>
    </izvorni_sadrzaj>
    <derivirana_varijabla naziv="DomainObject.Predmet.ProtuStrankaListNazivFormatedOIB_1">
      <item>AGRO FAVORIT d.o.o. za proizvodnju, trgovinu i usluge, Slatina, OIB 57521286407</item>
    </derivirana_varijabla>
  </DomainObject.Predmet.ProtuStrankaListNazivFormatedOIB>
  <DomainObject.Predmet.OstaliListFormated>
    <izvorni_sadrzaj>
      <item>Zoran Bilen punomoćnik sudionika u postupku AGRO FAVORIT d.o.o. za proizvodnju, trgovinu i usluge, Slatina</item>
    </izvorni_sadrzaj>
    <derivirana_varijabla naziv="DomainObject.Predmet.OstaliListFormated_1">
      <item>Zoran Bilen punomoćnik sudionika u postupku AGRO FAVORIT d.o.o. za proizvodnju, trgovinu i usluge, Slatina</item>
    </derivirana_varijabla>
  </DomainObject.Predmet.OstaliListFormated>
  <DomainObject.Predmet.OstaliListFormatedOIB>
    <izvorni_sadrzaj>
      <item>Zoran Bilen, OIB 40809073693 punomoćnik sudionika u postupku AGRO FAVORIT d.o.o. za proizvodnju, trgovinu i usluge, Slatina</item>
    </izvorni_sadrzaj>
    <derivirana_varijabla naziv="DomainObject.Predmet.OstaliListFormatedOIB_1">
      <item>Zoran Bilen, OIB 40809073693 punomoćnik sudionika u postupku AGRO FAVORIT d.o.o. za proizvodnju, trgovinu i usluge, Slatina</item>
    </derivirana_varijabla>
  </DomainObject.Predmet.OstaliListFormatedOIB>
  <DomainObject.Predmet.OstaliListFormatedWithAdress>
    <izvorni_sadrzaj>
      <item>Zoran Bilen, Industrijska 18, 33520 Slatina punomoćnik sudionika u postupku AGRO FAVORIT d.o.o. za proizvodnju, trgovinu i usluge, Slatina</item>
    </izvorni_sadrzaj>
    <derivirana_varijabla naziv="DomainObject.Predmet.OstaliListFormatedWithAdress_1">
      <item>Zoran Bilen, Industrijska 18, 33520 Slatina punomoćnik sudionika u postupku AGRO FAVORIT d.o.o. za proizvodnju, trgovinu i usluge, Slatina</item>
    </derivirana_varijabla>
  </DomainObject.Predmet.OstaliListFormatedWithAdress>
  <DomainObject.Predmet.OstaliListFormatedWithAdressOIB>
    <izvorni_sadrzaj>
      <item>Zoran Bilen, OIB 40809073693, Industrijska 18, 33520 Slatina punomoćnik sudionika u postupku AGRO FAVORIT d.o.o. za proizvodnju, trgovinu i usluge, Slatina</item>
    </izvorni_sadrzaj>
    <derivirana_varijabla naziv="DomainObject.Predmet.OstaliListFormatedWithAdressOIB_1">
      <item>Zoran Bilen, OIB 40809073693, Industrijska 18, 33520 Slatina punomoćnik sudionika u postupku AGRO FAVORIT d.o.o. za proizvodnju, trgovinu i usluge, Slatina</item>
    </derivirana_varijabla>
  </DomainObject.Predmet.OstaliListFormatedWithAdressOIB>
  <DomainObject.Predmet.OstaliListNazivFormated>
    <izvorni_sadrzaj>
      <item>Zoran Bilen</item>
    </izvorni_sadrzaj>
    <derivirana_varijabla naziv="DomainObject.Predmet.OstaliListNazivFormated_1">
      <item>Zoran Bilen</item>
    </derivirana_varijabla>
  </DomainObject.Predmet.OstaliListNazivFormated>
  <DomainObject.Predmet.OstaliListNazivFormatedOIB>
    <izvorni_sadrzaj>
      <item>Zoran Bilen, OIB 40809073693</item>
    </izvorni_sadrzaj>
    <derivirana_varijabla naziv="DomainObject.Predmet.OstaliListNazivFormatedOIB_1">
      <item>Zoran Bilen, OIB 40809073693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St-293/2016-20</izvorni_sadrzaj>
    <derivirana_varijabla naziv="DomainObject.PoslovniBrojDokumenta_1">St-293/2016-20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FAVORIT d.o.o. za proizvodnju, trgovinu i usluge, Slatina</izvorni_sadrzaj>
    <derivirana_varijabla naziv="DomainObject.Predmet.ProtustrankaIDrugi_1">AGRO FAVORIT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FAVORIT d.o.o. za proizvodnju, trgovinu i usluge, Slatina, OIB 57521286407, Industrijska 18, 33520 Slatina</izvorni_sadrzaj>
    <derivirana_varijabla naziv="DomainObject.Predmet.ProtustrankaIDrugiAdressOIB_1">AGRO FAVORIT d.o.o. za proizvodnju, trgovinu i usluge, Slatina, OIB 57521286407,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2016.</izvorni_sadrzaj>
    <derivirana_varijabla naziv="DomainObject.Predmet.OdlukaRjesenje.DatumDonosenjaOdluke_1">16. rujna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St-293/2016-7</izvorni_sadrzaj>
    <derivirana_varijabla naziv="DomainObject.Predmet.OdlukaRjesenje.Oznaka_1">St-293/2016-7</derivirana_varijabla>
  </DomainObject.Predmet.OdlukaRjesenje.Oznaka>
  <DomainObject.Predmet.SudioniciListNaziv>
    <izvorni_sadrzaj>
      <item>FINA, RC ZAGREB, Podružnica Bjelovar</item>
      <item>AGRO FAVORIT d.o.o. za proizvodnju, trgovinu i usluge, Slatina</item>
      <item>Zoran Bilen</item>
    </izvorni_sadrzaj>
    <derivirana_varijabla naziv="DomainObject.Predmet.SudioniciListNaziv_1">
      <item>FINA, RC ZAGREB, Podružnica Bjelovar</item>
      <item>AGRO FAVORIT d.o.o. za proizvodnju, trgovinu i usluge, Slatina</item>
      <item>Zoran Bilen</item>
    </derivirana_varijabla>
  </DomainObject.Predmet.SudioniciListNaziv>
  <DomainObject.Predmet.SudioniciListAdressOIB>
    <izvorni_sadrzaj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izvorni_sadrzaj>
    <derivirana_varijabla naziv="DomainObject.Predmet.SudioniciListAdressOIB_1"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E4B0F-1157-4F6C-9DD9-8B0FC25A4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33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St-293/2016-20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