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bae6" w14:paraId="a0bbae6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504322">
        <w:t xml:space="preserve">6 </w:t>
      </w:r>
      <w:r w:rsidR="002D77B4">
        <w:t>St-</w:t>
      </w:r>
      <w:r w:rsidR="00C5463D">
        <w:t>1272/18-8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C5463D">
        <w:t>Osijek</w:t>
      </w:r>
      <w:r w:rsidR="00C75BB5">
        <w:t xml:space="preserve">, za otvaranje stečajnog postupka nad dužnikom </w:t>
      </w:r>
      <w:r w:rsidR="00C5463D">
        <w:rPr>
          <w:b/>
        </w:rPr>
        <w:t>EMANUEL MONTAGE jednostavno društvo s ograničenom odgovornošću za građenje, trgovinu i usluge Zagreb, Radnička cesta 80, OIB: 76962262757,</w:t>
      </w:r>
      <w:r w:rsidR="00C5463D">
        <w:t xml:space="preserve"> </w:t>
      </w:r>
      <w:r w:rsidR="00C5463D">
        <w:rPr>
          <w:b/>
        </w:rPr>
        <w:t>MBS: 070135209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5463D">
        <w:t>13.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5463D">
        <w:rPr>
          <w:b/>
        </w:rPr>
        <w:t>EMANUEL MONTAGE jednostavno društvo s ograničenom odgovornošću za građenje, trgovinu i usluge Zagreb, Radnička cesta 80, OIB: 76962262757,</w:t>
      </w:r>
      <w:r w:rsidR="00C5463D">
        <w:t xml:space="preserve"> </w:t>
      </w:r>
      <w:r w:rsidR="00C5463D">
        <w:rPr>
          <w:b/>
        </w:rPr>
        <w:t>MBS: 070135209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</w:t>
      </w:r>
      <w:r w:rsidR="00C5463D" w:rsidRPr="00C5463D">
        <w:rPr>
          <w:b/>
        </w:rPr>
        <w:t>16. siječanj 2019</w:t>
      </w:r>
      <w:r w:rsidR="00C5463D">
        <w:t>. g.</w:t>
      </w:r>
      <w:r w:rsidRPr="00914EB4">
        <w:rPr>
          <w:b/>
        </w:rPr>
        <w:t xml:space="preserve"> u </w:t>
      </w:r>
      <w:r w:rsidR="00C5463D">
        <w:rPr>
          <w:b/>
        </w:rPr>
        <w:t>10,45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0B89" w:rsidR="003768C2" w:rsidRPr="00CC0B89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C5463D">
        <w:t xml:space="preserve"> </w:t>
      </w:r>
      <w:r w:rsidR="00C5463D" w:rsidRPr="00773954">
        <w:rPr>
          <w:b/>
        </w:rPr>
        <w:t xml:space="preserve">Željko Rupčić dipl. iur. iz Đakova, Božidara </w:t>
      </w:r>
      <w:proofErr w:type="spellStart"/>
      <w:r w:rsidR="00C5463D" w:rsidRPr="00773954">
        <w:rPr>
          <w:b/>
        </w:rPr>
        <w:t>Adžije</w:t>
      </w:r>
      <w:proofErr w:type="spellEnd"/>
      <w:r w:rsidR="00C5463D" w:rsidRPr="00773954">
        <w:rPr>
          <w:b/>
        </w:rPr>
        <w:t xml:space="preserve"> 58</w:t>
      </w:r>
      <w:r w:rsidR="00C5463D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C5463D">
        <w:t>Osijek</w:t>
      </w:r>
      <w:r w:rsidR="00C75BB5">
        <w:t xml:space="preserve"> je dana </w:t>
      </w:r>
      <w:r w:rsidR="00C5463D">
        <w:t>14. rujna</w:t>
      </w:r>
      <w:r w:rsidR="00CC0B89">
        <w:t xml:space="preserve">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5463D">
        <w:rPr>
          <w:b/>
        </w:rPr>
        <w:t>EMANUEL MONTAGE jednostavno društvo s ograničenom odgovornošću za građenje, trgovinu i usluge Zagreb, Radnička cesta 80, OIB: 76962262757,</w:t>
      </w:r>
      <w:r w:rsidR="00C5463D">
        <w:t xml:space="preserve"> </w:t>
      </w:r>
      <w:r w:rsidR="00C5463D">
        <w:rPr>
          <w:b/>
        </w:rPr>
        <w:t>MBS: 070135209</w:t>
      </w:r>
      <w:r w:rsidR="005173F9">
        <w:rPr>
          <w:b/>
        </w:rPr>
        <w:t>.</w:t>
      </w:r>
      <w:r w:rsidR="005173F9">
        <w:t xml:space="preserve"> </w:t>
      </w:r>
    </w:p>
    <w:p w:rsidRDefault="00C5463D" w:rsidP="00C5463D" w:rsidR="00C5463D">
      <w:pPr>
        <w:jc w:val="right"/>
      </w:pPr>
      <w:r>
        <w:lastRenderedPageBreak/>
        <w:t>Broj: 6 St-1272/18-8</w:t>
      </w:r>
    </w:p>
    <w:p w:rsidRDefault="00504322" w:rsidP="00504322" w:rsidR="00504322">
      <w:pPr>
        <w:pStyle w:val="Tijeloteksta"/>
        <w:jc w:val="right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C5463D">
        <w:t>356.995,41</w:t>
      </w:r>
      <w:r>
        <w:t xml:space="preserve"> kn te da kod dužnika postoji stečajni razlog </w:t>
      </w:r>
      <w:r w:rsidR="00C5463D">
        <w:t>budući je isti u blokadi duže od 60 dana a prema podacima FINE na dan 5.9.2018. g. isti je u blokadi 369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5463D">
        <w:rPr>
          <w:b/>
        </w:rPr>
        <w:t>Željko Rupčić iz Đakova</w:t>
      </w:r>
      <w:r w:rsidR="00CC0B89">
        <w:t xml:space="preserve"> 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5463D">
        <w:t>13.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C5463D" w:rsidRPr="00C5463D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C5463D" w:rsidRPr="00C5463D">
        <w:t xml:space="preserve">Željko Rupčić dipl. iur. iz Đakova, Božidara </w:t>
      </w:r>
      <w:proofErr w:type="spellStart"/>
      <w:r w:rsidR="00C5463D" w:rsidRPr="00C5463D">
        <w:t>Adžije</w:t>
      </w:r>
      <w:proofErr w:type="spellEnd"/>
      <w:r w:rsidR="00C5463D" w:rsidRPr="00C5463D">
        <w:t xml:space="preserve"> 58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C5463D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C5463D">
        <w:t>16.1.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20B" w:rsidR="007E120B">
      <w:r>
        <w:separator/>
      </w:r>
    </w:p>
  </w:endnote>
  <w:endnote w:id="0" w:type="continuationSeparator">
    <w:p w:rsidRDefault="007E120B" w:rsidR="007E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20B" w:rsidR="007E120B">
      <w:r>
        <w:separator/>
      </w:r>
    </w:p>
  </w:footnote>
  <w:footnote w:id="0" w:type="continuationSeparator">
    <w:p w:rsidRDefault="007E120B" w:rsidR="007E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D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1D31"/>
    <w:rsid w:val="004952D7"/>
    <w:rsid w:val="00497410"/>
    <w:rsid w:val="004B741D"/>
    <w:rsid w:val="004C5B9D"/>
    <w:rsid w:val="004D6D25"/>
    <w:rsid w:val="004E5065"/>
    <w:rsid w:val="004E6984"/>
    <w:rsid w:val="004E7CD5"/>
    <w:rsid w:val="004F25AD"/>
    <w:rsid w:val="00500BBD"/>
    <w:rsid w:val="00504322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E120B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83E33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5463D"/>
    <w:rsid w:val="00C75BB5"/>
    <w:rsid w:val="00C84F12"/>
    <w:rsid w:val="00C9197B"/>
    <w:rsid w:val="00CA5EA9"/>
    <w:rsid w:val="00CB7AB0"/>
    <w:rsid w:val="00CC0B89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35BE2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1D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1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1D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991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St-1272/2018</izvorni_sadrzaj>
    <derivirana_varijabla naziv="DomainObject.Predmet.OznakaBroj_1">St-1272/2018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EMANUEL MONTAGE jednostavno društvo s ograničenom odgovornošću za građenje, trgovinu i usluge</izvorni_sadrzaj>
    <derivirana_varijabla naziv="DomainObject.Predmet.ProtustrankaFormated_1">  EMANUEL MONTAGE jednostavno društvo s ograničenom odgovornošću za građenje, trgovinu i usluge</derivirana_varijabla>
  </DomainObject.Predmet.ProtustrankaFormated>
  <DomainObject.Predmet.ProtustrankaFormatedOIB>
    <izvorni_sadrzaj>  EMANUEL MONTAGE jednostavno društvo s ograničenom odgovornošću za građenje, trgovinu i usluge, OIB 76962262757</izvorni_sadrzaj>
    <derivirana_varijabla naziv="DomainObject.Predmet.ProtustrankaFormatedOIB_1">  EMANUEL MONTAGE jednostavno društvo s ograničenom odgovornošću za građenje, trgovinu i usluge, OIB 76962262757</derivirana_varijabla>
  </DomainObject.Predmet.ProtustrankaFormatedOIB>
  <DomainObject.Predmet.ProtustrankaFormatedWithAdress>
    <izvorni_sadrzaj> EMANUEL MONTAGE jednostavno društvo s ograničenom odgovornošću za građenje, trgovinu i usluge, Radnička cesta 80, 10000 Zagreb</izvorni_sadrzaj>
    <derivirana_varijabla naziv="DomainObject.Predmet.ProtustrankaFormatedWithAdress_1"> EMANUEL MONTAGE jednostavno društvo s ograničenom odgovornošću za građenje, trgovinu i usluge, Radnička cesta 80, 10000 Zagreb</derivirana_varijabla>
  </DomainObject.Predmet.ProtustrankaFormatedWithAdress>
  <DomainObject.Predmet.ProtustrankaFormatedWithAdressOIB>
    <izvorni_sadrzaj> EMANUEL MONTAGE jednostavno društvo s ograničenom odgovornošću za građenje, trgovinu i usluge, OIB 76962262757, Radnička cesta 80, 10000 Zagreb</izvorni_sadrzaj>
    <derivirana_varijabla naziv="DomainObject.Predmet.ProtustrankaFormatedWithAdressOIB_1"> EMANUEL MONTAGE jednostavno društvo s ograničenom odgovornošću za građenje, trgovinu i usluge, OIB 76962262757, Radnička cesta 80, 10000 Zagreb</derivirana_varijabla>
  </DomainObject.Predmet.ProtustrankaFormatedWithAdressOIB>
  <DomainObject.Predmet.ProtustrankaWithAdress>
    <izvorni_sadrzaj>EMANUEL MONTAGE jednostavno društvo s ograničenom odgovornošću za građenje, trgovinu i usluge Radnička cesta 80, 10000 Zagreb</izvorni_sadrzaj>
    <derivirana_varijabla naziv="DomainObject.Predmet.ProtustrankaWithAdress_1">EMANUEL MONTAGE jednostavno društvo s ograničenom odgovornošću za građenje, trgovinu i usluge Radnička cesta 80, 10000 Zagreb</derivirana_varijabla>
  </DomainObject.Predmet.ProtustrankaWithAdress>
  <DomainObject.Predmet.ProtustrankaWithAdressOIB>
    <izvorni_sadrzaj>EMANUEL MONTAGE jednostavno društvo s ograničenom odgovornošću za građenje, trgovinu i usluge, OIB 76962262757, Radnička cesta 80, 10000 Zagreb</izvorni_sadrzaj>
    <derivirana_varijabla naziv="DomainObject.Predmet.ProtustrankaWithAdressOIB_1">EMANUEL MONTAGE jednostavno društvo s ograničenom odgovornošću za građenje, trgovinu i usluge, OIB 76962262757, Radnička cesta 80, 10000 Zagreb</derivirana_varijabla>
  </DomainObject.Predmet.ProtustrankaWithAdressOIB>
  <DomainObject.Predmet.ProtustrankaNazivFormated>
    <izvorni_sadrzaj>EMANUEL MONTAGE jednostavno društvo s ograničenom odgovornošću za građenje, trgovinu i usluge</izvorni_sadrzaj>
    <derivirana_varijabla naziv="DomainObject.Predmet.ProtustrankaNazivFormated_1">EMANUEL MONTAGE jednostavno društvo s ograničenom odgovornošću za građenje, trgovinu i usluge</derivirana_varijabla>
  </DomainObject.Predmet.ProtustrankaNazivFormated>
  <DomainObject.Predmet.ProtustrankaNazivFormatedOIB>
    <izvorni_sadrzaj>EMANUEL MONTAGE jednostavno društvo s ograničenom odgovornošću za građenje, trgovinu i usluge, OIB 76962262757</izvorni_sadrzaj>
    <derivirana_varijabla naziv="DomainObject.Predmet.ProtustrankaNazivFormatedOIB_1">EMANUEL MONTAGE jednostavno društvo s ograničenom odgovornošću za građenje, trgovinu i usluge, OIB 76962262757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EMANUEL MONTAGE jednostavno društvo s ograničenom odgovornošću za građenje, trgovinu i usluge</item>
    </izvorni_sadrzaj>
    <derivirana_varijabla naziv="DomainObject.Predmet.ProtuStrankaListFormated_1">
      <item>EMANUEL MONTAGE jednostavno društvo s ograničenom odgovornošću za građenje, trgovinu i usluge</item>
    </derivirana_varijabla>
  </DomainObject.Predmet.ProtuStrankaListFormated>
  <DomainObject.Predmet.ProtuStrankaListFormatedOIB>
    <izvorni_sadrzaj>
      <item>EMANUEL MONTAGE jednostavno društvo s ograničenom odgovornošću za građenje, trgovinu i usluge, OIB 76962262757</item>
    </izvorni_sadrzaj>
    <derivirana_varijabla naziv="DomainObject.Predmet.ProtuStrankaListFormatedOIB_1">
      <item>EMANUEL MONTAGE jednostavno društvo s ograničenom odgovornošću za građenje, trgovinu i usluge, OIB 76962262757</item>
    </derivirana_varijabla>
  </DomainObject.Predmet.ProtuStrankaListFormatedOIB>
  <DomainObject.Predmet.ProtuStrankaListFormatedWithAdress>
    <izvorni_sadrzaj>
      <item>EMANUEL MONTAGE jednostavno društvo s ograničenom odgovornošću za građenje, trgovinu i usluge, Radnička cesta 80, 10000 Zagreb</item>
    </izvorni_sadrzaj>
    <derivirana_varijabla naziv="DomainObject.Predmet.ProtuStrankaListFormatedWithAdress_1">
      <item>EMANUEL MONTAGE jednostavno društvo s ograničenom odgovornošću za građenje, trgovinu i usluge, Radnička cesta 80, 10000 Zagreb</item>
    </derivirana_varijabla>
  </DomainObject.Predmet.ProtuStrankaListFormatedWithAdress>
  <DomainObject.Predmet.ProtuStrankaListFormatedWithAdressOIB>
    <izvorni_sadrzaj>
      <item>EMANUEL MONTAGE jednostavno društvo s ograničenom odgovornošću za građenje, trgovinu i usluge, OIB 76962262757, Radnička cesta 80, 10000 Zagreb</item>
    </izvorni_sadrzaj>
    <derivirana_varijabla naziv="DomainObject.Predmet.ProtuStrankaListFormatedWithAdressOIB_1">
      <item>EMANUEL MONTAGE jednostavno društvo s ograničenom odgovornošću za građenje, trgovinu i usluge, OIB 76962262757, Radnička cesta 80, 10000 Zagreb</item>
    </derivirana_varijabla>
  </DomainObject.Predmet.ProtuStrankaListFormatedWithAdressOIB>
  <DomainObject.Predmet.ProtuStrankaListNazivFormated>
    <izvorni_sadrzaj>
      <item>EMANUEL MONTAGE jednostavno društvo s ograničenom odgovornošću za građenje, trgovinu i usluge</item>
    </izvorni_sadrzaj>
    <derivirana_varijabla naziv="DomainObject.Predmet.ProtuStrankaListNazivFormated_1">
      <item>EMANUEL MONTAGE jednostavno društvo s ograničenom odgovornošću za građenje, trgovinu i usluge</item>
    </derivirana_varijabla>
  </DomainObject.Predmet.ProtuStrankaListNazivFormated>
  <DomainObject.Predmet.ProtuStrankaListNazivFormatedOIB>
    <izvorni_sadrzaj>
      <item>EMANUEL MONTAGE jednostavno društvo s ograničenom odgovornošću za građenje, trgovinu i usluge, OIB 76962262757</item>
    </izvorni_sadrzaj>
    <derivirana_varijabla naziv="DomainObject.Predmet.ProtuStrankaListNazivFormatedOIB_1">
      <item>EMANUEL MONTAGE jednostavno društvo s ograničenom odgovornošću za građenje, trgovinu i usluge, OIB 76962262757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EMANUEL MONTAGE jednostavno društvo s ograničenom odgovornošću za građenje, trgovinu i usluge</izvorni_sadrzaj>
    <derivirana_varijabla naziv="DomainObject.Predmet.ProtustrankaIDrugi_1">EMANUEL MONTAGE jednostavno društvo s ograničenom odgovornošću za građenje,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EMANUEL MONTAGE jednostavno društvo s ograničenom odgovornošću za građenje, trgovinu i usluge, OIB 76962262757, Radnička cesta 80, 10000 Zagreb</izvorni_sadrzaj>
    <derivirana_varijabla naziv="DomainObject.Predmet.ProtustrankaIDrugiAdressOIB_1">EMANUEL MONTAGE jednostavno društvo s ograničenom odgovornošću za građenje, trgovinu i usluge, OIB 76962262757,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EMANUEL MONTAGE jednostavno društvo s ograničenom odgovornošću za građenje, trgovinu i usluge</item>
      <item>RH MF POREZNA UPRAVA</item>
    </izvorni_sadrzaj>
    <derivirana_varijabla naziv="DomainObject.Predmet.SudioniciListNaziv_1">
      <item>EMANUEL MONTAGE jednostavno društvo s ograničenom odgovornošću za građenje, trgovinu i usluge</item>
      <item>RH MF POREZNA UPRAVA</item>
    </derivirana_varijabla>
  </DomainObject.Predmet.SudioniciListNaziv>
  <DomainObject.Predmet.SudioniciListAdressOIB>
    <izvorni_sadrzaj>
      <item>EMANUEL MONTAGE jednostavno društvo s ograničenom odgovornošću za građenje, trgovinu i usluge, OIB 76962262757, Radnička cesta 80,10000 Zagreb</item>
      <item>RH MF POREZNA UPRAVA, OIB 18683136487</item>
    </izvorni_sadrzaj>
    <derivirana_varijabla naziv="DomainObject.Predmet.SudioniciListAdressOIB_1">
      <item>EMANUEL MONTAGE jednostavno društvo s ograničenom odgovornošću za građenje, trgovinu i usluge, OIB 76962262757, Radnička cesta 80,10000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76962262757</item>
      <item>, OIB 18683136487</item>
    </izvorni_sadrzaj>
    <derivirana_varijabla naziv="DomainObject.Predmet.SudioniciListNazivOIB_1">
      <item>, OIB 76962262757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9CBAC-D738-4CF2-BFB5-BE32CF3A0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2645</properties:Characters>
  <properties:Lines>103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2018-11-13T07:24:00Z</dcterms:created>
  <dc:creator>hermanj</dc:creator>
  <cp:lastModifiedBy>Danijela Sekulić</cp:lastModifiedBy>
  <cp:lastPrinted>2018-11-13T07:24:00Z</cp:lastPrinted>
  <dcterms:modified xmlns:xsi="http://www.w3.org/2001/XMLSchema-instance" xsi:type="dcterms:W3CDTF">2018-11-13T07:25:00Z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(RUPČIĆ -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