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e9e2" w14:paraId="e4de9e2" w:rsidRDefault="00533D8D" w:rsidP="00910611" w:rsidR="00533D8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D8D" w:rsidP="00910611" w:rsidR="00533D8D">
      <w:r>
        <w:rPr>
          <w:rFonts w:eastAsia="MS Mincho"/>
        </w:rPr>
        <w:t>REPUBLIKA HRVATSKA</w:t>
      </w:r>
    </w:p>
    <w:p w:rsidRDefault="00533D8D" w:rsidP="00910611" w:rsidR="00533D8D">
      <w:r>
        <w:rPr>
          <w:rFonts w:eastAsia="MS Mincho"/>
        </w:rPr>
        <w:t>TRGOVAČKI SUD U RIJECI</w:t>
      </w:r>
    </w:p>
    <w:p w:rsidRDefault="00533D8D" w:rsidR="00533D8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tab/>
      </w: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531367">
        <w:t>31. siječnja</w:t>
      </w:r>
      <w:r w:rsidR="006C5709" w:rsidRPr="009913AF">
        <w:t xml:space="preserve"> 201</w:t>
      </w:r>
      <w:r w:rsidR="00531367">
        <w:t>7</w:t>
      </w:r>
      <w:r w:rsidRPr="009913AF">
        <w:t>. godine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D37B9E" w:rsidP="00D37B9E" w:rsidR="00E34AD6" w:rsidRPr="00D37B9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E34AD6" w:rsidRPr="00D37B9E">
        <w:rPr>
          <w:rFonts w:hAnsi="Times New Roman" w:ascii="Times New Roman"/>
          <w:sz w:val="24"/>
          <w:szCs w:val="24"/>
        </w:rPr>
        <w:t>SILVANO RADOŠEVIĆ na radnom mjestu KOORDINATOR, s kojim se ugovor sklapa od 01. do 28. veljače 2017. godine,</w:t>
      </w:r>
    </w:p>
    <w:p w:rsidRDefault="00D37B9E" w:rsidP="00D37B9E" w:rsidR="00E34AD6" w:rsidRPr="00D37B9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E34AD6" w:rsidRPr="00D37B9E">
        <w:rPr>
          <w:rFonts w:hAnsi="Times New Roman" w:ascii="Times New Roman"/>
          <w:sz w:val="24"/>
          <w:szCs w:val="24"/>
        </w:rPr>
        <w:t>RADE MALOBABIĆ na radnom mjestu PRAVNIK, s kojim se ugovor sklapa od 01. do 28. veljače 2017. godine,</w:t>
      </w:r>
    </w:p>
    <w:p w:rsidRDefault="00D37B9E" w:rsidP="00D37B9E" w:rsidR="00E34AD6" w:rsidRPr="00D37B9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E34AD6" w:rsidRPr="00D37B9E">
        <w:rPr>
          <w:rFonts w:hAnsi="Times New Roman" w:ascii="Times New Roman"/>
          <w:sz w:val="24"/>
          <w:szCs w:val="24"/>
        </w:rPr>
        <w:t>ANITA RADOŠEVIĆ na radnom mjestu REFERENT, s kojim se ugovor sklapa od 01. do 28. veljače 2017. godine,</w:t>
      </w:r>
    </w:p>
    <w:p w:rsidRDefault="00D37B9E" w:rsidP="00D37B9E" w:rsidR="00E34AD6" w:rsidRPr="00D37B9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E34AD6" w:rsidRPr="00D37B9E">
        <w:rPr>
          <w:rFonts w:hAnsi="Times New Roman" w:ascii="Times New Roman"/>
          <w:sz w:val="24"/>
          <w:szCs w:val="24"/>
        </w:rPr>
        <w:t>ĐENI JARIĆ na radnom mjestu REFERENT, s kojim se ugovor sklapa od 01. do 10. veljače 2017. godine,</w:t>
      </w:r>
    </w:p>
    <w:p w:rsidRDefault="00D37B9E" w:rsidP="00D37B9E" w:rsidR="00E34AD6" w:rsidRPr="00D37B9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E34AD6" w:rsidRPr="00D37B9E">
        <w:rPr>
          <w:rFonts w:hAnsi="Times New Roman" w:ascii="Times New Roman"/>
          <w:sz w:val="24"/>
          <w:szCs w:val="24"/>
        </w:rPr>
        <w:t>FLORIJAN DADIĆ na radnom mjestu KURIR - DOMAR, s kojim se ugovor sklapa od 01. do 28. veljače 2017. godine,</w:t>
      </w:r>
    </w:p>
    <w:p w:rsidRDefault="00D37B9E" w:rsidP="00D37B9E" w:rsidR="00E34AD6" w:rsidRPr="00D37B9E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E34AD6" w:rsidRPr="00D37B9E">
        <w:rPr>
          <w:rFonts w:hAnsi="Times New Roman" w:ascii="Times New Roman"/>
          <w:sz w:val="24"/>
          <w:szCs w:val="24"/>
        </w:rPr>
        <w:t xml:space="preserve">TOMISLAV JOVIĆ na radnom mjestu PORTIR, s kojim se ugovor sklapa od 01. do 28. veljače 2017. godine.  </w:t>
      </w:r>
    </w:p>
    <w:p w:rsidRDefault="00791D70" w:rsidP="00F01648" w:rsidR="0007191C" w:rsidRPr="0082659B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2659B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D37B9E">
        <w:rPr>
          <w:bCs/>
        </w:rPr>
        <w:t>30. siječnja</w:t>
      </w:r>
      <w:r w:rsidR="006C5709" w:rsidRPr="009913AF">
        <w:rPr>
          <w:bCs/>
        </w:rPr>
        <w:t xml:space="preserve"> 201</w:t>
      </w:r>
      <w:r w:rsidR="00D37B9E">
        <w:rPr>
          <w:bCs/>
        </w:rPr>
        <w:t>7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791D70">
        <w:rPr>
          <w:bCs/>
        </w:rPr>
        <w:t xml:space="preserve"> i 71/15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>
      <w:pPr>
        <w:jc w:val="center"/>
      </w:pPr>
      <w:r w:rsidRPr="009913AF">
        <w:t xml:space="preserve">Rijeka, </w:t>
      </w:r>
      <w:r w:rsidR="00D37B9E">
        <w:t>31. siječnja</w:t>
      </w:r>
      <w:r w:rsidR="00791D70">
        <w:t xml:space="preserve"> </w:t>
      </w:r>
      <w:r w:rsidR="006C5709" w:rsidRPr="009913AF">
        <w:t>201</w:t>
      </w:r>
      <w:r w:rsidR="00D37B9E">
        <w:t>7</w:t>
      </w:r>
      <w:r w:rsidRPr="009913AF">
        <w:t>. g.</w:t>
      </w:r>
    </w:p>
    <w:p w:rsidRDefault="00F01648" w:rsidP="0073588E" w:rsidR="00F01648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B93740" w:rsidR="00B93740" w:rsidRPr="009913AF"/>
    <w:p w:rsidRDefault="00D201E2" w:rsidR="00D201E2" w:rsidRPr="009913AF">
      <w:r w:rsidRPr="009913AF"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  <w:r w:rsidR="00D65267" w:rsidRPr="009913AF">
        <w:t>Blaženki Prpić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63057C" w:rsidP="00D201E2" w:rsidR="0063057C"/>
    <w:p w:rsidRDefault="00CB6FCF" w:rsidP="00D201E2" w:rsidR="00D201E2" w:rsidRPr="009913AF">
      <w:r w:rsidRPr="009913AF">
        <w:t>Rijeka</w:t>
      </w:r>
      <w:r w:rsidR="00D37B9E">
        <w:t>, 31. siječnja 2017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661" w:rsidR="00273661">
      <w:r>
        <w:separator/>
      </w:r>
    </w:p>
  </w:endnote>
  <w:endnote w:id="0" w:type="continuationSeparator">
    <w:p w:rsidRDefault="00273661" w:rsidR="00273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3D8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661" w:rsidR="00273661">
      <w:r>
        <w:separator/>
      </w:r>
    </w:p>
  </w:footnote>
  <w:footnote w:id="0" w:type="continuationSeparator">
    <w:p w:rsidRDefault="00273661" w:rsidR="002736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  <w:r w:rsidR="0063057C">
      <w:t>-1483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3661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2888"/>
    <w:rsid w:val="003B3ACA"/>
    <w:rsid w:val="003C151A"/>
    <w:rsid w:val="003C6145"/>
    <w:rsid w:val="003C648F"/>
    <w:rsid w:val="003D4D24"/>
    <w:rsid w:val="003F2AE8"/>
    <w:rsid w:val="003F6232"/>
    <w:rsid w:val="00405724"/>
    <w:rsid w:val="00424E14"/>
    <w:rsid w:val="004306B4"/>
    <w:rsid w:val="0044464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1367"/>
    <w:rsid w:val="00533D8D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057C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82161"/>
    <w:rsid w:val="00791D70"/>
    <w:rsid w:val="007946BF"/>
    <w:rsid w:val="007958F2"/>
    <w:rsid w:val="00796152"/>
    <w:rsid w:val="007C1B97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333A4"/>
    <w:rsid w:val="00E34823"/>
    <w:rsid w:val="00E34AD6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1648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D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D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D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D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D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D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D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D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D5D87-10B8-41DD-8CF8-CAF6DA489D5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353</properties:Words>
  <properties:Characters>1700</properties:Characters>
  <properties:Lines>56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2017-01-31T09:40:00Z</dcterms:created>
  <dc:creator>M San Grupa</dc:creator>
  <cp:lastModifiedBy>Danijela Fumić</cp:lastModifiedBy>
  <cp:lastPrinted>2017-01-31T09:40:00Z</cp:lastPrinted>
  <dcterms:modified xmlns:xsi="http://www.w3.org/2001/XMLSchema-instance" xsi:type="dcterms:W3CDTF">2017-01-31T09:41:00Z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