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048c" w14:paraId="60a048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964E2E">
        <w:t>832</w:t>
      </w:r>
      <w:r w:rsidR="006B338C">
        <w:t>/1</w:t>
      </w:r>
      <w:r w:rsidR="00664993">
        <w:t>6</w:t>
      </w:r>
      <w:r w:rsidR="006B338C">
        <w:t>-</w:t>
      </w:r>
      <w:r w:rsidR="00964E2E">
        <w:t>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964E2E">
        <w:t>NARODNI LIST novinsko-izdavačka i trgovačka djelatnost d.d., Zadar, Poljana Zemaljskog Odbora 2, OIB: 22841683000</w:t>
      </w:r>
      <w:r w:rsidR="006B338C">
        <w:t xml:space="preserve">, </w:t>
      </w:r>
      <w:r w:rsidR="00964E2E">
        <w:t>1</w:t>
      </w:r>
      <w:r w:rsidR="00D10BC1">
        <w:t>3</w:t>
      </w:r>
      <w:r w:rsidR="00964E2E">
        <w:t>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E35A6F" w:rsidR="000302FB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964E2E">
        <w:t>NARODNI LIST novinsko-izdavačka i trgovačka djelatnost d.d., Zadar, Poljana Zemaljskog Odbora 2, OIB: 22841683000</w:t>
      </w:r>
      <w:r w:rsidR="00E35A6F">
        <w:t>.</w:t>
      </w:r>
    </w:p>
    <w:p w:rsidRDefault="00E35A6F" w:rsidP="00E35A6F" w:rsidR="00E35A6F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964E2E">
        <w:t>2. lipnja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964E2E">
        <w:t>NARODNI LIST novinsko-izdavačka i trgovačka djelatnost d.d., Zadar</w:t>
      </w:r>
      <w:r w:rsidR="008E4B67">
        <w:t>.</w:t>
      </w:r>
      <w:r w:rsidR="00964E2E">
        <w:t xml:space="preserve"> 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964E2E">
        <w:t>6. rujna</w:t>
      </w:r>
      <w:r w:rsidR="00513B95">
        <w:t xml:space="preserve"> 2016. </w:t>
      </w:r>
      <w:r w:rsidR="00964E2E">
        <w:t xml:space="preserve">Stečajni dužnik je dostavio </w:t>
      </w:r>
      <w:r w:rsidR="00C23D62">
        <w:t>Potvrdu</w:t>
      </w:r>
      <w:r w:rsidR="003B23F0">
        <w:t xml:space="preserve"> </w:t>
      </w:r>
      <w:r w:rsidR="00964E2E">
        <w:t xml:space="preserve"> Financijske agencije </w:t>
      </w:r>
      <w:r w:rsidR="003B23F0">
        <w:t xml:space="preserve">o </w:t>
      </w:r>
      <w:r w:rsidR="00C23D62">
        <w:t>blokadi računa i novčanih sredstava ovršenika</w:t>
      </w:r>
      <w:r w:rsidR="00D10BC1">
        <w:t xml:space="preserve"> iz koje </w:t>
      </w:r>
      <w:r w:rsidR="003B23F0">
        <w:t xml:space="preserve">proizlazi </w:t>
      </w:r>
      <w:r w:rsidR="00513B95">
        <w:t xml:space="preserve">da na dan </w:t>
      </w:r>
      <w:r w:rsidR="00964E2E">
        <w:t>6. rujna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964E2E">
        <w:t>1</w:t>
      </w:r>
      <w:r w:rsidR="00D10BC1">
        <w:t>3</w:t>
      </w:r>
      <w:r w:rsidR="00964E2E">
        <w:t>. rujna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964E2E" w:rsidP="0060535F" w:rsidR="00964E2E"/>
    <w:p w:rsidRDefault="00513B95" w:rsidP="0060535F" w:rsidR="00513B95" w:rsidRPr="000C3CA4"/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B9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964E2E">
          <w:t>832</w:t>
        </w:r>
        <w:r w:rsidR="00340B3E">
          <w:t>/16-</w:t>
        </w:r>
        <w:r w:rsidR="00964E2E">
          <w:t>11</w:t>
        </w:r>
      </w:p>
      <w:p w:rsidRDefault="00B54B96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F26E6"/>
    <w:rsid w:val="0021510A"/>
    <w:rsid w:val="0027651C"/>
    <w:rsid w:val="00340B3E"/>
    <w:rsid w:val="00350AC2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8E4B67"/>
    <w:rsid w:val="009217D3"/>
    <w:rsid w:val="00964E2E"/>
    <w:rsid w:val="009E05AD"/>
    <w:rsid w:val="00A57FE5"/>
    <w:rsid w:val="00A628BE"/>
    <w:rsid w:val="00A94666"/>
    <w:rsid w:val="00B54B96"/>
    <w:rsid w:val="00BE6C59"/>
    <w:rsid w:val="00C04AAD"/>
    <w:rsid w:val="00C052B0"/>
    <w:rsid w:val="00C23D62"/>
    <w:rsid w:val="00C431C4"/>
    <w:rsid w:val="00C55CCE"/>
    <w:rsid w:val="00D10BC1"/>
    <w:rsid w:val="00D21088"/>
    <w:rsid w:val="00D21F59"/>
    <w:rsid w:val="00DC56CB"/>
    <w:rsid w:val="00DF177E"/>
    <w:rsid w:val="00E07C33"/>
    <w:rsid w:val="00E33AB9"/>
    <w:rsid w:val="00E35A6F"/>
    <w:rsid w:val="00E504E7"/>
    <w:rsid w:val="00E632FE"/>
    <w:rsid w:val="00EE447B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B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B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B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B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B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B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B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B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NARODNI LIST novinsko-izdavačka i trgovačka djelatnost dioničko društvo</izvorni_sadrzaj>
    <derivirana_varijabla naziv="DomainObject.Predmet.ProtustrankaFormated_1">  NARODNI LIST novinsko-izdavačka i trgovačka djelatnost dioničko društvo</derivirana_varijabla>
  </DomainObject.Predmet.ProtustrankaFormated>
  <DomainObject.Predmet.ProtustrankaFormatedOIB>
    <izvorni_sadrzaj>  NARODNI LIST novinsko-izdavačka i trgovačka djelatnost dioničko društvo, OIB 22841683000</izvorni_sadrzaj>
    <derivirana_varijabla naziv="DomainObject.Predmet.ProtustrankaFormatedOIB_1">  NARODNI LIST novinsko-izdavačka i trgovačka djelatnost dioničko društvo, OIB 22841683000</derivirana_varijabla>
  </DomainObject.Predmet.ProtustrankaFormatedOIB>
  <DomainObject.Predmet.ProtustrankaFormatedWithAdress>
    <izvorni_sadrzaj> NARODNI LIST novinsko-izdavačka i trgovačka djelatnost dioničko društvo, Poljana Zemaljskog Odbora 2, 23000 Zadar</izvorni_sadrzaj>
    <derivirana_varijabla naziv="DomainObject.Predmet.ProtustrankaFormatedWithAdress_1"> NARODNI LIST novinsko-izdavačka i trgovačka djelatnost dioničko društvo, Poljana Zemaljskog Odbora 2, 23000 Zadar</derivirana_varijabla>
  </DomainObject.Predmet.ProtustrankaFormatedWithAdress>
  <DomainObject.Predmet.ProtustrankaFormatedWithAdressOIB>
    <izvorni_sadrzaj> NARODNI LIST novinsko-izdavačka i trgovačka djelatnost dioničko društvo, OIB 22841683000, Poljana Zemaljskog Odbora 2, 23000 Zadar</izvorni_sadrzaj>
    <derivirana_varijabla naziv="DomainObject.Predmet.ProtustrankaFormatedWithAdressOIB_1"> NARODNI LIST novinsko-izdavačka i trgovačka djelatnost dioničko društvo, OIB 22841683000, Poljana Zemaljskog Odbora 2, 23000 Zadar</derivirana_varijabla>
  </DomainObject.Predmet.ProtustrankaFormatedWithAdressOIB>
  <DomainObject.Predmet.ProtustrankaWithAdress>
    <izvorni_sadrzaj>NARODNI LIST novinsko-izdavačka i trgovačka djelatnost dioničko društvo Poljana Zemaljskog Odbora 2, 23000 Zadar</izvorni_sadrzaj>
    <derivirana_varijabla naziv="DomainObject.Predmet.ProtustrankaWithAdress_1">NARODNI LIST novinsko-izdavačka i trgovačka djelatnost dioničko društvo Poljana Zemaljskog Odbora 2, 23000 Zadar</derivirana_varijabla>
  </DomainObject.Predmet.ProtustrankaWithAdress>
  <DomainObject.Predmet.ProtustrankaWithAdressOIB>
    <izvorni_sadrzaj>NARODNI LIST novinsko-izdavačka i trgovačka djelatnost dioničko društvo, OIB 22841683000, Poljana Zemaljskog Odbora 2, 23000 Zadar</izvorni_sadrzaj>
    <derivirana_varijabla naziv="DomainObject.Predmet.ProtustrankaWithAdressOIB_1">NARODNI LIST novinsko-izdavačka i trgovačka djelatnost dioničko društvo, OIB 22841683000, Poljana Zemaljskog Odbora 2, 23000 Zadar</derivirana_varijabla>
  </DomainObject.Predmet.ProtustrankaWithAdressOIB>
  <DomainObject.Predmet.ProtustrankaNazivFormated>
    <izvorni_sadrzaj>NARODNI LIST novinsko-izdavačka i trgovačka djelatnost dioničko društvo</izvorni_sadrzaj>
    <derivirana_varijabla naziv="DomainObject.Predmet.ProtustrankaNazivFormated_1">NARODNI LIST novinsko-izdavačka i trgovačka djelatnost dioničko društvo</derivirana_varijabla>
  </DomainObject.Predmet.ProtustrankaNazivFormated>
  <DomainObject.Predmet.ProtustrankaNazivFormatedOIB>
    <izvorni_sadrzaj>NARODNI LIST novinsko-izdavačka i trgovačka djelatnost dioničko društvo, OIB 22841683000</izvorni_sadrzaj>
    <derivirana_varijabla naziv="DomainObject.Predmet.ProtustrankaNazivFormatedOIB_1">NARODNI LIST novinsko-izdavačka i trgovačka djelatnost dioničko društvo, OIB 22841683000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2876972.08</izvorni_sadrzaj>
    <derivirana_varijabla naziv="DomainObject.Predmet.TrenutnaVrijednost_1">2876972.08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NARODNI LIST novinsko-izdavačka i trgovačka djelatnost dioničko društvo</item>
    </izvorni_sadrzaj>
    <derivirana_varijabla naziv="DomainObject.Predmet.ProtuStrankaListFormated_1">
      <item>NARODNI LIST novinsko-izdavačka i trgovačka djelatnost dioničko društvo</item>
    </derivirana_varijabla>
  </DomainObject.Predmet.ProtuStrankaListFormated>
  <DomainObject.Predmet.ProtuStrankaListFormatedOIB>
    <izvorni_sadrzaj>
      <item>NARODNI LIST novinsko-izdavačka i trgovačka djelatnost dioničko društvo, OIB 22841683000</item>
    </izvorni_sadrzaj>
    <derivirana_varijabla naziv="DomainObject.Predmet.ProtuStrankaListFormatedOIB_1">
      <item>NARODNI LIST novinsko-izdavačka i trgovačka djelatnost dioničko društvo, OIB 22841683000</item>
    </derivirana_varijabla>
  </DomainObject.Predmet.ProtuStrankaListFormatedOIB>
  <DomainObject.Predmet.ProtuStrankaListFormatedWithAdress>
    <izvorni_sadrzaj>
      <item>NARODNI LIST novinsko-izdavačka i trgovačka djelatnost dioničko društvo, Poljana Zemaljskog Odbora 2, 23000 Zadar</item>
    </izvorni_sadrzaj>
    <derivirana_varijabla naziv="DomainObject.Predmet.ProtuStrankaListFormatedWithAdress_1">
      <item>NARODNI LIST novinsko-izdavačka i trgovačka djelatnost dioničko društvo, Poljana Zemaljskog Odbora 2, 23000 Zadar</item>
    </derivirana_varijabla>
  </DomainObject.Predmet.ProtuStrankaListFormatedWithAdress>
  <DomainObject.Predmet.ProtuStrankaListFormatedWithAdressOIB>
    <izvorni_sadrzaj>
      <item>NARODNI LIST novinsko-izdavačka i trgovačka djelatnost dioničko društvo, OIB 22841683000, Poljana Zemaljskog Odbora 2, 23000 Zadar</item>
    </izvorni_sadrzaj>
    <derivirana_varijabla naziv="DomainObject.Predmet.ProtuStrankaListFormatedWithAdressOIB_1">
      <item>NARODNI LIST novinsko-izdavačka i trgovačka djelatnost dioničko društvo, OIB 22841683000, Poljana Zemaljskog Odbora 2, 23000 Zadar</item>
    </derivirana_varijabla>
  </DomainObject.Predmet.ProtuStrankaListFormatedWithAdressOIB>
  <DomainObject.Predmet.ProtuStrankaListNazivFormated>
    <izvorni_sadrzaj>
      <item>NARODNI LIST novinsko-izdavačka i trgovačka djelatnost dioničko društvo</item>
    </izvorni_sadrzaj>
    <derivirana_varijabla naziv="DomainObject.Predmet.ProtuStrankaListNazivFormated_1">
      <item>NARODNI LIST novinsko-izdavačka i trgovačka djelatnost dioničko društvo</item>
    </derivirana_varijabla>
  </DomainObject.Predmet.ProtuStrankaListNazivFormated>
  <DomainObject.Predmet.ProtuStrankaListNazivFormatedOIB>
    <izvorni_sadrzaj>
      <item>NARODNI LIST novinsko-izdavačka i trgovačka djelatnost dioničko društvo, OIB 22841683000</item>
    </izvorni_sadrzaj>
    <derivirana_varijabla naziv="DomainObject.Predmet.ProtuStrankaListNazivFormatedOIB_1">
      <item>NARODNI LIST novinsko-izdavačka i trgovačka djelatnost dioničko društvo, OIB 22841683000</item>
    </derivirana_varijabla>
  </DomainObject.Predmet.ProtuStrankaListNazivFormatedOIB>
  <DomainObject.Predmet.OstaliListFormated>
    <izvorni_sadrzaj>
      <item>Novela Škulić-perinović</item>
    </izvorni_sadrzaj>
    <derivirana_varijabla naziv="DomainObject.Predmet.OstaliListFormated_1">
      <item>Novela Škulić-perinović</item>
    </derivirana_varijabla>
  </DomainObject.Predmet.OstaliListFormated>
  <DomainObject.Predmet.OstaliListFormatedOIB>
    <izvorni_sadrzaj>
      <item>Novela Škulić-perinović, OIB 48148782057</item>
    </izvorni_sadrzaj>
    <derivirana_varijabla naziv="DomainObject.Predmet.OstaliListFormatedOIB_1">
      <item>Novela Škulić-perinović, OIB 48148782057</item>
    </derivirana_varijabla>
  </DomainObject.Predmet.OstaliListFormatedOIB>
  <DomainObject.Predmet.OstaliListFormatedWithAdress>
    <izvorni_sadrzaj>
      <item>Novela Škulić-perinović, Obala Kneza Trpimira 9, 23000 Zadar</item>
    </izvorni_sadrzaj>
    <derivirana_varijabla naziv="DomainObject.Predmet.OstaliListFormatedWithAdress_1">
      <item>Novela Škulić-perinović, Obala Kneza Trpimira 9, 23000 Zadar</item>
    </derivirana_varijabla>
  </DomainObject.Predmet.OstaliListFormatedWithAdress>
  <DomainObject.Predmet.OstaliListFormatedWithAdressOIB>
    <izvorni_sadrzaj>
      <item>Novela Škulić-perinović, OIB 48148782057, Obala Kneza Trpimira 9, 23000 Zadar</item>
    </izvorni_sadrzaj>
    <derivirana_varijabla naziv="DomainObject.Predmet.OstaliListFormatedWithAdressOIB_1">
      <item>Novela Škulić-perinović, OIB 48148782057, Obala Kneza Trpimira 9, 23000 Zadar</item>
    </derivirana_varijabla>
  </DomainObject.Predmet.OstaliListFormatedWithAdressOIB>
  <DomainObject.Predmet.OstaliListNazivFormated>
    <izvorni_sadrzaj>
      <item>Novela Škulić-perinović</item>
    </izvorni_sadrzaj>
    <derivirana_varijabla naziv="DomainObject.Predmet.OstaliListNazivFormated_1">
      <item>Novela Škulić-perinović</item>
    </derivirana_varijabla>
  </DomainObject.Predmet.OstaliListNazivFormated>
  <DomainObject.Predmet.OstaliListNazivFormatedOIB>
    <izvorni_sadrzaj>
      <item>Novela Škulić-perinović, OIB 48148782057</item>
    </izvorni_sadrzaj>
    <derivirana_varijabla naziv="DomainObject.Predmet.OstaliListNazivFormatedOIB_1">
      <item>Novela Škulić-perinović, OIB 48148782057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NARODNI LIST novinsko-izdavačka i trgovačka djelatnost dioničko društvo</izvorni_sadrzaj>
    <derivirana_varijabla naziv="DomainObject.Predmet.ProtustrankaIDrugi_1">NARODNI LIST novinsko-izdavačka i trgovačka djelatnost dioničko društvo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NARODNI LIST novinsko-izdavačka i trgovačka djelatnost dioničko društvo, OIB 22841683000, Poljana Zemaljskog Odbora 2, 23000 Zadar</izvorni_sadrzaj>
    <derivirana_varijabla naziv="DomainObject.Predmet.ProtustrankaIDrugiAdressOIB_1">NARODNI LIST novinsko-izdavačka i trgovačka djelatnost dioničko društvo, OIB 22841683000, Poljana Zemaljskog Odbora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NARODNI LIST novinsko-izdavačka i trgovačka djelatnost dioničko društvo</item>
      <item>Novela Škulić-perinović</item>
    </izvorni_sadrzaj>
    <derivirana_varijabla naziv="DomainObject.Predmet.SudioniciListNaziv_1">
      <item>Financijska agencija</item>
      <item>NARODNI LIST novinsko-izdavačka i trgovačka djelatnost dioničko društvo</item>
      <item>Novela Škulić-perinović</item>
    </derivirana_varijabla>
  </DomainObject.Predmet.SudioniciListNaziv>
  <DomainObject.Predmet.SudioniciListAdressOIB>
    <izvorni_sadrzaj>
      <item>Financijska agencija, OIB 85821130368, Ivana Danila 4,23000 Zadar</item>
      <item>NARODNI LIST novinsko-izdavačka i trgovačka djelatnost dioničko društvo, OIB 22841683000, Poljana Zemaljskog Odbora 2,23000 Zadar</item>
      <item>Novela Škulić-perinović, OIB 48148782057, Obala Kneza Trpimira 9,23000 Zadar</item>
    </izvorni_sadrzaj>
    <derivirana_varijabla naziv="DomainObject.Predmet.SudioniciListAdressOIB_1">
      <item>Financijska agencija, OIB 85821130368, Ivana Danila 4,23000 Zadar</item>
      <item>NARODNI LIST novinsko-izdavačka i trgovačka djelatnost dioničko društvo, OIB 22841683000, Poljana Zemaljskog Odbora 2,23000 Zadar</item>
      <item>Novela Škulić-perinović, OIB 48148782057, Obala Kneza Trpimira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22841683000</item>
      <item>, OIB 48148782057</item>
    </izvorni_sadrzaj>
    <derivirana_varijabla naziv="DomainObject.Predmet.SudioniciListNazivOIB_1">
      <item>, OIB 85821130368</item>
      <item>, OIB 22841683000</item>
      <item>, OIB 48148782057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328</properties:Words>
  <properties:Characters>1694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2016-09-12T10:54:00Z</dcterms:created>
  <dc:creator>Ardena Bajlo</dc:creator>
  <cp:lastModifiedBy>wsadmin</cp:lastModifiedBy>
  <cp:lastPrinted>2016-07-13T08:03:00Z</cp:lastPrinted>
  <dcterms:modified xmlns:xsi="http://www.w3.org/2001/XMLSchema-instance" xsi:type="dcterms:W3CDTF">2016-09-16T08:23:00Z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