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c582" w14:paraId="c6ec58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25EF9">
        <w:t>RALO d.o.o., Velebitska 64, Split, OIB: 48336533624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25EF9">
        <w:t xml:space="preserve">RALO d.o.o., Velebitska 64, Split, OIB: 48336533624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25EF9">
        <w:rPr>
          <w:lang w:val="hr-HR"/>
        </w:rPr>
        <w:t>124.610,51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70209" w:rsidR="00473132">
    <w:pPr>
      <w:pStyle w:val="Zaglavlje"/>
      <w:jc w:val="center"/>
    </w:pPr>
  </w:p>
  <w:p w:rsidRDefault="00B7020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25EF9">
      <w:t>2507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619F8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0209"/>
    <w:rsid w:val="00B7506F"/>
    <w:rsid w:val="00BA677C"/>
    <w:rsid w:val="00C25EF9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0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St-2507/2015</izvorni_sadrzaj>
    <derivirana_varijabla naziv="DomainObject.Predmet.OznakaBroj_1">St-2507/2015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RALO društvo s ograničenom odgovornošću za proizvodnju, trgovinu i ugostiteljstvo</izvorni_sadrzaj>
    <derivirana_varijabla naziv="DomainObject.Predmet.ProtustrankaFormated_1">  RALO društvo s ograničenom odgovornošću za proizvodnju, trgovinu i ugostiteljstvo</derivirana_varijabla>
  </DomainObject.Predmet.ProtustrankaFormated>
  <DomainObject.Predmet.ProtustrankaFormatedOIB>
    <izvorni_sadrzaj>  RALO društvo s ograničenom odgovornošću za proizvodnju, trgovinu i ugostiteljstvo, OIB 48336533624</izvorni_sadrzaj>
    <derivirana_varijabla naziv="DomainObject.Predmet.ProtustrankaFormatedOIB_1">  RALO društvo s ograničenom odgovornošću za proizvodnju, trgovinu i ugostiteljstvo, OIB 48336533624</derivirana_varijabla>
  </DomainObject.Predmet.ProtustrankaFormatedOIB>
  <DomainObject.Predmet.ProtustrankaFormatedWithAdress>
    <izvorni_sadrzaj> RALO društvo s ograničenom odgovornošću za proizvodnju, trgovinu i ugostiteljstvo, Velebitska 64, 21000 Split</izvorni_sadrzaj>
    <derivirana_varijabla naziv="DomainObject.Predmet.ProtustrankaFormatedWithAdress_1"> RALO društvo s ograničenom odgovornošću za proizvodnju, trgovinu i ugostiteljstvo, Velebitska 64, 21000 Split</derivirana_varijabla>
  </DomainObject.Predmet.ProtustrankaFormatedWithAdress>
  <DomainObject.Predmet.ProtustrankaFormatedWithAdressOIB>
    <izvorni_sadrzaj> RALO društvo s ograničenom odgovornošću za proizvodnju, trgovinu i ugostiteljstvo, OIB 48336533624, Velebitska 64, 21000 Split</izvorni_sadrzaj>
    <derivirana_varijabla naziv="DomainObject.Predmet.ProtustrankaFormatedWithAdressOIB_1"> RALO društvo s ograničenom odgovornošću za proizvodnju, trgovinu i ugostiteljstvo, OIB 48336533624, Velebitska 64, 21000 Split</derivirana_varijabla>
  </DomainObject.Predmet.ProtustrankaFormatedWithAdressOIB>
  <DomainObject.Predmet.ProtustrankaWithAdress>
    <izvorni_sadrzaj>RALO društvo s ograničenom odgovornošću za proizvodnju, trgovinu i ugostiteljstvo Velebitska 64, 21000 Split</izvorni_sadrzaj>
    <derivirana_varijabla naziv="DomainObject.Predmet.ProtustrankaWithAdress_1">RALO društvo s ograničenom odgovornošću za proizvodnju, trgovinu i ugostiteljstvo Velebitska 64, 21000 Split</derivirana_varijabla>
  </DomainObject.Predmet.ProtustrankaWithAdress>
  <DomainObject.Predmet.ProtustrankaWithAdressOIB>
    <izvorni_sadrzaj>RALO društvo s ograničenom odgovornošću za proizvodnju, trgovinu i ugostiteljstvo, OIB 48336533624, Velebitska 64, 21000 Split</izvorni_sadrzaj>
    <derivirana_varijabla naziv="DomainObject.Predmet.ProtustrankaWithAdressOIB_1">RALO društvo s ograničenom odgovornošću za proizvodnju, trgovinu i ugostiteljstvo, OIB 48336533624, Velebitska 64, 21000 Split</derivirana_varijabla>
  </DomainObject.Predmet.ProtustrankaWithAdressOIB>
  <DomainObject.Predmet.ProtustrankaNazivFormated>
    <izvorni_sadrzaj>RALO društvo s ograničenom odgovornošću za proizvodnju, trgovinu i ugostiteljstvo</izvorni_sadrzaj>
    <derivirana_varijabla naziv="DomainObject.Predmet.ProtustrankaNazivFormated_1">RALO društvo s ograničenom odgovornošću za proizvodnju, trgovinu i ugostiteljstvo</derivirana_varijabla>
  </DomainObject.Predmet.ProtustrankaNazivFormated>
  <DomainObject.Predmet.ProtustrankaNazivFormatedOIB>
    <izvorni_sadrzaj>RALO društvo s ograničenom odgovornošću za proizvodnju, trgovinu i ugostiteljstvo, OIB 48336533624</izvorni_sadrzaj>
    <derivirana_varijabla naziv="DomainObject.Predmet.ProtustrankaNazivFormatedOIB_1">RALO društvo s ograničenom odgovornošću za proizvodnju, trgovinu i ugostiteljstvo, OIB 48336533624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124610.51</izvorni_sadrzaj>
    <derivirana_varijabla naziv="DomainObject.Predmet.TrenutnaVrijednost_1">124610.51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RALO društvo s ograničenom odgovornošću za proizvodnju, trgovinu i ugostiteljstvo</item>
    </izvorni_sadrzaj>
    <derivirana_varijabla naziv="DomainObject.Predmet.ProtuStrankaListFormated_1">
      <item>RALO društvo s ograničenom odgovornošću za proizvodnju, trgovinu i ugostiteljstvo</item>
    </derivirana_varijabla>
  </DomainObject.Predmet.ProtuStrankaListFormated>
  <DomainObject.Predmet.ProtuStrankaListFormatedOIB>
    <izvorni_sadrzaj>
      <item>RALO društvo s ograničenom odgovornošću za proizvodnju, trgovinu i ugostiteljstvo, OIB 48336533624</item>
    </izvorni_sadrzaj>
    <derivirana_varijabla naziv="DomainObject.Predmet.ProtuStrankaListFormatedOIB_1">
      <item>RALO društvo s ograničenom odgovornošću za proizvodnju, trgovinu i ugostiteljstvo, OIB 48336533624</item>
    </derivirana_varijabla>
  </DomainObject.Predmet.ProtuStrankaListFormatedOIB>
  <DomainObject.Predmet.ProtuStrankaListFormatedWithAdress>
    <izvorni_sadrzaj>
      <item>RALO društvo s ograničenom odgovornošću za proizvodnju, trgovinu i ugostiteljstvo, Velebitska 64, 21000 Split</item>
    </izvorni_sadrzaj>
    <derivirana_varijabla naziv="DomainObject.Predmet.ProtuStrankaListFormatedWithAdress_1">
      <item>RALO društvo s ograničenom odgovornošću za proizvodnju, trgovinu i ugostiteljstvo, Velebitska 64, 21000 Split</item>
    </derivirana_varijabla>
  </DomainObject.Predmet.ProtuStrankaListFormatedWithAdress>
  <DomainObject.Predmet.ProtuStrankaListFormatedWithAdressOIB>
    <izvorni_sadrzaj>
      <item>RALO društvo s ograničenom odgovornošću za proizvodnju, trgovinu i ugostiteljstvo, OIB 48336533624, Velebitska 64, 21000 Split</item>
    </izvorni_sadrzaj>
    <derivirana_varijabla naziv="DomainObject.Predmet.ProtuStrankaListFormatedWithAdressOIB_1">
      <item>RALO društvo s ograničenom odgovornošću za proizvodnju, trgovinu i ugostiteljstvo, OIB 48336533624, Velebitska 64, 21000 Split</item>
    </derivirana_varijabla>
  </DomainObject.Predmet.ProtuStrankaListFormatedWithAdressOIB>
  <DomainObject.Predmet.ProtuStrankaListNazivFormated>
    <izvorni_sadrzaj>
      <item>RALO društvo s ograničenom odgovornošću za proizvodnju, trgovinu i ugostiteljstvo</item>
    </izvorni_sadrzaj>
    <derivirana_varijabla naziv="DomainObject.Predmet.ProtuStrankaListNazivFormated_1">
      <item>RALO društvo s ograničenom odgovornošću za proizvodnju, trgovinu i ugostiteljstvo</item>
    </derivirana_varijabla>
  </DomainObject.Predmet.ProtuStrankaListNazivFormated>
  <DomainObject.Predmet.ProtuStrankaListNazivFormatedOIB>
    <izvorni_sadrzaj>
      <item>RALO društvo s ograničenom odgovornošću za proizvodnju, trgovinu i ugostiteljstvo, OIB 48336533624</item>
    </izvorni_sadrzaj>
    <derivirana_varijabla naziv="DomainObject.Predmet.ProtuStrankaListNazivFormatedOIB_1">
      <item>RALO društvo s ograničenom odgovornošću za proizvodnju, trgovinu i ugostiteljstvo, OIB 48336533624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RALO društvo s ograničenom odgovornošću za proizvodnju, trgovinu i ugostiteljstvo</izvorni_sadrzaj>
    <derivirana_varijabla naziv="DomainObject.Predmet.ProtustrankaIDrugi_1">RALO društvo s ograničenom odgovornošću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RALO društvo s ograničenom odgovornošću za proizvodnju, trgovinu i ugostiteljstvo, OIB 48336533624, Velebitska 64, 21000 Split</izvorni_sadrzaj>
    <derivirana_varijabla naziv="DomainObject.Predmet.ProtustrankaIDrugiAdressOIB_1">RALO društvo s ograničenom odgovornošću za proizvodnju, trgovinu i ugostiteljstvo, OIB 48336533624, Velebitska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RALO društvo s ograničenom odgovornošću za proizvodnju, trgovinu i ugostiteljstvo</item>
      <item>FINANCIJSKA AGENCIJA, RC SPLIT</item>
    </izvorni_sadrzaj>
    <derivirana_varijabla naziv="DomainObject.Predmet.SudioniciListNaziv_1">
      <item>RALO društvo s ograničenom odgovornošću za proizvodnju, trgovinu i ugostiteljstvo</item>
      <item>FINANCIJSKA AGENCIJA, RC SPLIT</item>
    </derivirana_varijabla>
  </DomainObject.Predmet.SudioniciListNaziv>
  <DomainObject.Predmet.SudioniciListAdressOIB>
    <izvorni_sadrzaj>
      <item>RALO društvo s ograničenom odgovornošću za proizvodnju, trgovinu i ugostiteljstvo, OIB 48336533624, Velebitska 64,21000 Split</item>
      <item>FINANCIJSKA AGENCIJA, RC SPLIT, OIB 85821130368, Mažuranićevo šetalište 24 b,21000 Split</item>
    </izvorni_sadrzaj>
    <derivirana_varijabla naziv="DomainObject.Predmet.SudioniciListAdressOIB_1">
      <item>RALO društvo s ograničenom odgovornošću za proizvodnju, trgovinu i ugostiteljstvo, OIB 48336533624, Velebitska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48336533624</item>
      <item>, OIB 85821130368</item>
    </izvorni_sadrzaj>
    <derivirana_varijabla naziv="DomainObject.Predmet.SudioniciListNazivOIB_1">
      <item>, OIB 48336533624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1715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2016-03-21T10:19:00Z</cp:lastPrinted>
  <dcterms:modified xmlns:xsi="http://www.w3.org/2001/XMLSchema-instance" xsi:type="dcterms:W3CDTF">2016-03-21T10:42:00Z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