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7230" w14:paraId="3127230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B33030">
        <w:t>161</w:t>
      </w:r>
      <w:r w:rsidR="00D005A0">
        <w:t>/2017</w:t>
      </w:r>
      <w:r>
        <w:t>-</w:t>
      </w:r>
      <w:r w:rsidR="00B33030">
        <w:t>5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21384">
        <w:t xml:space="preserve">JADRAN INVEST </w:t>
      </w:r>
      <w:r w:rsidR="00C21384" w:rsidRPr="005D3532">
        <w:t xml:space="preserve">d.o.o., </w:t>
      </w:r>
      <w:r w:rsidR="00C21384">
        <w:t>Zadar</w:t>
      </w:r>
      <w:r w:rsidR="00C21384" w:rsidRPr="005D3532">
        <w:t xml:space="preserve">, </w:t>
      </w:r>
      <w:r w:rsidR="00C21384">
        <w:t>Nikole Tesle 12 b</w:t>
      </w:r>
      <w:r w:rsidR="00C21384" w:rsidRPr="005D3532">
        <w:t xml:space="preserve">, OIB: </w:t>
      </w:r>
      <w:r w:rsidR="00C21384">
        <w:t>29833811975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C21384">
        <w:t>3</w:t>
      </w:r>
      <w:r w:rsidR="00E63BC4">
        <w:t xml:space="preserve">. </w:t>
      </w:r>
      <w:r w:rsidR="00B33030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32D7E" w:rsidP="00932D7E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932D7E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B1F98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2D7E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>
      <item>Didier Joseph Alberic de Witte</item>
    </izvorni_sadrzaj>
    <derivirana_varijabla naziv="DomainObject.Predmet.OstaliListFormated_1">
      <item>Didier Joseph Alberic de Witte</item>
    </derivirana_varijabla>
  </DomainObject.Predmet.OstaliListFormated>
  <DomainObject.Predmet.OstaliListFormatedOIB>
    <izvorni_sadrzaj>
      <item>Didier Joseph Alberic de Witte, OIB 60610970392</item>
    </izvorni_sadrzaj>
    <derivirana_varijabla naziv="DomainObject.Predmet.OstaliListFormatedOIB_1">
      <item>Didier Joseph Alberic de Witte, OIB 60610970392</item>
    </derivirana_varijabla>
  </DomainObject.Predmet.OstaliListFormatedOIB>
  <DomainObject.Predmet.OstaliListFormatedWithAdress>
    <izvorni_sadrzaj>
      <item>Didier Joseph Alberic de Witte</item>
    </izvorni_sadrzaj>
    <derivirana_varijabla naziv="DomainObject.Predmet.OstaliListFormatedWithAdress_1">
      <item>Didier Joseph Alberic de Witte</item>
    </derivirana_varijabla>
  </DomainObject.Predmet.OstaliListFormatedWithAdress>
  <DomainObject.Predmet.OstaliListFormatedWithAdressOIB>
    <izvorni_sadrzaj>
      <item>Didier Joseph Alberic de Witte, OIB 60610970392</item>
    </izvorni_sadrzaj>
    <derivirana_varijabla naziv="DomainObject.Predmet.OstaliListFormatedWithAdressOIB_1">
      <item>Didier Joseph Alberic de Witte, OIB 60610970392</item>
    </derivirana_varijabla>
  </DomainObject.Predmet.OstaliListFormatedWithAdressOIB>
  <DomainObject.Predmet.OstaliListNazivFormated>
    <izvorni_sadrzaj>
      <item>Didier Joseph Alberic de Witte</item>
    </izvorni_sadrzaj>
    <derivirana_varijabla naziv="DomainObject.Predmet.OstaliListNazivFormated_1">
      <item>Didier Joseph Alberic de Witte</item>
    </derivirana_varijabla>
  </DomainObject.Predmet.OstaliListNazivFormated>
  <DomainObject.Predmet.OstaliListNazivFormatedOIB>
    <izvorni_sadrzaj>
      <item>Didier Joseph Alberic de Witte, OIB 60610970392</item>
    </izvorni_sadrzaj>
    <derivirana_varijabla naziv="DomainObject.Predmet.OstaliListNazivFormatedOIB_1">
      <item>Didier Joseph Alberic de Witte, OIB 60610970392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  <item>Didier Joseph Alberic de Witte</item>
    </izvorni_sadrzaj>
    <derivirana_varijabla naziv="DomainObject.Predmet.SudioniciListNaziv_1">
      <item>JADRAN INVEST d.o.o. za graditeljstvo i trgovinu</item>
      <item>FINA</item>
      <item>Didier Joseph Alberic de Witte</item>
    </derivirana_varijabla>
  </DomainObject.Predmet.SudioniciListNaziv>
  <DomainObject.Predmet.SudioniciListAdressOIB>
    <izvorni_sadrzaj>
      <item>JADRAN INVEST d.o.o. za graditeljstvo i trgovinu, OIB 29833811975, Nikole Tesle 12/b,23000 Zadar</item>
      <item>FINA, OIB 85821130368</item>
      <item>Didier Joseph Alberic de Witte, OIB 60610970392</item>
    </izvorni_sadrzaj>
    <derivirana_varijabla naziv="DomainObject.Predmet.SudioniciListAdressOIB_1">
      <item>JADRAN INVEST d.o.o. za graditeljstvo i trgovinu, OIB 29833811975, Nikole Tesle 12/b,23000 Zadar</item>
      <item>FINA, OIB 85821130368</item>
      <item>Didier Joseph Alberic de Witte, OIB 60610970392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  <item>, OIB 60610970392</item>
    </izvorni_sadrzaj>
    <derivirana_varijabla naziv="DomainObject.Predmet.SudioniciListNazivOIB_1">
      <item>, OIB 29833811975</item>
      <item>, OIB 85821130368</item>
      <item>, OIB 60610970392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St-161/2018-2</izvorni_sadrzaj>
    <derivirana_varijabla naziv="DomainObject.PredzadnjaOdlukaIzPredmeta.Oznaka_1">St-161/2018-2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502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2018-10-03T08:27:00Z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2018-10-09T09:51:00Z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(St-161-18-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