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ae59" w14:paraId="84dae59" w:rsidRDefault="000C788D" w:rsidP="000C788D" w:rsidR="000C788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788D" w:rsidP="000C788D" w:rsidR="000C788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C788D" w:rsidP="000C788D" w:rsidR="000C78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C788D" w:rsidP="000C788D" w:rsidR="000C788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C788D" w:rsidP="000C788D" w:rsidR="000C788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C788D" w:rsidP="000C788D" w:rsidR="000C788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C788D" w:rsidP="000C788D" w:rsidR="000C788D" w:rsidRPr="005D578C">
      <w:pPr>
        <w:jc w:val="center"/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C788D" w:rsidP="000C788D" w:rsidR="000C788D" w:rsidRPr="005D578C">
      <w:pPr>
        <w:rPr>
          <w:rFonts w:cs="Times New Roman" w:eastAsia="Times New Roman"/>
          <w:szCs w:val="24"/>
        </w:rPr>
      </w:pPr>
    </w:p>
    <w:p w:rsidRDefault="000C788D" w:rsidP="000C788D" w:rsidR="000C788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F. SERENISSIMA d. o. o. Buje, Istarska 4, OIB </w:t>
      </w:r>
      <w:r w:rsidRPr="000C788D">
        <w:rPr>
          <w:rFonts w:cs="Times New Roman" w:eastAsia="Times New Roman"/>
        </w:rPr>
        <w:t>37875675571</w:t>
      </w:r>
      <w:r>
        <w:rPr>
          <w:rFonts w:cs="Times New Roman" w:eastAsia="Times New Roman"/>
        </w:rPr>
        <w:t xml:space="preserve">, MBS </w:t>
      </w:r>
      <w:r w:rsidRPr="000C788D">
        <w:rPr>
          <w:rFonts w:cs="Times New Roman" w:eastAsia="Times New Roman"/>
        </w:rPr>
        <w:t>130022511</w:t>
      </w:r>
      <w:r>
        <w:rPr>
          <w:rFonts w:cs="Times New Roman" w:eastAsia="Times New Roman"/>
          <w:szCs w:val="24"/>
        </w:rPr>
        <w:t>, 14. rujna 2017.</w:t>
      </w:r>
    </w:p>
    <w:p w:rsidRDefault="000C788D" w:rsidP="000C788D" w:rsidR="000C788D" w:rsidRPr="005D578C">
      <w:pPr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C788D" w:rsidP="000C788D" w:rsidR="000C788D" w:rsidRPr="005D578C">
      <w:pPr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F. SERENISSIMA d. o. o. Buje, Istarska 4, OIB </w:t>
      </w:r>
      <w:r w:rsidRPr="000C788D">
        <w:rPr>
          <w:rFonts w:cs="Times New Roman" w:eastAsia="Times New Roman"/>
        </w:rPr>
        <w:t>37875675571</w:t>
      </w:r>
      <w:r>
        <w:rPr>
          <w:rFonts w:cs="Times New Roman" w:eastAsia="Times New Roman"/>
        </w:rPr>
        <w:t xml:space="preserve">, MBS </w:t>
      </w:r>
      <w:r w:rsidRPr="000C788D">
        <w:rPr>
          <w:rFonts w:cs="Times New Roman" w:eastAsia="Times New Roman"/>
        </w:rPr>
        <w:t>130022511</w:t>
      </w:r>
      <w:r>
        <w:rPr>
          <w:rFonts w:cs="Times New Roman" w:eastAsia="Times New Roman"/>
          <w:szCs w:val="24"/>
        </w:rPr>
        <w:t>.</w:t>
      </w:r>
    </w:p>
    <w:p w:rsidRDefault="000C788D" w:rsidP="000C788D" w:rsidR="000C788D" w:rsidRPr="005D578C">
      <w:pPr>
        <w:rPr>
          <w:rFonts w:cs="Times New Roman" w:eastAsia="Times New Roman"/>
          <w:szCs w:val="24"/>
        </w:rPr>
      </w:pPr>
    </w:p>
    <w:p w:rsidRDefault="000C788D" w:rsidP="000C788D" w:rsidR="000C788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0C788D" w:rsidP="000C788D" w:rsidR="000C788D">
      <w:pPr>
        <w:rPr>
          <w:rFonts w:cs="Times New Roman" w:eastAsia="Times New Roman"/>
          <w:szCs w:val="20"/>
        </w:rPr>
      </w:pPr>
    </w:p>
    <w:p w:rsidRDefault="000C788D" w:rsidP="000C788D" w:rsidR="000C78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F. SERENISSIMA d. o. o. Buje, Istarska 4, OIB </w:t>
      </w:r>
      <w:r w:rsidRPr="000C788D">
        <w:rPr>
          <w:rFonts w:cs="Times New Roman" w:eastAsia="Times New Roman"/>
        </w:rPr>
        <w:t>37875675571</w:t>
      </w:r>
      <w:r>
        <w:rPr>
          <w:rFonts w:cs="Times New Roman" w:eastAsia="Times New Roman"/>
        </w:rPr>
        <w:t xml:space="preserve">, MBS </w:t>
      </w:r>
      <w:r w:rsidRPr="000C788D">
        <w:rPr>
          <w:rFonts w:cs="Times New Roman" w:eastAsia="Times New Roman"/>
        </w:rPr>
        <w:t>130022511</w:t>
      </w:r>
      <w:r>
        <w:rPr>
          <w:rFonts w:cs="Times New Roman" w:eastAsia="Times New Roman"/>
          <w:szCs w:val="24"/>
        </w:rPr>
        <w:t>.</w:t>
      </w:r>
    </w:p>
    <w:p w:rsidRDefault="000C788D" w:rsidP="000C788D" w:rsidR="000C788D">
      <w:pPr>
        <w:ind w:firstLine="709"/>
        <w:rPr>
          <w:rFonts w:cs="Times New Roman" w:eastAsia="Times New Roman"/>
          <w:szCs w:val="24"/>
        </w:rPr>
      </w:pPr>
    </w:p>
    <w:p w:rsidRDefault="000C788D" w:rsidP="000C788D" w:rsidR="000C788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F. SERENISSIMA d. o. o. Buje, Istarska 4, OIB </w:t>
      </w:r>
      <w:r w:rsidRPr="000C788D">
        <w:rPr>
          <w:rFonts w:cs="Times New Roman" w:eastAsia="Times New Roman"/>
        </w:rPr>
        <w:t>37875675571</w:t>
      </w:r>
      <w:r>
        <w:rPr>
          <w:rFonts w:cs="Times New Roman" w:eastAsia="Times New Roman"/>
        </w:rPr>
        <w:t xml:space="preserve">, MBS </w:t>
      </w:r>
      <w:r w:rsidRPr="000C788D">
        <w:rPr>
          <w:rFonts w:cs="Times New Roman" w:eastAsia="Times New Roman"/>
        </w:rPr>
        <w:t>130022511</w:t>
      </w:r>
      <w:r>
        <w:rPr>
          <w:rFonts w:cs="Times New Roman" w:eastAsia="Times New Roman"/>
          <w:szCs w:val="24"/>
        </w:rPr>
        <w:t>.</w:t>
      </w:r>
    </w:p>
    <w:p w:rsidRDefault="000C788D" w:rsidP="000C788D" w:rsidR="000C788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C788D" w:rsidP="000C788D" w:rsidR="000C788D" w:rsidRPr="005D578C">
      <w:pPr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C788D" w:rsidP="000C788D" w:rsidR="000C788D">
      <w:pPr>
        <w:ind w:firstLine="708"/>
        <w:rPr>
          <w:rFonts w:cs="Times New Roman" w:eastAsia="Times New Roman"/>
          <w:szCs w:val="24"/>
        </w:rPr>
      </w:pPr>
    </w:p>
    <w:p w:rsidRDefault="000C788D" w:rsidP="000C788D" w:rsidR="000C78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F. SERENISSIMA d. o. o. Buje</w:t>
      </w:r>
      <w:r>
        <w:rPr>
          <w:rFonts w:cs="Times New Roman" w:eastAsia="Times New Roman"/>
          <w:szCs w:val="24"/>
        </w:rPr>
        <w:t>.</w:t>
      </w:r>
    </w:p>
    <w:p w:rsidRDefault="000C788D" w:rsidP="000C788D" w:rsidR="000C788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srpnja 2017. imao neizvršene osnove za plaćanje u neprekinutom razdoblju od 120 dana u ukupnom iznosu 6.659,44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17.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St-399/2017-3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C788D" w:rsidP="000C788D" w:rsidR="000C78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C788D" w:rsidP="000C788D" w:rsidR="000C788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C788D" w:rsidP="000C788D" w:rsidR="000C788D" w:rsidRPr="005D578C">
      <w:pPr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C788D" w:rsidP="000C788D" w:rsidR="000C788D">
      <w:pPr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C788D" w:rsidP="000C788D" w:rsidR="000C788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3B3FB7">
        <w:rPr>
          <w:rFonts w:cs="Times New Roman" w:eastAsia="Times New Roman"/>
          <w:szCs w:val="24"/>
        </w:rPr>
        <w:t>, v.r.</w:t>
      </w:r>
    </w:p>
    <w:p w:rsidRDefault="000C788D" w:rsidP="000C788D" w:rsidR="000C788D">
      <w:pPr>
        <w:jc w:val="left"/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jc w:val="left"/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C788D" w:rsidP="000C788D" w:rsidR="000C788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C788D" w:rsidP="000C788D" w:rsidR="000C788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C788D" w:rsidP="000C788D" w:rsidR="000C788D">
      <w:pPr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rPr>
          <w:rFonts w:cs="Times New Roman" w:eastAsia="Times New Roman"/>
          <w:szCs w:val="24"/>
        </w:rPr>
      </w:pPr>
    </w:p>
    <w:p w:rsidRDefault="000C788D" w:rsidP="000C788D" w:rsidR="000C788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C788D" w:rsidP="000C788D" w:rsidR="000C7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C788D" w:rsidP="000C788D" w:rsidR="000C7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F. SERENISSIMA d. o. o. Buje, Istarska 4, </w:t>
      </w:r>
    </w:p>
    <w:p w:rsidRDefault="000C788D" w:rsidP="000C788D" w:rsidR="000C788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C788D" w:rsidP="000C788D" w:rsidR="000C7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C788D" w:rsidP="000C788D" w:rsidR="000C788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0C788D" w:rsidP="000C788D" w:rsidR="000C788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C788D" w:rsidP="000C788D" w:rsidR="000C7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C788D" w:rsidP="000C788D" w:rsidR="000C788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C788D" w:rsidP="000C788D" w:rsidR="000C788D"/>
    <w:p w:rsidRDefault="000C788D" w:rsidP="000C788D" w:rsidR="000C788D"/>
    <w:p w:rsidRDefault="000C788D" w:rsidP="000C788D" w:rsidR="000C788D"/>
    <w:p w:rsidRDefault="000C788D" w:rsidP="000C788D" w:rsidR="000C788D"/>
    <w:p w:rsidRDefault="000C788D" w:rsidP="000C788D" w:rsidR="000C788D"/>
    <w:p w:rsidRDefault="0034318E" w:rsidR="0034318E"/>
    <w:sectPr w:rsidSect="00330B1C" w:rsidR="0034318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88D" w:rsidP="000C788D" w:rsidR="000C788D">
      <w:r>
        <w:separator/>
      </w:r>
    </w:p>
  </w:endnote>
  <w:endnote w:id="0" w:type="continuationSeparator">
    <w:p w:rsidRDefault="000C788D" w:rsidP="000C788D" w:rsidR="000C7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88D" w:rsidP="000C788D" w:rsidR="000C788D">
      <w:r>
        <w:separator/>
      </w:r>
    </w:p>
  </w:footnote>
  <w:footnote w:id="0" w:type="continuationSeparator">
    <w:p w:rsidRDefault="000C788D" w:rsidP="000C788D" w:rsidR="000C7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88D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B3FB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St-399/2017-4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88D" w:rsidP="00330B1C" w:rsidR="00330B1C" w:rsidRPr="00970AE0">
    <w:pPr>
      <w:pStyle w:val="Zaglavlje"/>
      <w:jc w:val="right"/>
    </w:pPr>
    <w:r>
      <w:rPr>
        <w:szCs w:val="24"/>
      </w:rPr>
      <w:t>10 St-399/2017-4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511"/>
    <w:rsid w:val="000C788D"/>
    <w:rsid w:val="0034318E"/>
    <w:rsid w:val="003B3FB7"/>
    <w:rsid w:val="009D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88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78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C788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78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88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8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788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F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3FB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3F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3F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88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788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C788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78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88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78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788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F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3FB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3F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3F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SERENISSIMA d.o.o. BUJE</izvorni_sadrzaj>
    <derivirana_varijabla naziv="DomainObject.Predmet.ProtustrankaFormated_1">  F. SERENISSIMA d.o.o. BUJE</derivirana_varijabla>
  </DomainObject.Predmet.ProtustrankaFormated>
  <DomainObject.Predmet.ProtustrankaFormatedOIB>
    <izvorni_sadrzaj>  F. SERENISSIMA d.o.o. BUJE, OIB 37875675571</izvorni_sadrzaj>
    <derivirana_varijabla naziv="DomainObject.Predmet.ProtustrankaFormatedOIB_1">  F. SERENISSIMA d.o.o. BUJE, OIB 37875675571</derivirana_varijabla>
  </DomainObject.Predmet.ProtustrankaFormatedOIB>
  <DomainObject.Predmet.ProtustrankaFormatedWithAdress>
    <izvorni_sadrzaj> F. SERENISSIMA d.o.o. BUJE, Istarska 4, 52460 Buje</izvorni_sadrzaj>
    <derivirana_varijabla naziv="DomainObject.Predmet.ProtustrankaFormatedWithAdress_1"> F. SERENISSIMA d.o.o. BUJE, Istarska 4, 52460 Buje</derivirana_varijabla>
  </DomainObject.Predmet.ProtustrankaFormatedWithAdress>
  <DomainObject.Predmet.ProtustrankaFormatedWithAdressOIB>
    <izvorni_sadrzaj> F. SERENISSIMA d.o.o. BUJE, OIB 37875675571, Istarska 4, 52460 Buje</izvorni_sadrzaj>
    <derivirana_varijabla naziv="DomainObject.Predmet.ProtustrankaFormatedWithAdressOIB_1"> F. SERENISSIMA d.o.o. BUJE, OIB 37875675571, Istarska 4, 52460 Buje</derivirana_varijabla>
  </DomainObject.Predmet.ProtustrankaFormatedWithAdressOIB>
  <DomainObject.Predmet.ProtustrankaWithAdress>
    <izvorni_sadrzaj>F. SERENISSIMA d.o.o. BUJE Istarska 4, 52460 Buje</izvorni_sadrzaj>
    <derivirana_varijabla naziv="DomainObject.Predmet.ProtustrankaWithAdress_1">F. SERENISSIMA d.o.o. BUJE Istarska 4, 52460 Buje</derivirana_varijabla>
  </DomainObject.Predmet.ProtustrankaWithAdress>
  <DomainObject.Predmet.ProtustrankaWithAdressOIB>
    <izvorni_sadrzaj>F. SERENISSIMA d.o.o. BUJE, OIB 37875675571, Istarska 4, 52460 Buje</izvorni_sadrzaj>
    <derivirana_varijabla naziv="DomainObject.Predmet.ProtustrankaWithAdressOIB_1">F. SERENISSIMA d.o.o. BUJE, OIB 37875675571, Istarska 4, 52460 Buje</derivirana_varijabla>
  </DomainObject.Predmet.ProtustrankaWithAdressOIB>
  <DomainObject.Predmet.ProtustrankaNazivFormated>
    <izvorni_sadrzaj>F. SERENISSIMA d.o.o. BUJE</izvorni_sadrzaj>
    <derivirana_varijabla naziv="DomainObject.Predmet.ProtustrankaNazivFormated_1">F. SERENISSIMA d.o.o. BUJE</derivirana_varijabla>
  </DomainObject.Predmet.ProtustrankaNazivFormated>
  <DomainObject.Predmet.ProtustrankaNazivFormatedOIB>
    <izvorni_sadrzaj>F. SERENISSIMA d.o.o. BUJE, OIB 37875675571</izvorni_sadrzaj>
    <derivirana_varijabla naziv="DomainObject.Predmet.ProtustrankaNazivFormatedOIB_1">F. SERENISSIMA d.o.o. BUJE, OIB 37875675571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6659.44</izvorni_sadrzaj>
    <derivirana_varijabla naziv="DomainObject.Predmet.TrenutnaVrijednost_1">6659.44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SERENISSIMA d.o.o. BUJE</item>
    </izvorni_sadrzaj>
    <derivirana_varijabla naziv="DomainObject.Predmet.ProtuStrankaListFormated_1">
      <item>F. SERENISSIMA d.o.o. BUJE</item>
    </derivirana_varijabla>
  </DomainObject.Predmet.ProtuStrankaListFormated>
  <DomainObject.Predmet.ProtuStrankaListFormatedOIB>
    <izvorni_sadrzaj>
      <item>F. SERENISSIMA d.o.o. BUJE, OIB 37875675571</item>
    </izvorni_sadrzaj>
    <derivirana_varijabla naziv="DomainObject.Predmet.ProtuStrankaListFormatedOIB_1">
      <item>F. SERENISSIMA d.o.o. BUJE, OIB 37875675571</item>
    </derivirana_varijabla>
  </DomainObject.Predmet.ProtuStrankaListFormatedOIB>
  <DomainObject.Predmet.ProtuStrankaListFormatedWithAdress>
    <izvorni_sadrzaj>
      <item>F. SERENISSIMA d.o.o. BUJE, Istarska 4, 52460 Buje</item>
    </izvorni_sadrzaj>
    <derivirana_varijabla naziv="DomainObject.Predmet.ProtuStrankaListFormatedWithAdress_1">
      <item>F. SERENISSIMA d.o.o. BUJE, Istarska 4, 52460 Buje</item>
    </derivirana_varijabla>
  </DomainObject.Predmet.ProtuStrankaListFormatedWithAdress>
  <DomainObject.Predmet.ProtuStrankaListFormatedWithAdressOIB>
    <izvorni_sadrzaj>
      <item>F. SERENISSIMA d.o.o. BUJE, OIB 37875675571, Istarska 4, 52460 Buje</item>
    </izvorni_sadrzaj>
    <derivirana_varijabla naziv="DomainObject.Predmet.ProtuStrankaListFormatedWithAdressOIB_1">
      <item>F. SERENISSIMA d.o.o. BUJE, OIB 37875675571, Istarska 4, 52460 Buje</item>
    </derivirana_varijabla>
  </DomainObject.Predmet.ProtuStrankaListFormatedWithAdressOIB>
  <DomainObject.Predmet.ProtuStrankaListNazivFormated>
    <izvorni_sadrzaj>
      <item>F. SERENISSIMA d.o.o. BUJE</item>
    </izvorni_sadrzaj>
    <derivirana_varijabla naziv="DomainObject.Predmet.ProtuStrankaListNazivFormated_1">
      <item>F. SERENISSIMA d.o.o. BUJE</item>
    </derivirana_varijabla>
  </DomainObject.Predmet.ProtuStrankaListNazivFormated>
  <DomainObject.Predmet.ProtuStrankaListNazivFormatedOIB>
    <izvorni_sadrzaj>
      <item>F. SERENISSIMA d.o.o. BUJE, OIB 37875675571</item>
    </izvorni_sadrzaj>
    <derivirana_varijabla naziv="DomainObject.Predmet.ProtuStrankaListNazivFormatedOIB_1">
      <item>F. SERENISSIMA d.o.o. BUJE, OIB 37875675571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SERENISSIMA d.o.o. BUJE</izvorni_sadrzaj>
    <derivirana_varijabla naziv="DomainObject.Predmet.ProtustrankaIDrugi_1">F. SERENISSIMA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F. SERENISSIMA d.o.o. BUJE, OIB 37875675571, Istarska 4, 52460 Buje</izvorni_sadrzaj>
    <derivirana_varijabla naziv="DomainObject.Predmet.ProtustrankaIDrugiAdressOIB_1">F. SERENISSIMA d.o.o. BUJE, OIB 37875675571,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SERENISSIMA d.o.o. BUJE</item>
    </izvorni_sadrzaj>
    <derivirana_varijabla naziv="DomainObject.Predmet.SudioniciListNaziv_1">
      <item>FINANCIJSKA AGENCIJA, RC RIJEKA, PODRUŽNICA PULA, PULA</item>
      <item>F. SERENISSIMA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F. SERENISSIMA d.o.o. BUJE, OIB 37875675571, Istarska 4,52460 Buje</item>
    </izvorni_sadrzaj>
    <derivirana_varijabla naziv="DomainObject.Predmet.SudioniciListAdressOIB_1">
      <item>FINANCIJSKA AGENCIJA, RC RIJEKA, PODRUŽNICA PULA, PULA, OIB 85821130368, Giardini 5,52100 Pula</item>
      <item>F. SERENISSIMA d.o.o. BUJE, OIB 37875675571,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37875675571</item>
    </izvorni_sadrzaj>
    <derivirana_varijabla naziv="DomainObject.Predmet.SudioniciListNazivOIB_1">
      <item>, OIB 85821130368</item>
      <item>, OIB 37875675571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3574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2017-09-12T11:30:00Z</dcterms:created>
  <dc:creator>Morena Brajuha</dc:creator>
  <dc:description/>
  <cp:keywords/>
  <cp:lastModifiedBy>Sanja Lakošeljac</cp:lastModifiedBy>
  <cp:lastPrinted>2017-09-14T08:00:00Z</cp:lastPrinted>
  <dcterms:modified xmlns:xsi="http://www.w3.org/2001/XMLSchema-instance" xsi:type="dcterms:W3CDTF">2017-09-14T08:00:00Z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