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20ac" w14:paraId="21720ac" w:rsidRDefault="00352C33" w:rsidR="003C2CD5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8E1F9B" w:rsidR="003C2CD5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 pobjede 13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35000 Slavonski </w:t>
      </w:r>
      <w:r w:rsidRPr="008E1F9B">
        <w:rPr>
          <w:rFonts w:ascii="Times New Roman"/>
          <w:color w:val="000000"/>
        </w:rPr>
        <w:t xml:space="preserve">Brod      </w:t>
      </w:r>
      <w:r w:rsidRPr="008E1F9B">
        <w:rPr>
          <w:rFonts w:ascii="Times New Roman"/>
          <w:b/>
          <w:color w:val="000000"/>
        </w:rPr>
        <w:t xml:space="preserve">                                                  </w:t>
      </w:r>
      <w:r w:rsidR="008E1F9B" w:rsidRPr="008E1F9B">
        <w:rPr>
          <w:rFonts w:ascii="Times New Roman"/>
          <w:b/>
          <w:color w:val="000000"/>
        </w:rPr>
        <w:t xml:space="preserve">                </w:t>
      </w:r>
      <w:r w:rsidR="00C14D99">
        <w:rPr>
          <w:rFonts w:ascii="Times New Roman"/>
          <w:b/>
          <w:color w:val="000000"/>
        </w:rPr>
        <w:t xml:space="preserve">          Broj: 1/St-37/2011-369</w:t>
      </w: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, </w:t>
      </w:r>
      <w:r w:rsidR="008E1F9B">
        <w:rPr>
          <w:rFonts w:ascii="Times New Roman"/>
          <w:color w:val="000000"/>
        </w:rPr>
        <w:t>po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ajnoj sutkinji Vesni Vukeli</w:t>
      </w:r>
      <w:r w:rsidR="008E1F9B">
        <w:rPr>
          <w:rFonts w:ascii="Times New Roman"/>
          <w:color w:val="000000"/>
        </w:rPr>
        <w:t>ć</w:t>
      </w:r>
      <w:r w:rsidR="008E1F9B">
        <w:rPr>
          <w:rFonts w:ascii="Times New Roman"/>
          <w:color w:val="000000"/>
        </w:rPr>
        <w:t xml:space="preserve">, u </w:t>
      </w:r>
      <w:r w:rsidR="00776B57">
        <w:rPr>
          <w:rFonts w:ascii="Times New Roman"/>
          <w:color w:val="000000"/>
        </w:rPr>
        <w:t xml:space="preserve">nastavljenom </w:t>
      </w:r>
      <w:r w:rsidR="008E1F9B">
        <w:rPr>
          <w:rFonts w:ascii="Times New Roman"/>
          <w:color w:val="000000"/>
        </w:rPr>
        <w:t xml:space="preserve">postupku </w:t>
      </w:r>
      <w:r w:rsidR="00776B57">
        <w:rPr>
          <w:rFonts w:ascii="Times New Roman"/>
          <w:color w:val="000000"/>
        </w:rPr>
        <w:t>radi naknadne diobe</w:t>
      </w:r>
      <w:r w:rsidR="008E1F9B">
        <w:rPr>
          <w:rFonts w:ascii="Times New Roman"/>
          <w:color w:val="000000"/>
        </w:rPr>
        <w:t xml:space="preserve"> ste</w:t>
      </w:r>
      <w:r w:rsidR="008E1F9B">
        <w:rPr>
          <w:rFonts w:ascii="Times New Roman"/>
          <w:color w:val="000000"/>
        </w:rPr>
        <w:t>č</w:t>
      </w:r>
      <w:r w:rsidR="00776B57">
        <w:rPr>
          <w:rFonts w:ascii="Times New Roman"/>
          <w:color w:val="000000"/>
        </w:rPr>
        <w:t>ajne mase</w:t>
      </w:r>
      <w:r w:rsidR="008E1F9B">
        <w:rPr>
          <w:rFonts w:ascii="Times New Roman"/>
          <w:color w:val="000000"/>
        </w:rPr>
        <w:t xml:space="preserve"> iza JASINJE d.d.,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Slavonski Brod, 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F16AFB">
        <w:rPr>
          <w:rFonts w:ascii="Times New Roman"/>
          <w:color w:val="000000"/>
        </w:rPr>
        <w:t>š</w:t>
      </w:r>
      <w:r w:rsidR="00F16AFB">
        <w:rPr>
          <w:rFonts w:ascii="Times New Roman"/>
          <w:color w:val="000000"/>
        </w:rPr>
        <w:t>esnaeste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nekretnina  </w:t>
      </w:r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 xml:space="preserve">ajnog </w:t>
      </w:r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pravila o ovrsi, dana </w:t>
      </w:r>
      <w:r w:rsidR="00F16AFB">
        <w:rPr>
          <w:rFonts w:ascii="Times New Roman"/>
          <w:color w:val="000000"/>
        </w:rPr>
        <w:t>13. velja</w:t>
      </w:r>
      <w:r w:rsidR="00F16AFB">
        <w:rPr>
          <w:rFonts w:ascii="Times New Roman"/>
          <w:color w:val="000000"/>
        </w:rPr>
        <w:t>č</w:t>
      </w:r>
      <w:r w:rsidR="00F16AFB">
        <w:rPr>
          <w:rFonts w:ascii="Times New Roman"/>
          <w:color w:val="000000"/>
        </w:rPr>
        <w:t>e 2019.</w:t>
      </w:r>
    </w:p>
    <w:p w:rsidRDefault="003C2CD5" w:rsidR="003C2CD5">
      <w:pPr>
        <w:spacing w:after="0"/>
      </w:pP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j e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8E1F9B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F16AFB">
        <w:rPr>
          <w:rFonts w:ascii="Times New Roman"/>
          <w:color w:val="000000"/>
        </w:rPr>
        <w:t>š</w:t>
      </w:r>
      <w:r w:rsidR="00F16AFB">
        <w:rPr>
          <w:rFonts w:ascii="Times New Roman"/>
          <w:color w:val="000000"/>
        </w:rPr>
        <w:t>esnaesta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postupku,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propisa o ovrsi dijela imovine ste</w:t>
      </w:r>
      <w:r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ajne iza JASINJE d.d.,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Slavonski Brod, 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,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nekretnine i to:</w:t>
      </w:r>
      <w:r w:rsidR="00ED77D3"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A) upisane u zk.ul.12618 k.o.Slavonski Brod,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sa: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1.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6407/19, Oranica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10254m2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861.336,00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>ene vrijednosti, odnosno</w:t>
      </w:r>
      <w:r>
        <w:rPr>
          <w:rFonts w:ascii="Times New Roman"/>
          <w:color w:val="000000"/>
        </w:rPr>
        <w:t xml:space="preserve">  </w:t>
      </w:r>
      <w:r w:rsidR="00FF33C4">
        <w:rPr>
          <w:rFonts w:ascii="Times New Roman"/>
          <w:color w:val="000000"/>
        </w:rPr>
        <w:t>43.066,00</w:t>
      </w:r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2.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6407/26, Put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1065m2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38.340,00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1.917,00</w:t>
      </w:r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3. 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6410/2, Put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634m2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22.824,00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6463D7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6463D7">
        <w:rPr>
          <w:rFonts w:ascii="Times New Roman"/>
          <w:color w:val="000000"/>
        </w:rPr>
        <w:t>% 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1.141,20</w:t>
      </w:r>
      <w:r>
        <w:rPr>
          <w:rFonts w:ascii="Times New Roman"/>
          <w:color w:val="000000"/>
        </w:rPr>
        <w:t xml:space="preserve"> kn.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enim nekretninama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je pod br. Z-2695/02 od 20.5.2002.</w:t>
      </w:r>
      <w:r w:rsidR="00E46EDB">
        <w:rPr>
          <w:rFonts w:ascii="Times New Roman"/>
          <w:color w:val="000000"/>
        </w:rPr>
        <w:t>g.</w:t>
      </w:r>
      <w:r>
        <w:rPr>
          <w:rFonts w:ascii="Times New Roman"/>
          <w:color w:val="000000"/>
        </w:rPr>
        <w:t xml:space="preserve"> 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 je da je 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obavljen radi osiguranja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ivanja vjerovnika Croatia osiguranje d.d. Zagreb, Filijala Slav.Brod u iznosu od 10,518.260,76 kn s imena i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nika.</w:t>
      </w:r>
    </w:p>
    <w:p w:rsidRDefault="003C2CD5" w:rsidR="003C2CD5">
      <w:pPr>
        <w:spacing w:after="0"/>
      </w:pPr>
    </w:p>
    <w:p w:rsidRDefault="00F16AFB" w:rsidP="00F16AFB" w:rsidR="00F16AFB">
      <w:pPr>
        <w:spacing w:after="0"/>
        <w:jc w:val="right"/>
      </w:pPr>
      <w:r>
        <w:rPr>
          <w:rFonts w:ascii="Times New Roman"/>
          <w:b/>
          <w:color w:val="000000"/>
        </w:rPr>
        <w:t>Broj: 1/St-37/2011-369</w:t>
      </w:r>
    </w:p>
    <w:p w:rsidRDefault="00F16AFB" w:rsidR="00F16AFB">
      <w:pPr>
        <w:spacing w:after="0"/>
      </w:pPr>
    </w:p>
    <w:p w:rsidRDefault="00352C33" w:rsidR="003C2CD5">
      <w:pPr>
        <w:spacing w:after="0"/>
      </w:pPr>
      <w:r w:rsidRPr="00F16AFB">
        <w:rPr>
          <w:rFonts w:ascii="Times New Roman"/>
          <w:b/>
          <w:color w:val="000000"/>
        </w:rPr>
        <w:t>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r w:rsidR="00F16AFB">
        <w:rPr>
          <w:rFonts w:ascii="Times New Roman"/>
          <w:color w:val="000000"/>
        </w:rPr>
        <w:t>Š</w:t>
      </w:r>
      <w:r w:rsidR="00F16AFB">
        <w:rPr>
          <w:rFonts w:ascii="Times New Roman"/>
          <w:color w:val="000000"/>
        </w:rPr>
        <w:t>esnaesto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 na dan: </w:t>
      </w:r>
    </w:p>
    <w:p w:rsidRDefault="00F16AFB" w:rsidR="003C2CD5">
      <w:pPr>
        <w:spacing w:after="0"/>
      </w:pPr>
      <w:r>
        <w:rPr>
          <w:rFonts w:ascii="Times New Roman"/>
          <w:b/>
          <w:color w:val="000000"/>
        </w:rPr>
        <w:t>04. o</w:t>
      </w:r>
      <w:r>
        <w:rPr>
          <w:rFonts w:ascii="Times New Roman"/>
          <w:b/>
          <w:color w:val="000000"/>
        </w:rPr>
        <w:t>ž</w:t>
      </w:r>
      <w:r>
        <w:rPr>
          <w:rFonts w:ascii="Times New Roman"/>
          <w:b/>
          <w:color w:val="000000"/>
        </w:rPr>
        <w:t>ujka 2019</w:t>
      </w:r>
      <w:r w:rsidR="00E46EDB" w:rsidRPr="00E46EDB">
        <w:rPr>
          <w:rFonts w:ascii="Times New Roman"/>
          <w:b/>
          <w:color w:val="000000"/>
        </w:rPr>
        <w:t xml:space="preserve">. u </w:t>
      </w:r>
      <w:r>
        <w:rPr>
          <w:rFonts w:ascii="Times New Roman"/>
          <w:b/>
          <w:color w:val="000000"/>
        </w:rPr>
        <w:t>09,30</w:t>
      </w:r>
      <w:r w:rsidR="00E46EDB" w:rsidRPr="00E46EDB">
        <w:rPr>
          <w:rFonts w:ascii="Times New Roman"/>
          <w:b/>
          <w:color w:val="000000"/>
        </w:rPr>
        <w:t xml:space="preserve"> sati</w:t>
      </w:r>
      <w:r w:rsidR="00352C33">
        <w:rPr>
          <w:rFonts w:ascii="Times New Roman"/>
          <w:color w:val="000000"/>
        </w:rPr>
        <w:t>, u prostorijama Stalne slu</w:t>
      </w:r>
      <w:r w:rsidR="00352C33">
        <w:rPr>
          <w:rFonts w:ascii="Times New Roman"/>
          <w:color w:val="000000"/>
        </w:rPr>
        <w:t>ž</w:t>
      </w:r>
      <w:r w:rsidR="00352C33">
        <w:rPr>
          <w:rFonts w:ascii="Times New Roman"/>
          <w:color w:val="000000"/>
        </w:rPr>
        <w:t>be u Slav.Brodu, Trg pobjede 13/III, sudnica 89/III.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F16AFB">
        <w:rPr>
          <w:rFonts w:ascii="Times New Roman"/>
          <w:b/>
          <w:color w:val="000000"/>
        </w:rPr>
        <w:t>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etnim cijenama navedenim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ka, te se  ispod tih cijena se ne mogu prodavati na tom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Porezi u svezi s prodajom nekretnina,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aju se sukladno 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im poreznim propisima.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F16AFB">
        <w:rPr>
          <w:rFonts w:ascii="Times New Roman"/>
          <w:b/>
          <w:color w:val="000000"/>
        </w:rPr>
        <w:t>V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Pravo sudjelovanja na javnoj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imaju samo oni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</w:t>
      </w:r>
      <w:r w:rsidR="00E46EDB">
        <w:rPr>
          <w:rFonts w:ascii="Times New Roman"/>
          <w:color w:val="000000"/>
        </w:rPr>
        <w:t xml:space="preserve"> prodajne</w:t>
      </w:r>
      <w:r>
        <w:rPr>
          <w:rFonts w:ascii="Times New Roman"/>
          <w:color w:val="000000"/>
        </w:rPr>
        <w:t xml:space="preserve"> cijene,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sudskog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Osijeku br. IBAN HR31 2390001-1300000200 poziv na broj HR05 221-37-2011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                                                               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3C2CD5" w:rsidR="003C2CD5">
      <w:pPr>
        <w:spacing w:after="0"/>
      </w:pPr>
    </w:p>
    <w:p w:rsidRDefault="00352C33" w:rsidR="00F16AFB">
      <w:pPr>
        <w:spacing w:after="0"/>
      </w:pPr>
      <w:r w:rsidRPr="00E46EDB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352C33" w:rsidR="003C2CD5">
      <w:pPr>
        <w:spacing w:after="0"/>
        <w:rPr>
          <w:rFonts w:ascii="Times New Roman"/>
          <w:color w:val="000000"/>
        </w:rPr>
      </w:pPr>
      <w:r w:rsidRPr="00E46EDB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cjelokupni iznos kupovnine,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F16AFB" w:rsidR="00F16AFB">
      <w:pPr>
        <w:spacing w:after="0"/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Zainteresirane osobe mogu razgledati nekretninu i dokumentaciju vezanu za istu,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u Slav.Brodu, Trg pobjede 16/1, tel. 035-410-725.</w:t>
      </w:r>
    </w:p>
    <w:p w:rsidRDefault="003C2CD5" w:rsidR="003C2CD5">
      <w:pPr>
        <w:spacing w:after="0"/>
      </w:pPr>
    </w:p>
    <w:p w:rsidRDefault="008E1F9B" w:rsidP="00F16AFB" w:rsidR="006776A9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na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 stranici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suda.</w:t>
      </w:r>
    </w:p>
    <w:p w:rsidRDefault="006776A9" w:rsidP="00E46EDB" w:rsidR="006776A9">
      <w:pPr>
        <w:spacing w:after="0"/>
        <w:jc w:val="center"/>
        <w:rPr>
          <w:rFonts w:ascii="Times New Roman"/>
          <w:color w:val="000000"/>
        </w:rPr>
      </w:pPr>
    </w:p>
    <w:p w:rsidRDefault="00352C33" w:rsidP="00E46EDB" w:rsidR="003C2CD5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E46EDB" w:rsidP="00E46EDB" w:rsidR="00E46EDB">
      <w:pPr>
        <w:spacing w:after="0"/>
      </w:pPr>
    </w:p>
    <w:p w:rsidRDefault="00E46EDB" w:rsidP="00E46EDB" w:rsidR="00E46ED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>
        <w:rPr>
          <w:rFonts w:ascii="Times New Roman"/>
          <w:color w:val="000000"/>
        </w:rPr>
        <w:tab/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Slav.Brod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je nastaviti prodaju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</w:t>
      </w:r>
      <w:r w:rsidR="00094B3C">
        <w:rPr>
          <w:rFonts w:ascii="Times New Roman"/>
          <w:color w:val="000000"/>
        </w:rPr>
        <w:t>jenu propisa o ovrsi, nekretnina</w:t>
      </w:r>
      <w:r>
        <w:rPr>
          <w:rFonts w:ascii="Times New Roman"/>
          <w:color w:val="000000"/>
        </w:rPr>
        <w:t xml:space="preserve"> ozna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enih</w:t>
      </w:r>
      <w:r>
        <w:rPr>
          <w:rFonts w:ascii="Times New Roman"/>
          <w:color w:val="000000"/>
        </w:rPr>
        <w:t xml:space="preserve">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I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jer se tijekom ste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ajnog postupka nekretnine nisu mogle</w:t>
      </w:r>
      <w:r>
        <w:rPr>
          <w:rFonts w:ascii="Times New Roman"/>
          <w:color w:val="000000"/>
        </w:rPr>
        <w:t xml:space="preserve"> prodati niti na </w:t>
      </w:r>
      <w:r w:rsidR="00F16AFB">
        <w:rPr>
          <w:rFonts w:ascii="Times New Roman"/>
          <w:color w:val="000000"/>
        </w:rPr>
        <w:t>petnaestoj</w:t>
      </w:r>
      <w:r>
        <w:rPr>
          <w:rFonts w:ascii="Times New Roman"/>
          <w:color w:val="000000"/>
        </w:rPr>
        <w:t xml:space="preserve"> javnoj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bi, budu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nije bilo zainteresiranih kupaca.</w:t>
      </w:r>
    </w:p>
    <w:p w:rsidRDefault="00F16AFB" w:rsidR="00F16AFB">
      <w:pPr>
        <w:spacing w:after="0"/>
        <w:rPr>
          <w:rFonts w:ascii="Times New Roman"/>
          <w:color w:val="000000"/>
        </w:rPr>
      </w:pPr>
    </w:p>
    <w:p w:rsidRDefault="00F16AFB" w:rsidP="00F16AFB" w:rsidR="00F16AFB">
      <w:pPr>
        <w:spacing w:after="0"/>
        <w:jc w:val="right"/>
        <w:rPr>
          <w:rFonts w:ascii="Times New Roman"/>
          <w:b/>
          <w:color w:val="000000"/>
        </w:rPr>
      </w:pPr>
      <w:r>
        <w:rPr>
          <w:rFonts w:ascii="Times New Roman"/>
          <w:b/>
          <w:color w:val="000000"/>
        </w:rPr>
        <w:t>Broj: 1/St-37/2011-369</w:t>
      </w:r>
    </w:p>
    <w:p w:rsidRDefault="00F16AFB" w:rsidP="00F16AFB" w:rsidR="00F16AFB">
      <w:pPr>
        <w:spacing w:after="0"/>
        <w:jc w:val="right"/>
        <w:rPr>
          <w:rFonts w:ascii="Times New Roman"/>
          <w:b/>
          <w:color w:val="000000"/>
        </w:rPr>
      </w:pPr>
    </w:p>
    <w:p w:rsidRDefault="00F16AFB" w:rsidP="00F16AFB" w:rsidR="00F16AFB">
      <w:pPr>
        <w:spacing w:after="0"/>
        <w:jc w:val="right"/>
        <w:rPr>
          <w:rFonts w:ascii="Times New Roman"/>
          <w:color w:val="000000"/>
        </w:rPr>
      </w:pPr>
    </w:p>
    <w:p w:rsidRDefault="00E46EDB" w:rsidR="000A0E5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uz </w:t>
      </w:r>
      <w:r w:rsidR="00094B3C">
        <w:rPr>
          <w:rFonts w:ascii="Times New Roman"/>
          <w:color w:val="000000"/>
        </w:rPr>
        <w:t>po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etne cijene sukladno odluci vjerovnika sa zavr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nog ro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i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ta</w:t>
      </w:r>
      <w:r w:rsidR="00173EB2">
        <w:rPr>
          <w:rFonts w:ascii="Times New Roman"/>
          <w:color w:val="000000"/>
        </w:rPr>
        <w:t xml:space="preserve"> odr</w:t>
      </w:r>
      <w:r w:rsidR="00173EB2">
        <w:rPr>
          <w:rFonts w:ascii="Times New Roman"/>
          <w:color w:val="000000"/>
        </w:rPr>
        <w:t>ž</w:t>
      </w:r>
      <w:r w:rsidR="00173EB2">
        <w:rPr>
          <w:rFonts w:ascii="Times New Roman"/>
          <w:color w:val="000000"/>
        </w:rPr>
        <w:t>anog 20.velja</w:t>
      </w:r>
      <w:r w:rsidR="00173EB2">
        <w:rPr>
          <w:rFonts w:ascii="Times New Roman"/>
          <w:color w:val="000000"/>
        </w:rPr>
        <w:t>č</w:t>
      </w:r>
      <w:r w:rsidR="00173EB2">
        <w:rPr>
          <w:rFonts w:ascii="Times New Roman"/>
          <w:color w:val="000000"/>
        </w:rPr>
        <w:t>e 2017.g.</w:t>
      </w:r>
      <w:r w:rsidR="00094B3C">
        <w:rPr>
          <w:rFonts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357BEE" w:rsidR="00357BEE">
      <w:pPr>
        <w:spacing w:after="0"/>
        <w:rPr>
          <w:rFonts w:ascii="Times New Roman"/>
          <w:color w:val="000000"/>
        </w:rPr>
      </w:pPr>
    </w:p>
    <w:p w:rsidRDefault="00E67D0E" w:rsidP="000A0E5B" w:rsidR="00776B57">
      <w:pPr>
        <w:spacing w:after="0"/>
        <w:jc w:val="center"/>
      </w:pPr>
      <w:r>
        <w:rPr>
          <w:rFonts w:ascii="Times New Roman"/>
          <w:color w:val="000000"/>
        </w:rPr>
        <w:t xml:space="preserve">U Slavonskom </w:t>
      </w:r>
      <w:r w:rsidR="00F16AFB">
        <w:rPr>
          <w:rFonts w:ascii="Times New Roman"/>
          <w:color w:val="000000"/>
        </w:rPr>
        <w:t>Brodu 13. velja</w:t>
      </w:r>
      <w:r w:rsidR="00F16AFB">
        <w:rPr>
          <w:rFonts w:ascii="Times New Roman"/>
          <w:color w:val="000000"/>
        </w:rPr>
        <w:t>č</w:t>
      </w:r>
      <w:r w:rsidR="00F16AFB">
        <w:rPr>
          <w:rFonts w:ascii="Times New Roman"/>
          <w:color w:val="000000"/>
        </w:rPr>
        <w:t>e 2019.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</w:t>
      </w:r>
      <w:r w:rsidR="000A0E5B">
        <w:rPr>
          <w:rFonts w:ascii="Times New Roman"/>
          <w:color w:val="000000"/>
        </w:rPr>
        <w:t>A SUTKINJA</w:t>
      </w:r>
      <w:r>
        <w:rPr>
          <w:rFonts w:ascii="Times New Roman"/>
          <w:color w:val="000000"/>
        </w:rPr>
        <w:t>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</w:t>
      </w:r>
      <w:r>
        <w:rPr>
          <w:rFonts w:ascii="Times New Roman"/>
          <w:color w:val="000000"/>
        </w:rPr>
        <w:tab/>
        <w:t xml:space="preserve">               </w:t>
      </w:r>
      <w:r w:rsidR="000A0E5B">
        <w:rPr>
          <w:rFonts w:ascii="Times New Roman"/>
          <w:color w:val="000000"/>
        </w:rPr>
        <w:t xml:space="preserve">             </w:t>
      </w:r>
      <w:r>
        <w:rPr>
          <w:rFonts w:ascii="Times New Roman"/>
          <w:color w:val="000000"/>
        </w:rPr>
        <w:t>Vesna Vukeli</w:t>
      </w:r>
      <w:r>
        <w:rPr>
          <w:rFonts w:ascii="Times New Roman"/>
          <w:color w:val="000000"/>
        </w:rPr>
        <w:t>ć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NAPUTAK O PRAVNOM LIJEKU: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r w:rsidR="00776B57">
        <w:rPr>
          <w:rFonts w:ascii="Times New Roman"/>
          <w:color w:val="000000"/>
        </w:rPr>
        <w:t>.</w:t>
      </w:r>
    </w:p>
    <w:p w:rsidRDefault="000A0E5B" w:rsidP="000A0E5B" w:rsidR="000A0E5B">
      <w:pPr>
        <w:spacing w:after="0"/>
      </w:pP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>Dostaviti putem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ne stranice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suda:</w:t>
      </w: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0A0E5B" w:rsidP="00776B57" w:rsidR="003C2CD5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ni vjerovnik </w:t>
      </w:r>
      <w:r w:rsidR="00776B57">
        <w:rPr>
          <w:rFonts w:ascii="Times New Roman"/>
          <w:color w:val="000000"/>
        </w:rPr>
        <w:t>Croatia osiguranje d.d. Zagreb</w:t>
      </w:r>
    </w:p>
    <w:sectPr w:rsidSect="000A0E5B" w:rsidR="003C2CD5">
      <w:pgSz w:code="9" w:h="16840" w:w="11907"/>
      <w:pgMar w:gutter="0" w:footer="1021" w:header="1021" w:left="1701" w:bottom="1418" w:right="1134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3C2CD5"/>
    <w:rsid w:val="00094B3C"/>
    <w:rsid w:val="000A0E5B"/>
    <w:rsid w:val="00173EB2"/>
    <w:rsid w:val="002242BD"/>
    <w:rsid w:val="00277B3A"/>
    <w:rsid w:val="00352C33"/>
    <w:rsid w:val="00357BEE"/>
    <w:rsid w:val="003668C6"/>
    <w:rsid w:val="003852B8"/>
    <w:rsid w:val="003A36FD"/>
    <w:rsid w:val="003C2CD5"/>
    <w:rsid w:val="00562C76"/>
    <w:rsid w:val="006463D7"/>
    <w:rsid w:val="006776A9"/>
    <w:rsid w:val="006A3FF3"/>
    <w:rsid w:val="0071337C"/>
    <w:rsid w:val="00776B57"/>
    <w:rsid w:val="008E1F9B"/>
    <w:rsid w:val="00954AB1"/>
    <w:rsid w:val="00AE51F9"/>
    <w:rsid w:val="00C14D99"/>
    <w:rsid w:val="00C67449"/>
    <w:rsid w:val="00CA1733"/>
    <w:rsid w:val="00CE6F75"/>
    <w:rsid w:val="00D56350"/>
    <w:rsid w:val="00D647E1"/>
    <w:rsid w:val="00DA4BD0"/>
    <w:rsid w:val="00E433A7"/>
    <w:rsid w:val="00E46EDB"/>
    <w:rsid w:val="00E67D0E"/>
    <w:rsid w:val="00ED77D3"/>
    <w:rsid w:val="00F16AFB"/>
    <w:rsid w:val="00F25D14"/>
    <w:rsid w:val="00F661B1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33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33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-</izvorni_sadrzaj>
    <derivirana_varijabla naziv="DomainObject.Predmet.PrimjedbaSuca_1">29. DIO  , 30, 31,32  spis 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4471</properties:Characters>
  <properties:Lines>111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2019-02-13T07:14:00Z</dcterms:created>
  <dc:creator>eSpis</dc:creator>
  <cp:lastModifiedBy>wsadmin</cp:lastModifiedBy>
  <cp:lastPrinted>2019-02-13T07:21:00Z</cp:lastPrinted>
  <dcterms:modified xmlns:xsi="http://www.w3.org/2001/XMLSchema-instance" xsi:type="dcterms:W3CDTF">2019-02-13T07:30:00Z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ST 37-2011.docx)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