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CEEC99" w14:paraId="2E968337" w:rsidRDefault="000F111E" w:rsidR="000F111E" w:rsidRPr="008C3999">
      <w:pPr>
        <w15:collapsed w:val="false"/>
        <w:rPr>
          <w:rFonts w:cs="Arial" w:hAnsi="Arial" w:ascii="Arial"/>
          <w:sz w:val="22"/>
          <w:szCs w:val="22"/>
          <w:lang w:val="hr-HR"/>
        </w:rPr>
      </w:pPr>
      <w:bookmarkStart w:name="_GoBack" w:id="0"/>
      <w:bookmarkEnd w:id="0"/>
      <w:r w:rsidRPr="008C3999">
        <w:rPr>
          <w:rFonts w:cs="Arial" w:hAnsi="Arial" w:ascii="Arial"/>
          <w:sz w:val="22"/>
          <w:szCs w:val="22"/>
          <w:lang w:val="hr-HR"/>
        </w:rPr>
        <w:t xml:space="preserve">U Zagrebu, </w:t>
      </w:r>
      <w:r w:rsidR="00E97784">
        <w:rPr>
          <w:rFonts w:cs="Arial" w:hAnsi="Arial" w:ascii="Arial"/>
          <w:sz w:val="22"/>
          <w:szCs w:val="22"/>
          <w:lang w:val="hr-HR"/>
        </w:rPr>
        <w:t>16</w:t>
      </w:r>
      <w:r w:rsidRPr="008C3999">
        <w:rPr>
          <w:rFonts w:cs="Arial" w:hAnsi="Arial" w:ascii="Arial"/>
          <w:sz w:val="22"/>
          <w:szCs w:val="22"/>
          <w:lang w:val="hr-HR"/>
        </w:rPr>
        <w:t>.</w:t>
      </w:r>
      <w:r w:rsidR="00284056">
        <w:rPr>
          <w:rFonts w:cs="Arial" w:hAnsi="Arial" w:ascii="Arial"/>
          <w:sz w:val="22"/>
          <w:szCs w:val="22"/>
          <w:lang w:val="hr-HR"/>
        </w:rPr>
        <w:t>0</w:t>
      </w:r>
      <w:r w:rsidR="00E97784">
        <w:rPr>
          <w:rFonts w:cs="Arial" w:hAnsi="Arial" w:ascii="Arial"/>
          <w:sz w:val="22"/>
          <w:szCs w:val="22"/>
          <w:lang w:val="hr-HR"/>
        </w:rPr>
        <w:t>2</w:t>
      </w:r>
      <w:r w:rsidRPr="008C3999">
        <w:rPr>
          <w:rFonts w:cs="Arial" w:hAnsi="Arial" w:ascii="Arial"/>
          <w:sz w:val="22"/>
          <w:szCs w:val="22"/>
          <w:lang w:val="hr-HR"/>
        </w:rPr>
        <w:t>.201</w:t>
      </w:r>
      <w:r w:rsidR="00284056">
        <w:rPr>
          <w:rFonts w:cs="Arial" w:hAnsi="Arial" w:ascii="Arial"/>
          <w:sz w:val="22"/>
          <w:szCs w:val="22"/>
          <w:lang w:val="hr-HR"/>
        </w:rPr>
        <w:t>9</w:t>
      </w:r>
      <w:r w:rsidRPr="008C3999">
        <w:rPr>
          <w:rFonts w:cs="Arial" w:hAnsi="Arial" w:ascii="Arial"/>
          <w:sz w:val="22"/>
          <w:szCs w:val="22"/>
          <w:lang w:val="hr-HR"/>
        </w:rPr>
        <w:t>. godine</w:t>
      </w:r>
      <w:r w:rsidR="00797709" w:rsidRPr="008C3999">
        <w:rPr>
          <w:rFonts w:cs="Arial" w:hAnsi="Arial" w:ascii="Arial"/>
          <w:sz w:val="22"/>
          <w:szCs w:val="22"/>
          <w:lang w:val="hr-HR"/>
        </w:rPr>
        <w:tab/>
      </w:r>
      <w:r w:rsidR="00797709" w:rsidRPr="008C3999">
        <w:rPr>
          <w:rFonts w:cs="Arial" w:hAnsi="Arial" w:ascii="Arial"/>
          <w:sz w:val="22"/>
          <w:szCs w:val="22"/>
          <w:lang w:val="hr-HR"/>
        </w:rPr>
        <w:tab/>
      </w:r>
      <w:r w:rsidR="00797709" w:rsidRPr="008C3999">
        <w:rPr>
          <w:rFonts w:cs="Arial" w:hAnsi="Arial" w:ascii="Arial"/>
          <w:sz w:val="22"/>
          <w:szCs w:val="22"/>
          <w:lang w:val="hr-HR"/>
        </w:rPr>
        <w:tab/>
      </w:r>
      <w:r w:rsidR="00797709" w:rsidRPr="008C3999">
        <w:rPr>
          <w:rFonts w:cs="Arial" w:hAnsi="Arial" w:ascii="Arial"/>
          <w:sz w:val="22"/>
          <w:szCs w:val="22"/>
          <w:lang w:val="hr-HR"/>
        </w:rPr>
        <w:tab/>
      </w:r>
    </w:p>
    <w:p w14:textId="77777777" w14:paraId="5F34A47A" w:rsidRDefault="000F111E" w:rsidR="000F111E" w:rsidRPr="008C3999">
      <w:pPr>
        <w:rPr>
          <w:rFonts w:cs="Arial" w:hAnsi="Arial" w:ascii="Arial"/>
          <w:sz w:val="22"/>
          <w:szCs w:val="22"/>
          <w:lang w:val="hr-HR"/>
        </w:rPr>
      </w:pPr>
    </w:p>
    <w:p w14:textId="77777777" w14:paraId="0196D1D0" w:rsidRDefault="000F111E" w:rsidR="000F111E" w:rsidRPr="008C3999">
      <w:pPr>
        <w:rPr>
          <w:rFonts w:cs="Arial" w:hAnsi="Arial" w:ascii="Arial"/>
          <w:sz w:val="22"/>
          <w:szCs w:val="22"/>
          <w:lang w:val="hr-HR"/>
        </w:rPr>
      </w:pPr>
    </w:p>
    <w:p w14:textId="69C661A2" w14:paraId="11FBC4D9" w:rsidRDefault="000F111E" w:rsidR="000F111E">
      <w:pPr>
        <w:rPr>
          <w:rFonts w:cs="Arial" w:hAnsi="Arial" w:ascii="Arial"/>
          <w:sz w:val="22"/>
          <w:szCs w:val="22"/>
          <w:lang w:val="hr-HR"/>
        </w:rPr>
      </w:pPr>
    </w:p>
    <w:p w14:textId="5FB41394" w14:paraId="7A9C77FD" w:rsidRDefault="007C5BC7" w:rsidR="007C5BC7">
      <w:pPr>
        <w:rPr>
          <w:rFonts w:cs="Arial" w:hAnsi="Arial" w:ascii="Arial"/>
          <w:sz w:val="22"/>
          <w:szCs w:val="22"/>
          <w:lang w:val="hr-HR"/>
        </w:rPr>
      </w:pPr>
    </w:p>
    <w:p w14:textId="6EF52F19" w14:paraId="1A5FF98C" w:rsidRDefault="007C5BC7" w:rsidR="007C5BC7">
      <w:pPr>
        <w:rPr>
          <w:rFonts w:cs="Arial" w:hAnsi="Arial" w:ascii="Arial"/>
          <w:sz w:val="22"/>
          <w:szCs w:val="22"/>
          <w:lang w:val="hr-HR"/>
        </w:rPr>
      </w:pPr>
    </w:p>
    <w:p w14:textId="1BBCBA4F" w14:paraId="4F1CB79C" w:rsidRDefault="007C5BC7" w:rsidR="007C5BC7">
      <w:pPr>
        <w:rPr>
          <w:rFonts w:cs="Arial" w:hAnsi="Arial" w:ascii="Arial"/>
          <w:sz w:val="22"/>
          <w:szCs w:val="22"/>
          <w:lang w:val="hr-HR"/>
        </w:rPr>
      </w:pPr>
    </w:p>
    <w:p w14:textId="7C5840BA" w14:paraId="32442BFC" w:rsidRDefault="007C5BC7" w:rsidR="007C5BC7">
      <w:pPr>
        <w:rPr>
          <w:rFonts w:cs="Arial" w:hAnsi="Arial" w:ascii="Arial"/>
          <w:sz w:val="22"/>
          <w:szCs w:val="22"/>
          <w:lang w:val="hr-HR"/>
        </w:rPr>
      </w:pPr>
    </w:p>
    <w:p w14:textId="77777777" w14:paraId="60B82C22" w:rsidRDefault="007C5BC7" w:rsidR="007C5BC7" w:rsidRPr="008C3999">
      <w:pPr>
        <w:rPr>
          <w:rFonts w:cs="Arial" w:hAnsi="Arial" w:ascii="Arial"/>
          <w:sz w:val="22"/>
          <w:szCs w:val="22"/>
          <w:lang w:val="hr-HR"/>
        </w:rPr>
      </w:pPr>
    </w:p>
    <w:p w14:textId="77777777" w14:paraId="02BB79BA" w:rsidRDefault="00D61054" w:rsidR="00D61054" w:rsidRPr="008C3999">
      <w:pPr>
        <w:rPr>
          <w:rFonts w:cs="Arial" w:hAnsi="Arial" w:ascii="Arial"/>
          <w:sz w:val="22"/>
          <w:szCs w:val="22"/>
          <w:lang w:val="hr-HR"/>
        </w:rPr>
      </w:pPr>
    </w:p>
    <w:p w14:textId="0B3DB976" w14:paraId="5D1CF45E" w:rsidRDefault="0043288D" w:rsidP="00E97784" w:rsidR="0039405C">
      <w:pPr>
        <w:ind w:left="6372"/>
        <w:rPr>
          <w:rFonts w:cs="Arial" w:hAnsi="Arial" w:ascii="Arial"/>
          <w:sz w:val="22"/>
          <w:szCs w:val="22"/>
          <w:lang w:val="hr-HR"/>
        </w:rPr>
      </w:pPr>
      <w:r w:rsidRPr="00A13447">
        <w:rPr>
          <w:rFonts w:cs="Arial" w:hAnsi="Arial" w:ascii="Arial"/>
          <w:sz w:val="22"/>
          <w:szCs w:val="22"/>
          <w:lang w:val="hr-HR"/>
        </w:rPr>
        <w:t xml:space="preserve">TRGOVAČKI SUD U </w:t>
      </w:r>
      <w:r w:rsidR="00E97784">
        <w:rPr>
          <w:rFonts w:cs="Arial" w:hAnsi="Arial" w:ascii="Arial"/>
          <w:sz w:val="22"/>
          <w:szCs w:val="22"/>
          <w:lang w:val="hr-HR"/>
        </w:rPr>
        <w:t>ZAGREBU</w:t>
      </w:r>
    </w:p>
    <w:p w14:textId="0FFF8F51" w14:paraId="2B5B98C3" w:rsidRDefault="002F641C" w:rsidR="00F230E3">
      <w:pPr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  <w:t>Amruševa 2/II</w:t>
      </w:r>
    </w:p>
    <w:p w14:textId="366112BA" w14:paraId="5A29D0F2" w:rsidRDefault="002F641C" w:rsidR="002F641C">
      <w:pPr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  <w:t>Zagreb</w:t>
      </w:r>
    </w:p>
    <w:p w14:textId="492089B1" w14:paraId="74D541B1" w:rsidRDefault="00D50E58" w:rsidR="00D50E58">
      <w:pPr>
        <w:rPr>
          <w:rFonts w:cs="Arial" w:hAnsi="Arial" w:ascii="Arial"/>
          <w:sz w:val="22"/>
          <w:szCs w:val="22"/>
          <w:lang w:val="hr-HR"/>
        </w:rPr>
      </w:pPr>
    </w:p>
    <w:p w14:textId="79111392" w14:paraId="004F30D5" w:rsidRDefault="007C5BC7" w:rsidR="007C5BC7">
      <w:pPr>
        <w:rPr>
          <w:rFonts w:cs="Arial" w:hAnsi="Arial" w:ascii="Arial"/>
          <w:sz w:val="22"/>
          <w:szCs w:val="22"/>
          <w:lang w:val="hr-HR"/>
        </w:rPr>
      </w:pPr>
    </w:p>
    <w:p w14:textId="14820B44" w14:paraId="1F28D116" w:rsidRDefault="007C5BC7" w:rsidR="007C5BC7">
      <w:pPr>
        <w:rPr>
          <w:rFonts w:cs="Arial" w:hAnsi="Arial" w:ascii="Arial"/>
          <w:sz w:val="22"/>
          <w:szCs w:val="22"/>
          <w:lang w:val="hr-HR"/>
        </w:rPr>
      </w:pPr>
    </w:p>
    <w:p w14:textId="77777777" w14:paraId="5BF6ED4B" w:rsidRDefault="007C5BC7" w:rsidR="007C5BC7">
      <w:pPr>
        <w:rPr>
          <w:rFonts w:cs="Arial" w:hAnsi="Arial" w:ascii="Arial"/>
          <w:sz w:val="22"/>
          <w:szCs w:val="22"/>
          <w:lang w:val="hr-HR"/>
        </w:rPr>
      </w:pPr>
    </w:p>
    <w:p w14:textId="77777777" w14:paraId="5B9121B1" w:rsidRDefault="007C5BC7" w:rsidR="007C5BC7">
      <w:pPr>
        <w:rPr>
          <w:rFonts w:cs="Arial" w:hAnsi="Arial" w:ascii="Arial"/>
          <w:sz w:val="22"/>
          <w:szCs w:val="22"/>
          <w:lang w:val="hr-HR"/>
        </w:rPr>
      </w:pPr>
    </w:p>
    <w:p w14:textId="1524CF7E" w14:paraId="375F3D8A" w:rsidRDefault="00F230E3" w:rsidR="00D50E58" w:rsidRPr="008C3999">
      <w:pPr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Stečajni predmet:</w:t>
      </w:r>
    </w:p>
    <w:p w14:textId="77777777" w14:paraId="3AD799FB" w:rsidRDefault="0039405C" w:rsidR="0039405C" w:rsidRPr="008C3999">
      <w:pPr>
        <w:rPr>
          <w:rFonts w:cs="Arial" w:hAnsi="Arial" w:ascii="Arial"/>
          <w:sz w:val="22"/>
          <w:szCs w:val="22"/>
          <w:lang w:val="hr-HR"/>
        </w:rPr>
      </w:pPr>
    </w:p>
    <w:p w14:textId="0679DE5C" w14:paraId="4D628378" w:rsidRDefault="00F230E3" w:rsidP="002F641C" w:rsidR="002F641C" w:rsidRPr="002F641C">
      <w:pPr>
        <w:suppressAutoHyphens w:val="false"/>
        <w:overflowPunct/>
        <w:rPr>
          <w:rFonts w:cs="Arial" w:hAnsi="Arial" w:ascii="Arial"/>
          <w:color w:val="000000"/>
          <w:sz w:val="20"/>
          <w:szCs w:val="20"/>
          <w:lang w:eastAsia="hr-HR" w:val="hr-HR"/>
        </w:rPr>
      </w:pPr>
      <w:r>
        <w:rPr>
          <w:rFonts w:cs="Arial" w:hAnsi="Arial" w:ascii="Arial"/>
          <w:sz w:val="22"/>
          <w:szCs w:val="22"/>
          <w:lang w:val="hr-HR"/>
        </w:rPr>
        <w:t>Poslovni broj</w:t>
      </w:r>
      <w:r w:rsidR="000F45F8" w:rsidRPr="008C3999">
        <w:rPr>
          <w:rFonts w:cs="Arial" w:hAnsi="Arial" w:ascii="Arial"/>
          <w:sz w:val="22"/>
          <w:szCs w:val="22"/>
          <w:lang w:val="hr-HR"/>
        </w:rPr>
        <w:t xml:space="preserve">: </w:t>
      </w:r>
      <w:r w:rsidR="002F641C" w:rsidRPr="002F641C">
        <w:rPr>
          <w:rFonts w:cs="Arial" w:hAnsi="Arial" w:ascii="Arial"/>
          <w:color w:val="000000"/>
          <w:sz w:val="20"/>
          <w:szCs w:val="20"/>
          <w:lang w:eastAsia="hr-HR" w:val="hr-HR"/>
        </w:rPr>
        <w:t>St-2742/2018</w:t>
      </w:r>
    </w:p>
    <w:p w14:textId="77777777" w14:paraId="1E63CC19" w:rsidRDefault="00926205" w:rsidP="000F45F8" w:rsidR="00926205">
      <w:pPr>
        <w:rPr>
          <w:rFonts w:cs="Arial" w:hAnsi="Arial" w:ascii="Arial"/>
          <w:sz w:val="22"/>
          <w:szCs w:val="22"/>
          <w:lang w:val="hr-HR"/>
        </w:rPr>
      </w:pPr>
    </w:p>
    <w:p w14:textId="435450ED" w14:paraId="6272F389" w:rsidRDefault="000F45F8" w:rsidP="000F111E" w:rsidR="00926205">
      <w:pPr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Stečajni sudac: </w:t>
      </w:r>
      <w:r w:rsidR="002F641C">
        <w:rPr>
          <w:rFonts w:cs="Arial" w:hAnsi="Arial" w:ascii="Arial"/>
          <w:sz w:val="22"/>
          <w:szCs w:val="22"/>
          <w:lang w:val="hr-HR"/>
        </w:rPr>
        <w:t>Vesna Sremac Šoštar</w:t>
      </w:r>
    </w:p>
    <w:p w14:textId="77777777" w14:paraId="49C2B8F6" w:rsidRDefault="004126CB" w:rsidP="000F111E" w:rsidR="004126CB">
      <w:pPr>
        <w:rPr>
          <w:rFonts w:cs="Arial" w:hAnsi="Arial" w:ascii="Arial"/>
          <w:sz w:val="22"/>
          <w:szCs w:val="22"/>
          <w:lang w:val="hr-HR"/>
        </w:rPr>
      </w:pPr>
    </w:p>
    <w:p w14:textId="1C9E6EE6" w14:paraId="2F4518A5" w:rsidRDefault="000F111E" w:rsidP="000F111E" w:rsidR="000F111E" w:rsidRPr="008C3999">
      <w:pPr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>S</w:t>
      </w:r>
      <w:r w:rsidR="00D50E58">
        <w:rPr>
          <w:rFonts w:cs="Arial" w:hAnsi="Arial" w:ascii="Arial"/>
          <w:sz w:val="22"/>
          <w:szCs w:val="22"/>
          <w:lang w:val="hr-HR"/>
        </w:rPr>
        <w:t>tečajni dužnik</w:t>
      </w:r>
      <w:r w:rsidRPr="008C3999">
        <w:rPr>
          <w:rFonts w:cs="Arial" w:hAnsi="Arial" w:ascii="Arial"/>
          <w:sz w:val="22"/>
          <w:szCs w:val="22"/>
          <w:lang w:val="hr-HR"/>
        </w:rPr>
        <w:t>:</w:t>
      </w:r>
      <w:r w:rsidR="000F45F8">
        <w:rPr>
          <w:rFonts w:cs="Arial" w:hAnsi="Arial" w:ascii="Arial"/>
          <w:sz w:val="22"/>
          <w:szCs w:val="22"/>
          <w:lang w:val="hr-HR"/>
        </w:rPr>
        <w:t xml:space="preserve"> </w:t>
      </w:r>
      <w:r w:rsidR="00EE368F" w:rsidRPr="00EE368F">
        <w:rPr>
          <w:rFonts w:cs="Arial" w:hAnsi="Arial" w:ascii="Arial"/>
          <w:sz w:val="22"/>
          <w:szCs w:val="22"/>
          <w:lang w:val="hr-HR"/>
        </w:rPr>
        <w:t>Stečajna masa iza VILE BAREDINE d.o.o. u stečaju</w:t>
      </w:r>
      <w:r w:rsidR="00EE368F" w:rsidRPr="00EE368F">
        <w:rPr>
          <w:rFonts w:cs="Arial" w:hAnsi="Arial" w:ascii="Arial"/>
          <w:sz w:val="22"/>
          <w:szCs w:val="22"/>
          <w:lang w:val="hr-HR"/>
        </w:rPr>
        <w:tab/>
      </w:r>
      <w:r w:rsidR="00EE368F" w:rsidRPr="00EE368F">
        <w:rPr>
          <w:rFonts w:cs="Arial" w:hAnsi="Arial" w:ascii="Arial"/>
          <w:sz w:val="22"/>
          <w:szCs w:val="22"/>
          <w:lang w:val="hr-HR"/>
        </w:rPr>
        <w:tab/>
      </w:r>
      <w:r w:rsidR="00EE368F" w:rsidRPr="00EE368F">
        <w:rPr>
          <w:rFonts w:cs="Arial" w:hAnsi="Arial" w:ascii="Arial"/>
          <w:sz w:val="22"/>
          <w:szCs w:val="22"/>
          <w:lang w:val="hr-HR"/>
        </w:rPr>
        <w:tab/>
      </w:r>
      <w:r w:rsidR="00B9200F" w:rsidRPr="00B9200F">
        <w:rPr>
          <w:rFonts w:cs="Arial" w:hAnsi="Arial" w:ascii="Arial"/>
          <w:sz w:val="22"/>
          <w:szCs w:val="22"/>
          <w:lang w:val="hr-HR"/>
        </w:rPr>
        <w:tab/>
      </w:r>
    </w:p>
    <w:p w14:textId="51F94859" w14:paraId="08CF2BA4" w:rsidRDefault="00F230E3" w:rsidP="00F230E3" w:rsidR="000F111E" w:rsidRPr="008C3999">
      <w:pPr>
        <w:ind w:left="1416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   </w:t>
      </w:r>
      <w:r w:rsidR="000F111E" w:rsidRPr="008C3999">
        <w:rPr>
          <w:rFonts w:cs="Arial" w:hAnsi="Arial" w:ascii="Arial"/>
          <w:sz w:val="22"/>
          <w:szCs w:val="22"/>
          <w:lang w:val="hr-HR"/>
        </w:rPr>
        <w:t xml:space="preserve">OIB: </w:t>
      </w:r>
      <w:r w:rsidR="00EE368F" w:rsidRPr="00EE368F">
        <w:rPr>
          <w:rFonts w:cs="Arial" w:hAnsi="Arial" w:ascii="Arial"/>
          <w:sz w:val="22"/>
          <w:szCs w:val="22"/>
          <w:lang w:val="hr-HR"/>
        </w:rPr>
        <w:t>86997670427</w:t>
      </w:r>
    </w:p>
    <w:p w14:textId="59BAFED7" w14:paraId="5F1D4056" w:rsidRDefault="00F230E3" w:rsidP="00D03710" w:rsidR="00E74780">
      <w:pPr>
        <w:ind w:firstLine="708" w:left="708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   </w:t>
      </w:r>
      <w:r w:rsidR="00D03710">
        <w:rPr>
          <w:rFonts w:cs="Arial" w:hAnsi="Arial" w:ascii="Arial"/>
          <w:sz w:val="22"/>
          <w:szCs w:val="22"/>
          <w:lang w:val="hr-HR"/>
        </w:rPr>
        <w:t>Pavla Hatza 10</w:t>
      </w:r>
    </w:p>
    <w:p w14:textId="0B039E79" w14:paraId="75CF661A" w:rsidRDefault="00D03710" w:rsidP="00D03710" w:rsidR="00D03710" w:rsidRPr="008C3999">
      <w:pPr>
        <w:ind w:firstLine="708" w:left="708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   Zagreb</w:t>
      </w:r>
    </w:p>
    <w:p w14:textId="77777777" w14:paraId="3A85BBC1" w:rsidRDefault="000F111E" w:rsidR="000F111E" w:rsidRPr="008C3999">
      <w:pPr>
        <w:rPr>
          <w:rFonts w:cs="Arial" w:hAnsi="Arial" w:ascii="Arial"/>
          <w:sz w:val="22"/>
          <w:szCs w:val="22"/>
          <w:lang w:val="hr-HR"/>
        </w:rPr>
      </w:pPr>
    </w:p>
    <w:p w14:textId="39BBDF91" w14:paraId="3780BE2B" w:rsidRDefault="000F111E" w:rsidR="000F111E" w:rsidRPr="008C3999">
      <w:pPr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>P</w:t>
      </w:r>
      <w:r w:rsidR="00D50E58">
        <w:rPr>
          <w:rFonts w:cs="Arial" w:hAnsi="Arial" w:ascii="Arial"/>
          <w:sz w:val="22"/>
          <w:szCs w:val="22"/>
          <w:lang w:val="hr-HR"/>
        </w:rPr>
        <w:t>redmet</w:t>
      </w:r>
      <w:r w:rsidRPr="008C3999">
        <w:rPr>
          <w:rFonts w:cs="Arial" w:hAnsi="Arial" w:ascii="Arial"/>
          <w:sz w:val="22"/>
          <w:szCs w:val="22"/>
          <w:lang w:val="hr-HR"/>
        </w:rPr>
        <w:t xml:space="preserve">: Izvješće stečajnog upravitelja o gospodarskom položaju dužnika i njegovim uzrocima, </w:t>
      </w:r>
    </w:p>
    <w:p w14:textId="2A6A398A" w14:paraId="610C5667" w:rsidRDefault="000F111E" w:rsidP="00D61054" w:rsidR="000F111E" w:rsidRPr="008C3999">
      <w:pPr>
        <w:ind w:left="708"/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 xml:space="preserve">    o tijeku stečajnog postupka i </w:t>
      </w:r>
      <w:r w:rsidR="00D61054" w:rsidRPr="008C3999">
        <w:rPr>
          <w:rFonts w:cs="Arial" w:hAnsi="Arial" w:ascii="Arial"/>
          <w:sz w:val="22"/>
          <w:szCs w:val="22"/>
          <w:lang w:val="hr-HR"/>
        </w:rPr>
        <w:t>stanju stečajne mase</w:t>
      </w:r>
      <w:r w:rsidR="00780584" w:rsidRPr="008C3999">
        <w:rPr>
          <w:rFonts w:cs="Arial" w:hAnsi="Arial" w:ascii="Arial"/>
          <w:sz w:val="22"/>
          <w:szCs w:val="22"/>
          <w:lang w:val="hr-HR"/>
        </w:rPr>
        <w:t xml:space="preserve"> – za </w:t>
      </w:r>
      <w:r w:rsidR="00E74780" w:rsidRPr="008C3999">
        <w:rPr>
          <w:rFonts w:cs="Arial" w:hAnsi="Arial" w:ascii="Arial"/>
          <w:sz w:val="22"/>
          <w:szCs w:val="22"/>
          <w:lang w:val="hr-HR"/>
        </w:rPr>
        <w:t>i</w:t>
      </w:r>
      <w:r w:rsidR="00FB54A3" w:rsidRPr="008C3999">
        <w:rPr>
          <w:rFonts w:cs="Arial" w:hAnsi="Arial" w:ascii="Arial"/>
          <w:sz w:val="22"/>
          <w:szCs w:val="22"/>
          <w:lang w:val="hr-HR"/>
        </w:rPr>
        <w:t>zvještajn</w:t>
      </w:r>
      <w:r w:rsidR="00E74780" w:rsidRPr="008C3999">
        <w:rPr>
          <w:rFonts w:cs="Arial" w:hAnsi="Arial" w:ascii="Arial"/>
          <w:sz w:val="22"/>
          <w:szCs w:val="22"/>
          <w:lang w:val="hr-HR"/>
        </w:rPr>
        <w:t>o</w:t>
      </w:r>
      <w:r w:rsidR="00780584" w:rsidRPr="008C3999">
        <w:rPr>
          <w:rFonts w:cs="Arial" w:hAnsi="Arial" w:ascii="Arial"/>
          <w:sz w:val="22"/>
          <w:szCs w:val="22"/>
          <w:lang w:val="hr-HR"/>
        </w:rPr>
        <w:t xml:space="preserve"> ročište</w:t>
      </w:r>
    </w:p>
    <w:p w14:textId="77777777" w14:paraId="315BA501" w:rsidRDefault="001E0606" w:rsidP="00D61054" w:rsidR="001E0606" w:rsidRPr="008C3999">
      <w:pPr>
        <w:rPr>
          <w:rFonts w:cs="Arial" w:hAnsi="Arial" w:ascii="Arial"/>
          <w:sz w:val="22"/>
          <w:szCs w:val="22"/>
          <w:lang w:val="hr-HR"/>
        </w:rPr>
      </w:pPr>
    </w:p>
    <w:p w14:textId="785176E7" w14:paraId="23D5ED4F" w:rsidRDefault="001E0606" w:rsidP="00D61054" w:rsidR="00D61054" w:rsidRPr="008C3999">
      <w:pPr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>P</w:t>
      </w:r>
      <w:r w:rsidR="00D50E58">
        <w:rPr>
          <w:rFonts w:cs="Arial" w:hAnsi="Arial" w:ascii="Arial"/>
          <w:sz w:val="22"/>
          <w:szCs w:val="22"/>
          <w:lang w:val="hr-HR"/>
        </w:rPr>
        <w:t>rilog</w:t>
      </w:r>
      <w:r w:rsidRPr="008C3999">
        <w:rPr>
          <w:rFonts w:cs="Arial" w:hAnsi="Arial" w:ascii="Arial"/>
          <w:sz w:val="22"/>
          <w:szCs w:val="22"/>
          <w:lang w:val="hr-HR"/>
        </w:rPr>
        <w:t>: navedeno u izvješću</w:t>
      </w:r>
    </w:p>
    <w:p w14:textId="77777777" w14:paraId="60FDB049" w:rsidRDefault="00D61054" w:rsidP="00D61054" w:rsidR="00D61054" w:rsidRPr="008C3999">
      <w:pPr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>______________________________________________________________________________</w:t>
      </w:r>
    </w:p>
    <w:p w14:textId="77777777" w14:paraId="7F60D062" w:rsidRDefault="00D61054" w:rsidP="00D61054" w:rsidR="00D61054" w:rsidRPr="008C3999">
      <w:pPr>
        <w:rPr>
          <w:rFonts w:cs="Arial" w:hAnsi="Arial" w:ascii="Arial"/>
          <w:sz w:val="22"/>
          <w:szCs w:val="22"/>
          <w:lang w:val="hr-HR"/>
        </w:rPr>
      </w:pPr>
    </w:p>
    <w:p w14:textId="0C2BD811" w14:paraId="40274712" w:rsidRDefault="00D61054" w:rsidP="00780584" w:rsidR="00D61054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>Na temelju odredbi Stečajnog zakona (NN 71/15</w:t>
      </w:r>
      <w:r w:rsidR="00AB044C">
        <w:rPr>
          <w:rFonts w:cs="Arial" w:hAnsi="Arial" w:ascii="Arial"/>
          <w:sz w:val="22"/>
          <w:szCs w:val="22"/>
          <w:lang w:val="hr-HR"/>
        </w:rPr>
        <w:t xml:space="preserve"> i 104/17</w:t>
      </w:r>
      <w:r w:rsidRPr="008C3999">
        <w:rPr>
          <w:rFonts w:cs="Arial" w:hAnsi="Arial" w:ascii="Arial"/>
          <w:sz w:val="22"/>
          <w:szCs w:val="22"/>
          <w:lang w:val="hr-HR"/>
        </w:rPr>
        <w:t xml:space="preserve">) stečajni upravitelj podnosi </w:t>
      </w:r>
      <w:r w:rsidR="00780584" w:rsidRPr="008C3999">
        <w:rPr>
          <w:rFonts w:cs="Arial" w:hAnsi="Arial" w:ascii="Arial"/>
          <w:sz w:val="22"/>
          <w:szCs w:val="22"/>
          <w:lang w:val="hr-HR"/>
        </w:rPr>
        <w:t xml:space="preserve">izvješće </w:t>
      </w:r>
      <w:r w:rsidRPr="008C3999">
        <w:rPr>
          <w:rFonts w:cs="Arial" w:hAnsi="Arial" w:ascii="Arial"/>
          <w:sz w:val="22"/>
          <w:szCs w:val="22"/>
          <w:lang w:val="hr-HR"/>
        </w:rPr>
        <w:t>o gospodarskom položaju dužnika i njegovim uzrocima, o tijeku stečajnog postupka i stanju stečajne mase.</w:t>
      </w:r>
    </w:p>
    <w:p w14:textId="69857546" w14:paraId="3DDE66F7" w:rsidRDefault="00D61054" w:rsidP="00780584" w:rsidR="00D61054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24C99800" w14:paraId="3FF0DF76" w:rsidRDefault="00486178" w:rsidP="00780584" w:rsidR="00840DBD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 xml:space="preserve">1. </w:t>
      </w:r>
      <w:r w:rsidR="00840DBD" w:rsidRPr="008C3999">
        <w:rPr>
          <w:rFonts w:cs="Arial" w:hAnsi="Arial" w:ascii="Arial"/>
          <w:sz w:val="22"/>
          <w:szCs w:val="22"/>
          <w:lang w:val="hr-HR"/>
        </w:rPr>
        <w:t>UVODNI DIO:</w:t>
      </w:r>
    </w:p>
    <w:p w14:textId="5AD84FCF" w14:paraId="6CA9170B" w:rsidRDefault="00840DBD" w:rsidP="00780584" w:rsidR="00840DBD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1134AFAA" w14:paraId="3189D170" w:rsidRDefault="00486178" w:rsidP="00840DBD" w:rsidR="00840DBD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>R</w:t>
      </w:r>
      <w:r w:rsidR="00840DBD" w:rsidRPr="008C3999">
        <w:rPr>
          <w:rFonts w:cs="Arial" w:hAnsi="Arial" w:ascii="Arial"/>
          <w:sz w:val="22"/>
          <w:szCs w:val="22"/>
          <w:lang w:val="hr-HR"/>
        </w:rPr>
        <w:t xml:space="preserve">ješenjem Trgovačkog suda u </w:t>
      </w:r>
      <w:r w:rsidR="002F641C">
        <w:rPr>
          <w:rFonts w:cs="Arial" w:hAnsi="Arial" w:ascii="Arial"/>
          <w:sz w:val="22"/>
          <w:szCs w:val="22"/>
          <w:lang w:val="hr-HR"/>
        </w:rPr>
        <w:t>Zagrebu</w:t>
      </w:r>
      <w:r w:rsidR="00D03710">
        <w:rPr>
          <w:rFonts w:cs="Arial" w:hAnsi="Arial" w:ascii="Arial"/>
          <w:sz w:val="22"/>
          <w:szCs w:val="22"/>
          <w:lang w:val="hr-HR"/>
        </w:rPr>
        <w:t xml:space="preserve"> </w:t>
      </w:r>
      <w:r w:rsidR="00840DBD" w:rsidRPr="008C3999">
        <w:rPr>
          <w:rFonts w:cs="Arial" w:hAnsi="Arial" w:ascii="Arial"/>
          <w:sz w:val="22"/>
          <w:szCs w:val="22"/>
          <w:lang w:val="hr-HR"/>
        </w:rPr>
        <w:t>broj</w:t>
      </w:r>
      <w:r w:rsidR="00A65D96">
        <w:rPr>
          <w:rFonts w:cs="Arial" w:hAnsi="Arial" w:ascii="Arial"/>
          <w:sz w:val="22"/>
          <w:szCs w:val="22"/>
          <w:lang w:val="hr-HR"/>
        </w:rPr>
        <w:t>:</w:t>
      </w:r>
      <w:r w:rsidR="00840DBD" w:rsidRPr="008C3999">
        <w:rPr>
          <w:rFonts w:cs="Arial" w:hAnsi="Arial" w:ascii="Arial"/>
          <w:sz w:val="22"/>
          <w:szCs w:val="22"/>
          <w:lang w:val="hr-HR"/>
        </w:rPr>
        <w:t xml:space="preserve"> </w:t>
      </w:r>
      <w:r w:rsidR="002F641C" w:rsidRPr="002F641C">
        <w:rPr>
          <w:rFonts w:cs="Arial" w:hAnsi="Arial" w:ascii="Arial"/>
          <w:sz w:val="22"/>
          <w:szCs w:val="22"/>
          <w:lang w:val="hr-HR"/>
        </w:rPr>
        <w:t>St-2742/2018</w:t>
      </w:r>
      <w:r w:rsidR="002F641C">
        <w:rPr>
          <w:rFonts w:cs="Arial" w:hAnsi="Arial" w:ascii="Arial"/>
          <w:sz w:val="22"/>
          <w:szCs w:val="22"/>
          <w:lang w:val="hr-HR"/>
        </w:rPr>
        <w:t xml:space="preserve"> </w:t>
      </w:r>
      <w:r w:rsidR="00F87D09">
        <w:rPr>
          <w:rFonts w:cs="Arial" w:hAnsi="Arial" w:ascii="Arial"/>
          <w:sz w:val="22"/>
          <w:szCs w:val="22"/>
          <w:lang w:val="hr-HR"/>
        </w:rPr>
        <w:t xml:space="preserve">od </w:t>
      </w:r>
      <w:r w:rsidR="00F87D09" w:rsidRPr="008C3999">
        <w:rPr>
          <w:rFonts w:cs="Arial" w:hAnsi="Arial" w:ascii="Arial"/>
          <w:sz w:val="22"/>
          <w:szCs w:val="22"/>
          <w:lang w:val="hr-HR"/>
        </w:rPr>
        <w:t xml:space="preserve">dana </w:t>
      </w:r>
      <w:r w:rsidR="00C1460C">
        <w:rPr>
          <w:rFonts w:cs="Arial" w:hAnsi="Arial" w:ascii="Arial"/>
          <w:sz w:val="22"/>
          <w:szCs w:val="22"/>
          <w:lang w:val="hr-HR"/>
        </w:rPr>
        <w:t>31</w:t>
      </w:r>
      <w:r w:rsidR="00337F85">
        <w:rPr>
          <w:rFonts w:cs="Arial" w:hAnsi="Arial" w:ascii="Arial"/>
          <w:sz w:val="22"/>
          <w:szCs w:val="22"/>
          <w:lang w:val="hr-HR"/>
        </w:rPr>
        <w:t>.</w:t>
      </w:r>
      <w:r w:rsidR="004262D1">
        <w:rPr>
          <w:rFonts w:cs="Arial" w:hAnsi="Arial" w:ascii="Arial"/>
          <w:sz w:val="22"/>
          <w:szCs w:val="22"/>
          <w:lang w:val="hr-HR"/>
        </w:rPr>
        <w:t>1</w:t>
      </w:r>
      <w:r w:rsidR="00C1460C">
        <w:rPr>
          <w:rFonts w:cs="Arial" w:hAnsi="Arial" w:ascii="Arial"/>
          <w:sz w:val="22"/>
          <w:szCs w:val="22"/>
          <w:lang w:val="hr-HR"/>
        </w:rPr>
        <w:t>0</w:t>
      </w:r>
      <w:r w:rsidR="00104D6D">
        <w:rPr>
          <w:rFonts w:cs="Arial" w:hAnsi="Arial" w:ascii="Arial"/>
          <w:sz w:val="22"/>
          <w:szCs w:val="22"/>
          <w:lang w:val="hr-HR"/>
        </w:rPr>
        <w:t>.201</w:t>
      </w:r>
      <w:r w:rsidR="002E530B">
        <w:rPr>
          <w:rFonts w:cs="Arial" w:hAnsi="Arial" w:ascii="Arial"/>
          <w:sz w:val="22"/>
          <w:szCs w:val="22"/>
          <w:lang w:val="hr-HR"/>
        </w:rPr>
        <w:t>8</w:t>
      </w:r>
      <w:r w:rsidR="00F87D09" w:rsidRPr="008C3999">
        <w:rPr>
          <w:rFonts w:cs="Arial" w:hAnsi="Arial" w:ascii="Arial"/>
          <w:sz w:val="22"/>
          <w:szCs w:val="22"/>
          <w:lang w:val="hr-HR"/>
        </w:rPr>
        <w:t xml:space="preserve">. </w:t>
      </w:r>
      <w:r w:rsidR="00D03710">
        <w:rPr>
          <w:rFonts w:cs="Arial" w:hAnsi="Arial" w:ascii="Arial"/>
          <w:sz w:val="22"/>
          <w:szCs w:val="22"/>
          <w:lang w:val="hr-HR"/>
        </w:rPr>
        <w:t xml:space="preserve">godine određen je nastavak postupka radi naknadne diobe </w:t>
      </w:r>
      <w:r w:rsidR="00C1460C" w:rsidRPr="00EE368F">
        <w:rPr>
          <w:rFonts w:cs="Arial" w:hAnsi="Arial" w:ascii="Arial"/>
          <w:sz w:val="22"/>
          <w:szCs w:val="22"/>
          <w:lang w:val="hr-HR"/>
        </w:rPr>
        <w:t>Stečajna masa iza VILE BAREDINE d.o.o. u stečaju</w:t>
      </w:r>
      <w:r w:rsidR="00C1460C">
        <w:rPr>
          <w:rFonts w:cs="Arial" w:hAnsi="Arial" w:ascii="Arial"/>
          <w:sz w:val="22"/>
          <w:szCs w:val="22"/>
          <w:lang w:val="hr-HR"/>
        </w:rPr>
        <w:t xml:space="preserve"> </w:t>
      </w:r>
      <w:r w:rsidR="00104D6D">
        <w:rPr>
          <w:rFonts w:cs="Arial" w:hAnsi="Arial" w:ascii="Arial"/>
          <w:sz w:val="22"/>
          <w:szCs w:val="22"/>
          <w:lang w:val="hr-HR"/>
        </w:rPr>
        <w:t xml:space="preserve">Zagreb, Pavla Hatza 10 </w:t>
      </w:r>
      <w:r w:rsidRPr="008C3999">
        <w:rPr>
          <w:rFonts w:cs="Arial" w:hAnsi="Arial" w:ascii="Arial"/>
          <w:sz w:val="22"/>
          <w:szCs w:val="22"/>
          <w:lang w:val="hr-HR"/>
        </w:rPr>
        <w:t>(dalje u tekstu: Stečajni dužnik).</w:t>
      </w:r>
    </w:p>
    <w:p w14:textId="77777777" w14:paraId="3FB4C675" w:rsidRDefault="00840DBD" w:rsidP="00780584" w:rsidR="00840DBD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655A9348" w14:paraId="3F7ECE4B" w:rsidRDefault="00486178" w:rsidP="00780584" w:rsidR="00D61054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>2</w:t>
      </w:r>
      <w:r w:rsidR="00D61054" w:rsidRPr="008C3999">
        <w:rPr>
          <w:rFonts w:cs="Arial" w:hAnsi="Arial" w:ascii="Arial"/>
          <w:sz w:val="22"/>
          <w:szCs w:val="22"/>
          <w:lang w:val="hr-HR"/>
        </w:rPr>
        <w:t xml:space="preserve">. </w:t>
      </w:r>
      <w:r w:rsidR="00EA30F2" w:rsidRPr="008C3999">
        <w:rPr>
          <w:rFonts w:cs="Arial" w:hAnsi="Arial" w:ascii="Arial"/>
          <w:sz w:val="22"/>
          <w:szCs w:val="22"/>
          <w:lang w:val="hr-HR"/>
        </w:rPr>
        <w:t>OPĆI PODACI O STEČAJNOM DUŽNIKU</w:t>
      </w:r>
      <w:r w:rsidR="00D61054" w:rsidRPr="008C3999">
        <w:rPr>
          <w:rFonts w:cs="Arial" w:hAnsi="Arial" w:ascii="Arial"/>
          <w:sz w:val="22"/>
          <w:szCs w:val="22"/>
          <w:lang w:val="hr-HR"/>
        </w:rPr>
        <w:t>:</w:t>
      </w:r>
    </w:p>
    <w:p w14:textId="52A3D394" w14:paraId="7EBCE2AB" w:rsidRDefault="00D61054" w:rsidP="00780584" w:rsidR="00D61054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4187C3E9" w14:paraId="7437E57F" w:rsidRDefault="00256D29" w:rsidP="00486178" w:rsidR="00840DBD" w:rsidRPr="008C3999">
      <w:pPr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2.1</w:t>
      </w:r>
      <w:r w:rsidR="00506793">
        <w:rPr>
          <w:rFonts w:cs="Arial" w:hAnsi="Arial" w:ascii="Arial"/>
          <w:sz w:val="22"/>
          <w:szCs w:val="22"/>
          <w:lang w:val="hr-HR"/>
        </w:rPr>
        <w:t>.</w:t>
      </w:r>
      <w:r>
        <w:rPr>
          <w:rFonts w:cs="Arial" w:hAnsi="Arial" w:ascii="Arial"/>
          <w:sz w:val="22"/>
          <w:szCs w:val="22"/>
          <w:lang w:val="hr-HR"/>
        </w:rPr>
        <w:t xml:space="preserve"> </w:t>
      </w:r>
      <w:r w:rsidR="00486178" w:rsidRPr="008C3999">
        <w:rPr>
          <w:rFonts w:cs="Arial" w:hAnsi="Arial" w:ascii="Arial"/>
          <w:sz w:val="22"/>
          <w:szCs w:val="22"/>
          <w:lang w:val="hr-HR"/>
        </w:rPr>
        <w:t xml:space="preserve">Stečajni dužnik </w:t>
      </w:r>
      <w:r w:rsidR="00D03710">
        <w:rPr>
          <w:rFonts w:cs="Arial" w:hAnsi="Arial" w:ascii="Arial"/>
          <w:sz w:val="22"/>
          <w:szCs w:val="22"/>
          <w:lang w:val="hr-HR"/>
        </w:rPr>
        <w:t xml:space="preserve">bio </w:t>
      </w:r>
      <w:r w:rsidR="00486178" w:rsidRPr="008C3999">
        <w:rPr>
          <w:rFonts w:cs="Arial" w:hAnsi="Arial" w:ascii="Arial"/>
          <w:sz w:val="22"/>
          <w:szCs w:val="22"/>
          <w:lang w:val="hr-HR"/>
        </w:rPr>
        <w:t>je trgovačko d</w:t>
      </w:r>
      <w:r w:rsidR="00104D6D">
        <w:rPr>
          <w:rFonts w:cs="Arial" w:hAnsi="Arial" w:ascii="Arial"/>
          <w:sz w:val="22"/>
          <w:szCs w:val="22"/>
          <w:lang w:val="hr-HR"/>
        </w:rPr>
        <w:t>ruštvo s ograničenom odgovornošć</w:t>
      </w:r>
      <w:r w:rsidR="00486178" w:rsidRPr="008C3999">
        <w:rPr>
          <w:rFonts w:cs="Arial" w:hAnsi="Arial" w:ascii="Arial"/>
          <w:sz w:val="22"/>
          <w:szCs w:val="22"/>
          <w:lang w:val="hr-HR"/>
        </w:rPr>
        <w:t xml:space="preserve">u, </w:t>
      </w:r>
      <w:r w:rsidR="00B32C19" w:rsidRPr="008C3999">
        <w:rPr>
          <w:rFonts w:cs="Arial" w:hAnsi="Arial" w:ascii="Arial"/>
          <w:sz w:val="22"/>
          <w:szCs w:val="22"/>
          <w:lang w:val="hr-HR"/>
        </w:rPr>
        <w:t xml:space="preserve">osnovan </w:t>
      </w:r>
      <w:r w:rsidR="000A659D">
        <w:rPr>
          <w:rFonts w:cs="Arial" w:hAnsi="Arial" w:ascii="Arial"/>
          <w:sz w:val="22"/>
          <w:szCs w:val="22"/>
          <w:lang w:val="hr-HR"/>
        </w:rPr>
        <w:t>2008.</w:t>
      </w:r>
      <w:r w:rsidR="00EF196D">
        <w:rPr>
          <w:rFonts w:cs="Arial" w:hAnsi="Arial" w:ascii="Arial"/>
          <w:sz w:val="22"/>
          <w:szCs w:val="22"/>
          <w:lang w:val="hr-HR"/>
        </w:rPr>
        <w:t xml:space="preserve"> godine.</w:t>
      </w:r>
    </w:p>
    <w:p w14:textId="16617357" w14:paraId="5A297B83" w:rsidRDefault="00B32C19" w:rsidP="00486178" w:rsidR="00B32C19" w:rsidRPr="008C3999">
      <w:pPr>
        <w:rPr>
          <w:rFonts w:cs="Arial" w:hAnsi="Arial" w:ascii="Arial"/>
          <w:sz w:val="22"/>
          <w:szCs w:val="22"/>
          <w:lang w:val="hr-HR"/>
        </w:rPr>
      </w:pPr>
    </w:p>
    <w:p w14:textId="2AFA3BED" w14:paraId="3408D1C3" w:rsidRDefault="00256D29" w:rsidP="00486178" w:rsidR="00486178">
      <w:pPr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2.2.</w:t>
      </w:r>
      <w:r w:rsidR="00AA7545">
        <w:rPr>
          <w:rFonts w:cs="Arial" w:hAnsi="Arial" w:ascii="Arial"/>
          <w:sz w:val="22"/>
          <w:szCs w:val="22"/>
          <w:lang w:val="hr-HR"/>
        </w:rPr>
        <w:t xml:space="preserve"> </w:t>
      </w:r>
      <w:r w:rsidR="00486178" w:rsidRPr="008C3999">
        <w:rPr>
          <w:rFonts w:cs="Arial" w:hAnsi="Arial" w:ascii="Arial"/>
          <w:sz w:val="22"/>
          <w:szCs w:val="22"/>
          <w:lang w:val="hr-HR"/>
        </w:rPr>
        <w:t>Glav</w:t>
      </w:r>
      <w:r w:rsidR="00AA7545">
        <w:rPr>
          <w:rFonts w:cs="Arial" w:hAnsi="Arial" w:ascii="Arial"/>
          <w:sz w:val="22"/>
          <w:szCs w:val="22"/>
          <w:lang w:val="hr-HR"/>
        </w:rPr>
        <w:t>na djelatnost Stečajnog dužnika:</w:t>
      </w:r>
      <w:r w:rsidR="00D03710">
        <w:rPr>
          <w:rFonts w:cs="Arial" w:hAnsi="Arial" w:ascii="Arial"/>
          <w:sz w:val="22"/>
          <w:szCs w:val="22"/>
          <w:lang w:val="hr-HR"/>
        </w:rPr>
        <w:t xml:space="preserve"> </w:t>
      </w:r>
      <w:r w:rsidR="000573BD">
        <w:rPr>
          <w:rFonts w:cs="Arial" w:hAnsi="Arial" w:ascii="Arial"/>
          <w:sz w:val="22"/>
          <w:szCs w:val="22"/>
          <w:lang w:val="hr-HR"/>
        </w:rPr>
        <w:t>graditeljstvo</w:t>
      </w:r>
    </w:p>
    <w:p w14:textId="27A3E6E0" w14:paraId="5CD9B93B" w:rsidRDefault="007C5BC7" w:rsidP="00486178" w:rsidR="007C5BC7">
      <w:pPr>
        <w:rPr>
          <w:rFonts w:cs="Arial" w:hAnsi="Arial" w:ascii="Arial"/>
          <w:sz w:val="22"/>
          <w:szCs w:val="22"/>
          <w:lang w:val="hr-HR"/>
        </w:rPr>
      </w:pPr>
    </w:p>
    <w:p w14:textId="77777777" w14:paraId="55DCDC11" w:rsidRDefault="007C5BC7" w:rsidP="00486178" w:rsidR="007C5BC7" w:rsidRPr="008C3999">
      <w:pPr>
        <w:rPr>
          <w:rFonts w:cs="Arial" w:hAnsi="Arial" w:ascii="Arial"/>
          <w:sz w:val="22"/>
          <w:szCs w:val="22"/>
          <w:lang w:val="hr-HR"/>
        </w:rPr>
      </w:pPr>
    </w:p>
    <w:p w14:textId="1073A142" w14:paraId="57BF5C85" w:rsidRDefault="00506793" w:rsidP="00961E6B" w:rsidR="00506793">
      <w:pPr>
        <w:rPr>
          <w:rFonts w:cs="Arial" w:hAnsi="Arial" w:ascii="Arial"/>
          <w:sz w:val="22"/>
          <w:szCs w:val="22"/>
          <w:lang w:val="hr-HR"/>
        </w:rPr>
      </w:pPr>
    </w:p>
    <w:p w14:textId="77777777" w14:paraId="3EFE0BC3" w:rsidRDefault="00920BFE" w:rsidP="00961E6B" w:rsidR="00920BFE">
      <w:pPr>
        <w:rPr>
          <w:rFonts w:cs="Arial" w:hAnsi="Arial" w:ascii="Arial"/>
          <w:sz w:val="22"/>
          <w:szCs w:val="22"/>
          <w:lang w:val="hr-HR"/>
        </w:rPr>
      </w:pPr>
    </w:p>
    <w:p w14:textId="1FF92CE9" w14:paraId="5A4E9171" w:rsidRDefault="00256D29" w:rsidP="00506793" w:rsidR="00506793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lastRenderedPageBreak/>
        <w:t xml:space="preserve">2.3. </w:t>
      </w:r>
      <w:r w:rsidR="00961E6B" w:rsidRPr="008C3999">
        <w:rPr>
          <w:rFonts w:cs="Arial" w:hAnsi="Arial" w:ascii="Arial"/>
          <w:sz w:val="22"/>
          <w:szCs w:val="22"/>
          <w:lang w:val="hr-HR"/>
        </w:rPr>
        <w:t>U tren</w:t>
      </w:r>
      <w:r w:rsidR="00954CA0">
        <w:rPr>
          <w:rFonts w:cs="Arial" w:hAnsi="Arial" w:ascii="Arial"/>
          <w:sz w:val="22"/>
          <w:szCs w:val="22"/>
          <w:lang w:val="hr-HR"/>
        </w:rPr>
        <w:t>utku otvaranja stečajnog postup</w:t>
      </w:r>
      <w:r w:rsidR="00961E6B" w:rsidRPr="008C3999">
        <w:rPr>
          <w:rFonts w:cs="Arial" w:hAnsi="Arial" w:ascii="Arial"/>
          <w:sz w:val="22"/>
          <w:szCs w:val="22"/>
          <w:lang w:val="hr-HR"/>
        </w:rPr>
        <w:t>k</w:t>
      </w:r>
      <w:r w:rsidR="00954CA0">
        <w:rPr>
          <w:rFonts w:cs="Arial" w:hAnsi="Arial" w:ascii="Arial"/>
          <w:sz w:val="22"/>
          <w:szCs w:val="22"/>
          <w:lang w:val="hr-HR"/>
        </w:rPr>
        <w:t>a</w:t>
      </w:r>
      <w:r w:rsidR="00961E6B" w:rsidRPr="008C3999">
        <w:rPr>
          <w:rFonts w:cs="Arial" w:hAnsi="Arial" w:ascii="Arial"/>
          <w:sz w:val="22"/>
          <w:szCs w:val="22"/>
          <w:lang w:val="hr-HR"/>
        </w:rPr>
        <w:t xml:space="preserve">, kao </w:t>
      </w:r>
      <w:r w:rsidR="00C04729">
        <w:rPr>
          <w:rFonts w:cs="Arial" w:hAnsi="Arial" w:ascii="Arial"/>
          <w:sz w:val="22"/>
          <w:szCs w:val="22"/>
          <w:lang w:val="hr-HR"/>
        </w:rPr>
        <w:t>član</w:t>
      </w:r>
      <w:r w:rsidR="00136A06">
        <w:rPr>
          <w:rFonts w:cs="Arial" w:hAnsi="Arial" w:ascii="Arial"/>
          <w:sz w:val="22"/>
          <w:szCs w:val="22"/>
          <w:lang w:val="hr-HR"/>
        </w:rPr>
        <w:t>ovi</w:t>
      </w:r>
      <w:r w:rsidR="00C04729">
        <w:rPr>
          <w:rFonts w:cs="Arial" w:hAnsi="Arial" w:ascii="Arial"/>
          <w:sz w:val="22"/>
          <w:szCs w:val="22"/>
          <w:lang w:val="hr-HR"/>
        </w:rPr>
        <w:t xml:space="preserve"> društva </w:t>
      </w:r>
      <w:r w:rsidR="00D03710">
        <w:rPr>
          <w:rFonts w:cs="Arial" w:hAnsi="Arial" w:ascii="Arial"/>
          <w:sz w:val="22"/>
          <w:szCs w:val="22"/>
          <w:lang w:val="hr-HR"/>
        </w:rPr>
        <w:t>bi</w:t>
      </w:r>
      <w:r w:rsidR="00136A06">
        <w:rPr>
          <w:rFonts w:cs="Arial" w:hAnsi="Arial" w:ascii="Arial"/>
          <w:sz w:val="22"/>
          <w:szCs w:val="22"/>
          <w:lang w:val="hr-HR"/>
        </w:rPr>
        <w:t>li</w:t>
      </w:r>
      <w:r w:rsidR="00C04729">
        <w:rPr>
          <w:rFonts w:cs="Arial" w:hAnsi="Arial" w:ascii="Arial"/>
          <w:sz w:val="22"/>
          <w:szCs w:val="22"/>
          <w:lang w:val="hr-HR"/>
        </w:rPr>
        <w:t xml:space="preserve"> </w:t>
      </w:r>
      <w:r w:rsidR="00136A06">
        <w:rPr>
          <w:rFonts w:cs="Arial" w:hAnsi="Arial" w:ascii="Arial"/>
          <w:sz w:val="22"/>
          <w:szCs w:val="22"/>
          <w:lang w:val="hr-HR"/>
        </w:rPr>
        <w:t>su</w:t>
      </w:r>
      <w:r w:rsidR="002D3E76">
        <w:rPr>
          <w:rFonts w:cs="Arial" w:hAnsi="Arial" w:ascii="Arial"/>
          <w:sz w:val="22"/>
          <w:szCs w:val="22"/>
          <w:lang w:val="hr-HR"/>
        </w:rPr>
        <w:t xml:space="preserve"> upisan</w:t>
      </w:r>
      <w:r w:rsidR="00136A06">
        <w:rPr>
          <w:rFonts w:cs="Arial" w:hAnsi="Arial" w:ascii="Arial"/>
          <w:sz w:val="22"/>
          <w:szCs w:val="22"/>
          <w:lang w:val="hr-HR"/>
        </w:rPr>
        <w:t>i</w:t>
      </w:r>
      <w:r w:rsidR="002D3E76">
        <w:rPr>
          <w:rFonts w:cs="Arial" w:hAnsi="Arial" w:ascii="Arial"/>
          <w:sz w:val="22"/>
          <w:szCs w:val="22"/>
          <w:lang w:val="hr-HR"/>
        </w:rPr>
        <w:t>:</w:t>
      </w:r>
    </w:p>
    <w:p w14:textId="5A94F22F" w14:paraId="27E7B9E1" w:rsidRDefault="002D3E76" w:rsidP="00B97E67" w:rsidR="002D3E76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6257F5A2" w14:paraId="7B5ED077" w:rsidRDefault="00920BFE" w:rsidP="00920BFE" w:rsidR="00920BFE" w:rsidRPr="00920BFE">
      <w:pPr>
        <w:jc w:val="both"/>
        <w:rPr>
          <w:rFonts w:cs="Arial" w:hAnsi="Arial" w:ascii="Arial"/>
          <w:sz w:val="22"/>
          <w:szCs w:val="22"/>
          <w:lang w:val="hr-HR"/>
        </w:rPr>
      </w:pPr>
      <w:r w:rsidRPr="00920BFE">
        <w:rPr>
          <w:rFonts w:cs="Arial" w:hAnsi="Arial" w:ascii="Arial"/>
          <w:sz w:val="22"/>
          <w:szCs w:val="22"/>
          <w:lang w:val="hr-HR"/>
        </w:rPr>
        <w:t>DADIĆ d.o.o.</w:t>
      </w:r>
      <w:r>
        <w:rPr>
          <w:rFonts w:cs="Arial" w:hAnsi="Arial" w:ascii="Arial"/>
          <w:sz w:val="22"/>
          <w:szCs w:val="22"/>
          <w:lang w:val="hr-HR"/>
        </w:rPr>
        <w:t xml:space="preserve"> (sada </w:t>
      </w:r>
      <w:r w:rsidRPr="00920BFE">
        <w:rPr>
          <w:rFonts w:cs="Arial" w:hAnsi="Arial" w:ascii="Arial"/>
          <w:sz w:val="22"/>
          <w:szCs w:val="22"/>
          <w:lang w:val="hr-HR"/>
        </w:rPr>
        <w:t>u stečaju</w:t>
      </w:r>
      <w:r>
        <w:rPr>
          <w:rFonts w:cs="Arial" w:hAnsi="Arial" w:ascii="Arial"/>
          <w:sz w:val="22"/>
          <w:szCs w:val="22"/>
          <w:lang w:val="hr-HR"/>
        </w:rPr>
        <w:t>)</w:t>
      </w:r>
      <w:r w:rsidRPr="00920BFE">
        <w:rPr>
          <w:rFonts w:cs="Arial" w:hAnsi="Arial" w:ascii="Arial"/>
          <w:sz w:val="22"/>
          <w:szCs w:val="22"/>
          <w:lang w:val="hr-HR"/>
        </w:rPr>
        <w:t>, pod MBS: 040224554, upisan kod: Trgovački sud u Pazinu, OIB: 07283675976</w:t>
      </w:r>
      <w:r>
        <w:rPr>
          <w:rFonts w:cs="Arial" w:hAnsi="Arial" w:ascii="Arial"/>
          <w:sz w:val="22"/>
          <w:szCs w:val="22"/>
          <w:lang w:val="hr-HR"/>
        </w:rPr>
        <w:t xml:space="preserve">, </w:t>
      </w:r>
      <w:r w:rsidRPr="00920BFE">
        <w:rPr>
          <w:rFonts w:cs="Arial" w:hAnsi="Arial" w:ascii="Arial"/>
          <w:sz w:val="22"/>
          <w:szCs w:val="22"/>
          <w:lang w:val="hr-HR"/>
        </w:rPr>
        <w:t>Novigrad, Bužinija 31</w:t>
      </w:r>
    </w:p>
    <w:p w14:textId="77777777" w14:paraId="26A0FA4C" w:rsidRDefault="00920BFE" w:rsidP="00920BFE" w:rsidR="00920BFE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i</w:t>
      </w:r>
    </w:p>
    <w:p w14:textId="081831F4" w14:paraId="30D4FC44" w:rsidRDefault="00920BFE" w:rsidP="00920BFE" w:rsidR="00920BFE" w:rsidRPr="00920BFE">
      <w:pPr>
        <w:jc w:val="both"/>
        <w:rPr>
          <w:rFonts w:cs="Arial" w:hAnsi="Arial" w:ascii="Arial"/>
          <w:sz w:val="22"/>
          <w:szCs w:val="22"/>
          <w:lang w:val="hr-HR"/>
        </w:rPr>
      </w:pPr>
      <w:r w:rsidRPr="00920BFE">
        <w:rPr>
          <w:rFonts w:cs="Arial" w:hAnsi="Arial" w:ascii="Arial"/>
          <w:sz w:val="22"/>
          <w:szCs w:val="22"/>
          <w:lang w:val="hr-HR"/>
        </w:rPr>
        <w:t>Wiener osiguranje Vienna Insurance Group d.d., pod MBS: 080026313, upisan kod: Trgovački sud u Zagrebu, OIB: 52848403362</w:t>
      </w:r>
      <w:r w:rsidR="007722E3">
        <w:rPr>
          <w:rFonts w:cs="Arial" w:hAnsi="Arial" w:ascii="Arial"/>
          <w:sz w:val="22"/>
          <w:szCs w:val="22"/>
          <w:lang w:val="hr-HR"/>
        </w:rPr>
        <w:t xml:space="preserve">, </w:t>
      </w:r>
      <w:r w:rsidRPr="00920BFE">
        <w:rPr>
          <w:rFonts w:cs="Arial" w:hAnsi="Arial" w:ascii="Arial"/>
          <w:sz w:val="22"/>
          <w:szCs w:val="22"/>
          <w:lang w:val="hr-HR"/>
        </w:rPr>
        <w:t>Zagreb, Slovenska ulica 24</w:t>
      </w:r>
    </w:p>
    <w:p w14:textId="77777777" w14:paraId="336B7EBC" w:rsidRDefault="007722E3" w:rsidP="007C5BC7" w:rsidR="007722E3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77777777" w14:paraId="5984C132" w:rsidRDefault="007722E3" w:rsidP="007C5BC7" w:rsidR="007722E3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Kao odgovorne osobe bili su upisani:</w:t>
      </w:r>
    </w:p>
    <w:p w14:textId="77777777" w14:paraId="41EBB104" w:rsidRDefault="007722E3" w:rsidP="007C5BC7" w:rsidR="007722E3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72995E55" w14:paraId="72179862" w:rsidRDefault="007722E3" w:rsidP="007722E3" w:rsidR="007722E3" w:rsidRPr="007722E3">
      <w:pPr>
        <w:jc w:val="both"/>
        <w:rPr>
          <w:rFonts w:cs="Arial" w:hAnsi="Arial" w:ascii="Arial"/>
          <w:sz w:val="22"/>
          <w:szCs w:val="22"/>
          <w:lang w:val="hr-HR"/>
        </w:rPr>
      </w:pPr>
      <w:r w:rsidRPr="007722E3">
        <w:rPr>
          <w:rFonts w:cs="Arial" w:hAnsi="Arial" w:ascii="Arial"/>
          <w:sz w:val="22"/>
          <w:szCs w:val="22"/>
          <w:lang w:val="hr-HR"/>
        </w:rPr>
        <w:t>Franjo Požgaj, OIB: 37882053884</w:t>
      </w:r>
      <w:r>
        <w:rPr>
          <w:rFonts w:cs="Arial" w:hAnsi="Arial" w:ascii="Arial"/>
          <w:sz w:val="22"/>
          <w:szCs w:val="22"/>
          <w:lang w:val="hr-HR"/>
        </w:rPr>
        <w:t xml:space="preserve">, </w:t>
      </w:r>
      <w:r w:rsidRPr="007722E3">
        <w:rPr>
          <w:rFonts w:cs="Arial" w:hAnsi="Arial" w:ascii="Arial"/>
          <w:sz w:val="22"/>
          <w:szCs w:val="22"/>
          <w:lang w:val="hr-HR"/>
        </w:rPr>
        <w:t>Banovo, Banovo 19</w:t>
      </w:r>
      <w:r>
        <w:rPr>
          <w:rFonts w:cs="Arial" w:hAnsi="Arial" w:ascii="Arial"/>
          <w:sz w:val="22"/>
          <w:szCs w:val="22"/>
          <w:lang w:val="hr-HR"/>
        </w:rPr>
        <w:t xml:space="preserve"> </w:t>
      </w:r>
      <w:r w:rsidRPr="007722E3">
        <w:rPr>
          <w:rFonts w:cs="Arial" w:hAnsi="Arial" w:ascii="Arial"/>
          <w:sz w:val="22"/>
          <w:szCs w:val="22"/>
          <w:lang w:val="hr-HR"/>
        </w:rPr>
        <w:t>- član uprave</w:t>
      </w:r>
    </w:p>
    <w:p w14:textId="77777777" w14:paraId="75EDE998" w:rsidRDefault="007722E3" w:rsidP="007722E3" w:rsidR="007722E3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i </w:t>
      </w:r>
    </w:p>
    <w:p w14:textId="07382F7E" w14:paraId="74570325" w:rsidRDefault="007722E3" w:rsidP="007722E3" w:rsidR="007C5BC7">
      <w:pPr>
        <w:jc w:val="both"/>
        <w:rPr>
          <w:rFonts w:cs="Arial" w:hAnsi="Arial" w:ascii="Arial"/>
          <w:sz w:val="22"/>
          <w:szCs w:val="22"/>
          <w:lang w:val="hr-HR"/>
        </w:rPr>
      </w:pPr>
      <w:r w:rsidRPr="007722E3">
        <w:rPr>
          <w:rFonts w:cs="Arial" w:hAnsi="Arial" w:ascii="Arial"/>
          <w:sz w:val="22"/>
          <w:szCs w:val="22"/>
          <w:lang w:val="hr-HR"/>
        </w:rPr>
        <w:t>Ljiljana Blagojević, OIB: 27293493678</w:t>
      </w:r>
      <w:r>
        <w:rPr>
          <w:rFonts w:cs="Arial" w:hAnsi="Arial" w:ascii="Arial"/>
          <w:sz w:val="22"/>
          <w:szCs w:val="22"/>
          <w:lang w:val="hr-HR"/>
        </w:rPr>
        <w:t xml:space="preserve">, </w:t>
      </w:r>
      <w:r w:rsidRPr="007722E3">
        <w:rPr>
          <w:rFonts w:cs="Arial" w:hAnsi="Arial" w:ascii="Arial"/>
          <w:sz w:val="22"/>
          <w:szCs w:val="22"/>
          <w:lang w:val="hr-HR"/>
        </w:rPr>
        <w:t>Rijeka, Markovići 21</w:t>
      </w:r>
      <w:r>
        <w:rPr>
          <w:rFonts w:cs="Arial" w:hAnsi="Arial" w:ascii="Arial"/>
          <w:sz w:val="22"/>
          <w:szCs w:val="22"/>
          <w:lang w:val="hr-HR"/>
        </w:rPr>
        <w:t xml:space="preserve"> </w:t>
      </w:r>
      <w:r w:rsidRPr="007722E3">
        <w:rPr>
          <w:rFonts w:cs="Arial" w:hAnsi="Arial" w:ascii="Arial"/>
          <w:sz w:val="22"/>
          <w:szCs w:val="22"/>
          <w:lang w:val="hr-HR"/>
        </w:rPr>
        <w:t>- predsjednik uprave</w:t>
      </w:r>
    </w:p>
    <w:p w14:textId="77777777" w14:paraId="5B35BFAA" w:rsidRDefault="007722E3" w:rsidP="00961E6B" w:rsidR="007722E3">
      <w:pPr>
        <w:rPr>
          <w:rFonts w:cs="Arial" w:hAnsi="Arial" w:ascii="Arial"/>
          <w:sz w:val="22"/>
          <w:szCs w:val="22"/>
          <w:lang w:val="hr-HR"/>
        </w:rPr>
      </w:pPr>
    </w:p>
    <w:p w14:textId="622B326F" w14:paraId="2170C45C" w:rsidRDefault="00256D29" w:rsidP="00961E6B" w:rsidR="00961E6B">
      <w:pPr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2.4 </w:t>
      </w:r>
      <w:r w:rsidR="00961E6B" w:rsidRPr="008C3999">
        <w:rPr>
          <w:rFonts w:cs="Arial" w:hAnsi="Arial" w:ascii="Arial"/>
          <w:sz w:val="22"/>
          <w:szCs w:val="22"/>
          <w:lang w:val="hr-HR"/>
        </w:rPr>
        <w:t>Upisani temeljni kapital:</w:t>
      </w:r>
      <w:r w:rsidR="00C04729" w:rsidRPr="007C5BC7">
        <w:rPr>
          <w:lang w:val="hr-HR"/>
        </w:rPr>
        <w:t xml:space="preserve"> </w:t>
      </w:r>
      <w:r w:rsidR="00787BF2">
        <w:rPr>
          <w:lang w:val="hr-HR"/>
        </w:rPr>
        <w:t>20</w:t>
      </w:r>
      <w:r w:rsidR="00340253" w:rsidRPr="00340253">
        <w:rPr>
          <w:rFonts w:cs="Arial" w:hAnsi="Arial" w:ascii="Arial"/>
          <w:sz w:val="22"/>
          <w:szCs w:val="22"/>
          <w:lang w:val="hr-HR"/>
        </w:rPr>
        <w:t>.000,00 kuna</w:t>
      </w:r>
    </w:p>
    <w:p w14:textId="77777777" w14:paraId="5FEF129B" w:rsidRDefault="007C5BC7" w:rsidP="00961E6B" w:rsidR="007C5BC7" w:rsidRPr="008C3999">
      <w:pPr>
        <w:rPr>
          <w:rFonts w:cs="Arial" w:hAnsi="Arial" w:ascii="Arial"/>
          <w:sz w:val="22"/>
          <w:szCs w:val="22"/>
          <w:lang w:val="hr-HR"/>
        </w:rPr>
      </w:pPr>
    </w:p>
    <w:p w14:textId="77777777" w14:paraId="2C509D5A" w:rsidRDefault="002976AA" w:rsidP="00961E6B" w:rsidR="002976AA">
      <w:pPr>
        <w:rPr>
          <w:rFonts w:cs="Arial" w:hAnsi="Arial" w:ascii="Arial"/>
          <w:color w:themeColor="text1" w:val="000000"/>
          <w:sz w:val="22"/>
          <w:szCs w:val="22"/>
          <w:lang w:val="hr-HR"/>
        </w:rPr>
      </w:pPr>
    </w:p>
    <w:p w14:textId="1F416F1E" w14:paraId="497A419A" w:rsidRDefault="00256D29" w:rsidP="00961E6B" w:rsidR="00961E6B" w:rsidRPr="00285233">
      <w:pPr>
        <w:rPr>
          <w:rFonts w:cs="Arial" w:hAnsi="Arial" w:ascii="Arial"/>
          <w:color w:themeColor="text1" w:val="000000"/>
          <w:sz w:val="22"/>
          <w:szCs w:val="22"/>
          <w:lang w:val="hr-HR"/>
        </w:rPr>
      </w:pPr>
      <w:r w:rsidRPr="00285233">
        <w:rPr>
          <w:rFonts w:cs="Arial" w:hAnsi="Arial" w:ascii="Arial"/>
          <w:color w:themeColor="text1" w:val="000000"/>
          <w:sz w:val="22"/>
          <w:szCs w:val="22"/>
          <w:lang w:val="hr-HR"/>
        </w:rPr>
        <w:t xml:space="preserve">3. </w:t>
      </w:r>
      <w:r w:rsidR="00961E6B" w:rsidRPr="00285233">
        <w:rPr>
          <w:rFonts w:cs="Arial" w:hAnsi="Arial" w:ascii="Arial"/>
          <w:color w:themeColor="text1" w:val="000000"/>
          <w:sz w:val="22"/>
          <w:szCs w:val="22"/>
          <w:lang w:val="hr-HR"/>
        </w:rPr>
        <w:t>RADNICI:</w:t>
      </w:r>
    </w:p>
    <w:p w14:textId="77777777" w14:paraId="03875720" w:rsidRDefault="00256D29" w:rsidP="00961E6B" w:rsidR="00256D29">
      <w:pPr>
        <w:rPr>
          <w:rFonts w:cs="Arial" w:hAnsi="Arial" w:ascii="Arial"/>
          <w:sz w:val="22"/>
          <w:szCs w:val="22"/>
          <w:lang w:val="hr-HR"/>
        </w:rPr>
      </w:pPr>
    </w:p>
    <w:p w14:textId="1F9032CD" w14:paraId="593406AA" w:rsidRDefault="00D03710" w:rsidP="00961E6B" w:rsidR="00961E6B">
      <w:pPr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Stečajni dužnik</w:t>
      </w:r>
      <w:r w:rsidR="00961E6B" w:rsidRPr="008C3999">
        <w:rPr>
          <w:rFonts w:cs="Arial" w:hAnsi="Arial" w:ascii="Arial"/>
          <w:sz w:val="22"/>
          <w:szCs w:val="22"/>
          <w:lang w:val="hr-HR"/>
        </w:rPr>
        <w:t xml:space="preserve"> na dan otvaranja st</w:t>
      </w:r>
      <w:r w:rsidR="00D20573">
        <w:rPr>
          <w:rFonts w:cs="Arial" w:hAnsi="Arial" w:ascii="Arial"/>
          <w:sz w:val="22"/>
          <w:szCs w:val="22"/>
          <w:lang w:val="hr-HR"/>
        </w:rPr>
        <w:t>ečajnog postupka</w:t>
      </w:r>
      <w:r>
        <w:rPr>
          <w:rFonts w:cs="Arial" w:hAnsi="Arial" w:ascii="Arial"/>
          <w:sz w:val="22"/>
          <w:szCs w:val="22"/>
          <w:lang w:val="hr-HR"/>
        </w:rPr>
        <w:t>/nastavka postupka radi naknadne diobe</w:t>
      </w:r>
      <w:r w:rsidR="00D20573">
        <w:rPr>
          <w:rFonts w:cs="Arial" w:hAnsi="Arial" w:ascii="Arial"/>
          <w:sz w:val="22"/>
          <w:szCs w:val="22"/>
          <w:lang w:val="hr-HR"/>
        </w:rPr>
        <w:t xml:space="preserve"> nema prijavljenih radnika</w:t>
      </w:r>
      <w:r w:rsidR="009E2630" w:rsidRPr="008C3999">
        <w:rPr>
          <w:rFonts w:cs="Arial" w:hAnsi="Arial" w:ascii="Arial"/>
          <w:sz w:val="22"/>
          <w:szCs w:val="22"/>
          <w:lang w:val="hr-HR"/>
        </w:rPr>
        <w:t>.</w:t>
      </w:r>
    </w:p>
    <w:p w14:textId="77777777" w14:paraId="79F9A30F" w:rsidRDefault="007C5BC7" w:rsidP="00961E6B" w:rsidR="007C5BC7">
      <w:pPr>
        <w:rPr>
          <w:rFonts w:cs="Arial" w:hAnsi="Arial" w:ascii="Arial"/>
          <w:sz w:val="22"/>
          <w:szCs w:val="22"/>
          <w:lang w:val="hr-HR"/>
        </w:rPr>
      </w:pPr>
    </w:p>
    <w:p w14:textId="7D449D39" w14:paraId="4EA24AF8" w:rsidRDefault="000E73C8" w:rsidP="00961E6B" w:rsidR="000E73C8" w:rsidRPr="008C3999">
      <w:pPr>
        <w:rPr>
          <w:rFonts w:cs="Arial" w:hAnsi="Arial" w:ascii="Arial"/>
          <w:sz w:val="22"/>
          <w:szCs w:val="22"/>
          <w:lang w:val="hr-HR"/>
        </w:rPr>
      </w:pPr>
    </w:p>
    <w:p w14:textId="6FD6DF0F" w14:paraId="24950EA9" w:rsidRDefault="00256D29" w:rsidP="000E73C8" w:rsidR="000E73C8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4</w:t>
      </w:r>
      <w:r w:rsidR="000E73C8" w:rsidRPr="008C3999">
        <w:rPr>
          <w:rFonts w:cs="Arial" w:hAnsi="Arial" w:ascii="Arial"/>
          <w:sz w:val="22"/>
          <w:szCs w:val="22"/>
          <w:lang w:val="hr-HR"/>
        </w:rPr>
        <w:t xml:space="preserve">. </w:t>
      </w:r>
      <w:r w:rsidR="00CC698A" w:rsidRPr="008C3999">
        <w:rPr>
          <w:rFonts w:cs="Arial" w:hAnsi="Arial" w:ascii="Arial"/>
          <w:sz w:val="22"/>
          <w:szCs w:val="22"/>
          <w:lang w:val="hr-HR"/>
        </w:rPr>
        <w:t>TIJEK POSTUPKA I RADNJE STEČAJNOG UPRAVITELJA</w:t>
      </w:r>
    </w:p>
    <w:p w14:textId="77777777" w14:paraId="056039F2" w:rsidRDefault="000E73C8" w:rsidP="000E73C8" w:rsidR="000E73C8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2C8B4D43" w14:paraId="579BB681" w:rsidRDefault="00256D29" w:rsidP="000E73C8" w:rsidR="000E73C8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4.1. </w:t>
      </w:r>
      <w:r w:rsidR="00F03C3C">
        <w:rPr>
          <w:rFonts w:cs="Arial" w:hAnsi="Arial" w:ascii="Arial"/>
          <w:sz w:val="22"/>
          <w:szCs w:val="22"/>
          <w:lang w:val="hr-HR"/>
        </w:rPr>
        <w:t>S</w:t>
      </w:r>
      <w:r w:rsidR="000E73C8" w:rsidRPr="008C3999">
        <w:rPr>
          <w:rFonts w:cs="Arial" w:hAnsi="Arial" w:ascii="Arial"/>
          <w:sz w:val="22"/>
          <w:szCs w:val="22"/>
          <w:lang w:val="hr-HR"/>
        </w:rPr>
        <w:t>tečajni upravitelj je poduzeo slijedeće radnje:</w:t>
      </w:r>
    </w:p>
    <w:p w14:textId="77777777" w14:paraId="0BB5588B" w:rsidRDefault="000E73C8" w:rsidP="000E73C8" w:rsidR="000E73C8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2F0B7907" w14:paraId="37C00B1C" w:rsidRDefault="000E73C8" w:rsidP="000E73C8" w:rsidR="00783D37">
      <w:pPr>
        <w:jc w:val="both"/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 xml:space="preserve">1. </w:t>
      </w:r>
      <w:r w:rsidR="00783D37">
        <w:rPr>
          <w:rFonts w:cs="Arial" w:hAnsi="Arial" w:ascii="Arial"/>
          <w:sz w:val="22"/>
          <w:szCs w:val="22"/>
          <w:lang w:val="hr-HR"/>
        </w:rPr>
        <w:t xml:space="preserve">Poslan upit za dostavu podataka </w:t>
      </w:r>
      <w:r w:rsidR="00B81553">
        <w:rPr>
          <w:rFonts w:cs="Arial" w:hAnsi="Arial" w:ascii="Arial"/>
          <w:sz w:val="22"/>
          <w:szCs w:val="22"/>
          <w:lang w:val="hr-HR"/>
        </w:rPr>
        <w:t xml:space="preserve">Općinskom </w:t>
      </w:r>
      <w:r w:rsidR="00787BF2">
        <w:rPr>
          <w:rFonts w:cs="Arial" w:hAnsi="Arial" w:ascii="Arial"/>
          <w:sz w:val="22"/>
          <w:szCs w:val="22"/>
          <w:lang w:val="hr-HR"/>
        </w:rPr>
        <w:t xml:space="preserve">građanskom </w:t>
      </w:r>
      <w:r w:rsidR="00B81553">
        <w:rPr>
          <w:rFonts w:cs="Arial" w:hAnsi="Arial" w:ascii="Arial"/>
          <w:sz w:val="22"/>
          <w:szCs w:val="22"/>
          <w:lang w:val="hr-HR"/>
        </w:rPr>
        <w:t xml:space="preserve">sudu </w:t>
      </w:r>
      <w:r w:rsidR="00834743">
        <w:rPr>
          <w:rFonts w:cs="Arial" w:hAnsi="Arial" w:ascii="Arial"/>
          <w:sz w:val="22"/>
          <w:szCs w:val="22"/>
          <w:lang w:val="hr-HR"/>
        </w:rPr>
        <w:t>u Z</w:t>
      </w:r>
      <w:r w:rsidR="00787BF2">
        <w:rPr>
          <w:rFonts w:cs="Arial" w:hAnsi="Arial" w:ascii="Arial"/>
          <w:sz w:val="22"/>
          <w:szCs w:val="22"/>
          <w:lang w:val="hr-HR"/>
        </w:rPr>
        <w:t>agrebu</w:t>
      </w:r>
      <w:r w:rsidR="00834743">
        <w:rPr>
          <w:rFonts w:cs="Arial" w:hAnsi="Arial" w:ascii="Arial"/>
          <w:sz w:val="22"/>
          <w:szCs w:val="22"/>
          <w:lang w:val="hr-HR"/>
        </w:rPr>
        <w:t xml:space="preserve"> </w:t>
      </w:r>
      <w:r w:rsidR="00783D37">
        <w:rPr>
          <w:rFonts w:cs="Arial" w:hAnsi="Arial" w:ascii="Arial"/>
          <w:sz w:val="22"/>
          <w:szCs w:val="22"/>
          <w:lang w:val="hr-HR"/>
        </w:rPr>
        <w:t>u svrhu provjere</w:t>
      </w:r>
      <w:r w:rsidR="00B81553">
        <w:rPr>
          <w:rFonts w:cs="Arial" w:hAnsi="Arial" w:ascii="Arial"/>
          <w:sz w:val="22"/>
          <w:szCs w:val="22"/>
          <w:lang w:val="hr-HR"/>
        </w:rPr>
        <w:t>/potvrde podataka o vlasništvu</w:t>
      </w:r>
      <w:r w:rsidR="00783D37">
        <w:rPr>
          <w:rFonts w:cs="Arial" w:hAnsi="Arial" w:ascii="Arial"/>
          <w:sz w:val="22"/>
          <w:szCs w:val="22"/>
          <w:lang w:val="hr-HR"/>
        </w:rPr>
        <w:t xml:space="preserve"> nekretnina – odgovor</w:t>
      </w:r>
      <w:r w:rsidR="00470ACE">
        <w:rPr>
          <w:rFonts w:cs="Arial" w:hAnsi="Arial" w:ascii="Arial"/>
          <w:sz w:val="22"/>
          <w:szCs w:val="22"/>
          <w:lang w:val="hr-HR"/>
        </w:rPr>
        <w:t xml:space="preserve"> u prilogu</w:t>
      </w:r>
    </w:p>
    <w:p w14:textId="77777777" w14:paraId="37874AF3" w:rsidRDefault="00783D37" w:rsidP="000E73C8" w:rsidR="00783D37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7F82819F" w14:paraId="03D4BD18" w:rsidRDefault="00783D37" w:rsidP="00470ACE" w:rsidR="00D21AB8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2. </w:t>
      </w:r>
      <w:r w:rsidR="000E73C8" w:rsidRPr="008C3999">
        <w:rPr>
          <w:rFonts w:cs="Arial" w:hAnsi="Arial" w:ascii="Arial"/>
          <w:sz w:val="22"/>
          <w:szCs w:val="22"/>
          <w:lang w:val="hr-HR"/>
        </w:rPr>
        <w:t xml:space="preserve">Poslan upit za dostavu podataka </w:t>
      </w:r>
      <w:r>
        <w:rPr>
          <w:rFonts w:cs="Arial" w:hAnsi="Arial" w:ascii="Arial"/>
          <w:sz w:val="22"/>
          <w:szCs w:val="22"/>
          <w:lang w:val="hr-HR"/>
        </w:rPr>
        <w:t xml:space="preserve">Državnoj geodetskoj upravi – u svrhu provjere mogućeg posjeda nekretnina </w:t>
      </w:r>
      <w:r w:rsidR="00470ACE">
        <w:rPr>
          <w:rFonts w:cs="Arial" w:hAnsi="Arial" w:ascii="Arial"/>
          <w:sz w:val="22"/>
          <w:szCs w:val="22"/>
          <w:lang w:val="hr-HR"/>
        </w:rPr>
        <w:t xml:space="preserve"> - odgovor u prilogu</w:t>
      </w:r>
    </w:p>
    <w:p w14:textId="77777777" w14:paraId="6FDF1093" w:rsidRDefault="00D21AB8" w:rsidP="000E73C8" w:rsidR="00D21AB8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0DC63C74" w14:paraId="4427BE06" w:rsidRDefault="00D21AB8" w:rsidP="000E73C8" w:rsidR="000E73C8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3. Poslan upit </w:t>
      </w:r>
      <w:r w:rsidR="000E73C8" w:rsidRPr="008C3999">
        <w:rPr>
          <w:rFonts w:cs="Arial" w:hAnsi="Arial" w:ascii="Arial"/>
          <w:sz w:val="22"/>
          <w:szCs w:val="22"/>
          <w:lang w:val="hr-HR"/>
        </w:rPr>
        <w:t>Općinsko</w:t>
      </w:r>
      <w:r w:rsidR="00CC698A" w:rsidRPr="008C3999">
        <w:rPr>
          <w:rFonts w:cs="Arial" w:hAnsi="Arial" w:ascii="Arial"/>
          <w:sz w:val="22"/>
          <w:szCs w:val="22"/>
          <w:lang w:val="hr-HR"/>
        </w:rPr>
        <w:t>m</w:t>
      </w:r>
      <w:r w:rsidR="000E73C8" w:rsidRPr="008C3999">
        <w:rPr>
          <w:rFonts w:cs="Arial" w:hAnsi="Arial" w:ascii="Arial"/>
          <w:sz w:val="22"/>
          <w:szCs w:val="22"/>
          <w:lang w:val="hr-HR"/>
        </w:rPr>
        <w:t xml:space="preserve"> </w:t>
      </w:r>
      <w:r w:rsidR="00695794">
        <w:rPr>
          <w:rFonts w:cs="Arial" w:hAnsi="Arial" w:ascii="Arial"/>
          <w:sz w:val="22"/>
          <w:szCs w:val="22"/>
          <w:lang w:val="hr-HR"/>
        </w:rPr>
        <w:t xml:space="preserve">građanskom </w:t>
      </w:r>
      <w:r w:rsidR="000E73C8" w:rsidRPr="008C3999">
        <w:rPr>
          <w:rFonts w:cs="Arial" w:hAnsi="Arial" w:ascii="Arial"/>
          <w:sz w:val="22"/>
          <w:szCs w:val="22"/>
          <w:lang w:val="hr-HR"/>
        </w:rPr>
        <w:t>sud</w:t>
      </w:r>
      <w:r w:rsidR="00CC698A" w:rsidRPr="008C3999">
        <w:rPr>
          <w:rFonts w:cs="Arial" w:hAnsi="Arial" w:ascii="Arial"/>
          <w:sz w:val="22"/>
          <w:szCs w:val="22"/>
          <w:lang w:val="hr-HR"/>
        </w:rPr>
        <w:t>u</w:t>
      </w:r>
      <w:r w:rsidR="000E73C8" w:rsidRPr="008C3999">
        <w:rPr>
          <w:rFonts w:cs="Arial" w:hAnsi="Arial" w:ascii="Arial"/>
          <w:sz w:val="22"/>
          <w:szCs w:val="22"/>
          <w:lang w:val="hr-HR"/>
        </w:rPr>
        <w:t xml:space="preserve"> u </w:t>
      </w:r>
      <w:r w:rsidR="007C0B35">
        <w:rPr>
          <w:rFonts w:cs="Arial" w:hAnsi="Arial" w:ascii="Arial"/>
          <w:sz w:val="22"/>
          <w:szCs w:val="22"/>
          <w:lang w:val="hr-HR"/>
        </w:rPr>
        <w:t xml:space="preserve">Novom </w:t>
      </w:r>
      <w:r>
        <w:rPr>
          <w:rFonts w:cs="Arial" w:hAnsi="Arial" w:ascii="Arial"/>
          <w:sz w:val="22"/>
          <w:szCs w:val="22"/>
          <w:lang w:val="hr-HR"/>
        </w:rPr>
        <w:t>Za</w:t>
      </w:r>
      <w:r w:rsidR="00695794">
        <w:rPr>
          <w:rFonts w:cs="Arial" w:hAnsi="Arial" w:ascii="Arial"/>
          <w:sz w:val="22"/>
          <w:szCs w:val="22"/>
          <w:lang w:val="hr-HR"/>
        </w:rPr>
        <w:t>grebu</w:t>
      </w:r>
      <w:r w:rsidR="00506793">
        <w:rPr>
          <w:rFonts w:cs="Arial" w:hAnsi="Arial" w:ascii="Arial"/>
          <w:sz w:val="22"/>
          <w:szCs w:val="22"/>
          <w:lang w:val="hr-HR"/>
        </w:rPr>
        <w:t>,</w:t>
      </w:r>
      <w:r w:rsidR="000E73C8" w:rsidRPr="008C3999">
        <w:rPr>
          <w:rFonts w:cs="Arial" w:hAnsi="Arial" w:ascii="Arial"/>
          <w:sz w:val="22"/>
          <w:szCs w:val="22"/>
          <w:lang w:val="hr-HR"/>
        </w:rPr>
        <w:t xml:space="preserve"> u svrhu provjere mogućeg vlasništva nekretnina </w:t>
      </w:r>
      <w:r w:rsidR="00537953">
        <w:rPr>
          <w:rFonts w:cs="Arial" w:hAnsi="Arial" w:ascii="Arial"/>
          <w:sz w:val="22"/>
          <w:szCs w:val="22"/>
          <w:lang w:val="hr-HR"/>
        </w:rPr>
        <w:t xml:space="preserve">obzirom na ranije upisano sjedište u Zagrebu </w:t>
      </w:r>
      <w:r w:rsidR="00470ACE">
        <w:rPr>
          <w:rFonts w:cs="Arial" w:hAnsi="Arial" w:ascii="Arial"/>
          <w:sz w:val="22"/>
          <w:szCs w:val="22"/>
          <w:lang w:val="hr-HR"/>
        </w:rPr>
        <w:t>- odgovor u prilogu</w:t>
      </w:r>
    </w:p>
    <w:p w14:textId="77777777" w14:paraId="128D7C4C" w:rsidRDefault="00470ACE" w:rsidP="000E73C8" w:rsidR="00470ACE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69649495" w14:paraId="2A5F8BA3" w:rsidRDefault="00D21AB8" w:rsidP="000E73C8" w:rsidR="000E73C8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4</w:t>
      </w:r>
      <w:r w:rsidR="000E73C8" w:rsidRPr="008C3999">
        <w:rPr>
          <w:rFonts w:cs="Arial" w:hAnsi="Arial" w:ascii="Arial"/>
          <w:sz w:val="22"/>
          <w:szCs w:val="22"/>
          <w:lang w:val="hr-HR"/>
        </w:rPr>
        <w:t xml:space="preserve">. </w:t>
      </w:r>
      <w:r w:rsidR="00CC698A" w:rsidRPr="008C3999">
        <w:rPr>
          <w:rFonts w:cs="Arial" w:hAnsi="Arial" w:ascii="Arial"/>
          <w:sz w:val="22"/>
          <w:szCs w:val="22"/>
          <w:lang w:val="hr-HR"/>
        </w:rPr>
        <w:t xml:space="preserve">Poslan upit </w:t>
      </w:r>
      <w:r w:rsidR="00537953">
        <w:rPr>
          <w:rFonts w:cs="Arial" w:hAnsi="Arial" w:ascii="Arial"/>
          <w:sz w:val="22"/>
          <w:szCs w:val="22"/>
          <w:lang w:val="hr-HR"/>
        </w:rPr>
        <w:t>Centru za vozila Hrvatske</w:t>
      </w:r>
      <w:r w:rsidR="00CC698A" w:rsidRPr="008C3999">
        <w:rPr>
          <w:rFonts w:cs="Arial" w:hAnsi="Arial" w:ascii="Arial"/>
          <w:sz w:val="22"/>
          <w:szCs w:val="22"/>
          <w:lang w:val="hr-HR"/>
        </w:rPr>
        <w:t xml:space="preserve"> – u svrhu provjere mogućeg vlasništva motornih vozila - stečajni dužnik nije evidentiran kao vlasnik motornih vozila - odgovor u prilogu</w:t>
      </w:r>
    </w:p>
    <w:p w14:textId="77777777" w14:paraId="2E7CB57F" w:rsidRDefault="000E73C8" w:rsidP="000E73C8" w:rsidR="000E73C8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09EEDCDE" w14:paraId="038B98DC" w:rsidRDefault="00D21AB8" w:rsidP="000E73C8" w:rsidR="00CC698A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5</w:t>
      </w:r>
      <w:r w:rsidR="000E73C8" w:rsidRPr="008C3999">
        <w:rPr>
          <w:rFonts w:cs="Arial" w:hAnsi="Arial" w:ascii="Arial"/>
          <w:sz w:val="22"/>
          <w:szCs w:val="22"/>
          <w:lang w:val="hr-HR"/>
        </w:rPr>
        <w:t xml:space="preserve">. </w:t>
      </w:r>
      <w:r w:rsidR="00CC698A" w:rsidRPr="008C3999">
        <w:rPr>
          <w:rFonts w:cs="Arial" w:hAnsi="Arial" w:ascii="Arial"/>
          <w:sz w:val="22"/>
          <w:szCs w:val="22"/>
          <w:lang w:val="hr-HR"/>
        </w:rPr>
        <w:t>Poslan upit HZMO – u svrhu provjere podataka o moguće prijavljenim radnicima – stečajni dužnik u trenutku otvaranja stečajnog postupka nije imao prijavljenih radnika</w:t>
      </w:r>
      <w:r>
        <w:rPr>
          <w:rFonts w:cs="Arial" w:hAnsi="Arial" w:ascii="Arial"/>
          <w:sz w:val="22"/>
          <w:szCs w:val="22"/>
          <w:lang w:val="hr-HR"/>
        </w:rPr>
        <w:t xml:space="preserve"> – odgovor u prilogu</w:t>
      </w:r>
    </w:p>
    <w:p w14:textId="45D60993" w14:paraId="5C200B59" w:rsidRDefault="00CC698A" w:rsidP="000E73C8" w:rsidR="00CC698A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3288A11F" w14:paraId="21007A96" w:rsidRDefault="00D21AB8" w:rsidP="00470ACE" w:rsidR="00E5576D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6</w:t>
      </w:r>
      <w:r w:rsidR="00CC698A" w:rsidRPr="008C3999">
        <w:rPr>
          <w:rFonts w:cs="Arial" w:hAnsi="Arial" w:ascii="Arial"/>
          <w:sz w:val="22"/>
          <w:szCs w:val="22"/>
          <w:lang w:val="hr-HR"/>
        </w:rPr>
        <w:t xml:space="preserve">. Poslan poziv bivšoj upravi za dostavu podataka o imovini i obvezama stečajnog dužnika, te knjigovodstvene dokumentacije </w:t>
      </w:r>
      <w:r w:rsidR="00470ACE">
        <w:rPr>
          <w:rFonts w:cs="Arial" w:hAnsi="Arial" w:ascii="Arial"/>
          <w:sz w:val="22"/>
          <w:szCs w:val="22"/>
          <w:lang w:val="hr-HR"/>
        </w:rPr>
        <w:t xml:space="preserve">– </w:t>
      </w:r>
      <w:r w:rsidR="00D05E02">
        <w:rPr>
          <w:rFonts w:cs="Arial" w:hAnsi="Arial" w:ascii="Arial"/>
          <w:sz w:val="22"/>
          <w:szCs w:val="22"/>
          <w:lang w:val="hr-HR"/>
        </w:rPr>
        <w:t>dostavljena su završan izvješća za 2015. godinu</w:t>
      </w:r>
    </w:p>
    <w:p w14:textId="08155E5B" w14:paraId="5A479B15" w:rsidRDefault="00470ACE" w:rsidP="00470ACE" w:rsidR="00470ACE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52AA08B5" w14:paraId="4F9FDA8F" w:rsidRDefault="00470ACE" w:rsidP="00470ACE" w:rsidR="00470ACE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8. </w:t>
      </w:r>
      <w:r w:rsidR="00A41D40">
        <w:rPr>
          <w:rFonts w:cs="Arial" w:hAnsi="Arial" w:ascii="Arial"/>
          <w:sz w:val="22"/>
          <w:szCs w:val="22"/>
          <w:lang w:val="hr-HR"/>
        </w:rPr>
        <w:t xml:space="preserve">otvoren je žiro račun </w:t>
      </w:r>
      <w:r w:rsidR="00D05E02">
        <w:rPr>
          <w:rFonts w:cs="Arial" w:hAnsi="Arial" w:ascii="Arial"/>
          <w:sz w:val="22"/>
          <w:szCs w:val="22"/>
          <w:lang w:val="hr-HR"/>
        </w:rPr>
        <w:t xml:space="preserve">posebene namjene </w:t>
      </w:r>
      <w:r w:rsidR="00A41D40">
        <w:rPr>
          <w:rFonts w:cs="Arial" w:hAnsi="Arial" w:ascii="Arial"/>
          <w:sz w:val="22"/>
          <w:szCs w:val="22"/>
          <w:lang w:val="hr-HR"/>
        </w:rPr>
        <w:t>za stečajnog dužnika</w:t>
      </w:r>
    </w:p>
    <w:p w14:textId="77777777" w14:paraId="072C24B7" w:rsidRDefault="00CC698A" w:rsidP="000E73C8" w:rsidR="00CC698A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64B081E3" w14:paraId="129A0448" w:rsidRDefault="00470ACE" w:rsidP="00486178" w:rsidR="00CC698A">
      <w:pPr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9</w:t>
      </w:r>
      <w:r w:rsidR="00CC698A" w:rsidRPr="008C3999">
        <w:rPr>
          <w:rFonts w:cs="Arial" w:hAnsi="Arial" w:ascii="Arial"/>
          <w:sz w:val="22"/>
          <w:szCs w:val="22"/>
          <w:lang w:val="hr-HR"/>
        </w:rPr>
        <w:t xml:space="preserve">. </w:t>
      </w:r>
      <w:r w:rsidR="0051733D">
        <w:rPr>
          <w:rFonts w:cs="Arial" w:hAnsi="Arial" w:ascii="Arial"/>
          <w:sz w:val="22"/>
          <w:szCs w:val="22"/>
          <w:lang w:val="hr-HR"/>
        </w:rPr>
        <w:t>I</w:t>
      </w:r>
      <w:r w:rsidR="00CC698A" w:rsidRPr="008C3999">
        <w:rPr>
          <w:rFonts w:cs="Arial" w:hAnsi="Arial" w:ascii="Arial"/>
          <w:sz w:val="22"/>
          <w:szCs w:val="22"/>
          <w:lang w:val="hr-HR"/>
        </w:rPr>
        <w:t>zrađen novi pečat stečajnog</w:t>
      </w:r>
      <w:r w:rsidR="0051733D">
        <w:rPr>
          <w:rFonts w:cs="Arial" w:hAnsi="Arial" w:ascii="Arial"/>
          <w:sz w:val="22"/>
          <w:szCs w:val="22"/>
          <w:lang w:val="hr-HR"/>
        </w:rPr>
        <w:t xml:space="preserve"> dužnika</w:t>
      </w:r>
    </w:p>
    <w:p w14:textId="6DF2DCDC" w14:paraId="04CAC1B5" w:rsidRDefault="0051733D" w:rsidP="00486178" w:rsidR="0051733D">
      <w:pPr>
        <w:rPr>
          <w:rFonts w:cs="Arial" w:hAnsi="Arial" w:ascii="Arial"/>
          <w:sz w:val="22"/>
          <w:szCs w:val="22"/>
          <w:lang w:val="hr-HR"/>
        </w:rPr>
      </w:pPr>
    </w:p>
    <w:p w14:textId="304C2E7F" w14:paraId="24B69453" w:rsidRDefault="00470ACE" w:rsidP="00486178" w:rsidR="00CC698A">
      <w:pPr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color w:themeColor="text1" w:val="000000"/>
          <w:sz w:val="22"/>
          <w:szCs w:val="22"/>
          <w:lang w:val="hr-HR"/>
        </w:rPr>
        <w:t>10</w:t>
      </w:r>
      <w:r w:rsidR="0051733D" w:rsidRPr="00285233">
        <w:rPr>
          <w:rFonts w:cs="Arial" w:hAnsi="Arial" w:ascii="Arial"/>
          <w:color w:themeColor="text1" w:val="000000"/>
          <w:sz w:val="22"/>
          <w:szCs w:val="22"/>
          <w:lang w:val="hr-HR"/>
        </w:rPr>
        <w:t xml:space="preserve">. </w:t>
      </w:r>
      <w:r w:rsidR="00CC698A" w:rsidRPr="008C3999">
        <w:rPr>
          <w:rFonts w:cs="Arial" w:hAnsi="Arial" w:ascii="Arial"/>
          <w:sz w:val="22"/>
          <w:szCs w:val="22"/>
          <w:lang w:val="hr-HR"/>
        </w:rPr>
        <w:t>Angažiran knjigovodstveni servis radi vođenja poslovnih knjiga</w:t>
      </w:r>
    </w:p>
    <w:p w14:textId="1AEE5CF8" w14:paraId="66AF7B53" w:rsidRDefault="00BD29BD" w:rsidP="00780584" w:rsidR="00BD29BD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1101B24F" w14:paraId="45716106" w:rsidRDefault="00470ACE" w:rsidP="00780584" w:rsidR="005D2747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11</w:t>
      </w:r>
      <w:r w:rsidR="005D2747">
        <w:rPr>
          <w:rFonts w:cs="Arial" w:hAnsi="Arial" w:ascii="Arial"/>
          <w:sz w:val="22"/>
          <w:szCs w:val="22"/>
          <w:lang w:val="hr-HR"/>
        </w:rPr>
        <w:t>. ispitane pristigle tražbine, sastavljena tablica prijavljenih i osporenih tražbina</w:t>
      </w:r>
    </w:p>
    <w:p w14:textId="3E99DE21" w14:paraId="5E3D9BC4" w:rsidRDefault="008B0997" w:rsidP="00780584" w:rsidR="008B0997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77777777" w14:paraId="2FEB76D9" w:rsidRDefault="00D05E02" w:rsidP="00780584" w:rsidR="00D05E02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3AEC6626" w14:paraId="1884D502" w:rsidRDefault="0010064D" w:rsidP="00780584" w:rsidR="0010064D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5BC6F063" w14:paraId="73B2914A" w:rsidRDefault="00256D29" w:rsidP="00780584" w:rsidR="00D61054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lastRenderedPageBreak/>
        <w:t>5.</w:t>
      </w:r>
      <w:r w:rsidR="00D61054" w:rsidRPr="008C3999">
        <w:rPr>
          <w:rFonts w:cs="Arial" w:hAnsi="Arial" w:ascii="Arial"/>
          <w:sz w:val="22"/>
          <w:szCs w:val="22"/>
          <w:lang w:val="hr-HR"/>
        </w:rPr>
        <w:t xml:space="preserve"> </w:t>
      </w:r>
      <w:r w:rsidR="00EA30F2" w:rsidRPr="008C3999">
        <w:rPr>
          <w:rFonts w:cs="Arial" w:hAnsi="Arial" w:ascii="Arial"/>
          <w:sz w:val="22"/>
          <w:szCs w:val="22"/>
          <w:lang w:val="hr-HR"/>
        </w:rPr>
        <w:t>GOSPODARSKI POLOŽAJ DUŽNIKA I NJEGOVI UZROCI</w:t>
      </w:r>
      <w:r w:rsidR="00D61054" w:rsidRPr="008C3999">
        <w:rPr>
          <w:rFonts w:cs="Arial" w:hAnsi="Arial" w:ascii="Arial"/>
          <w:sz w:val="22"/>
          <w:szCs w:val="22"/>
          <w:lang w:val="hr-HR"/>
        </w:rPr>
        <w:t>:</w:t>
      </w:r>
    </w:p>
    <w:p w14:textId="29BDD11F" w14:paraId="5D0C8241" w:rsidRDefault="002A2C32" w:rsidP="00780584" w:rsidR="002A2C32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628ABE23" w14:paraId="6B63A852" w:rsidRDefault="0079514C" w:rsidP="00B32C19" w:rsidR="00B32C19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 w:rsidRPr="0079514C">
        <w:rPr>
          <w:rFonts w:cs="Arial" w:hAnsi="Arial" w:ascii="Arial"/>
          <w:sz w:val="22"/>
          <w:szCs w:val="22"/>
          <w:lang w:val="hr-HR"/>
        </w:rPr>
        <w:t>Trgovački sud u Zagrebu rješenjem broj St-1895/2015 od 29.03.2016. godine otvorio je i istovremeno zaključio stečajni postupak nad dužnikom VILE BAREDINE d.o.o. za građenje i usluge, Zagreb, Slovenska 24, MBS: 080667988, OIB: 86997670427</w:t>
      </w:r>
      <w:r>
        <w:rPr>
          <w:rFonts w:cs="Arial" w:hAnsi="Arial" w:ascii="Arial"/>
          <w:sz w:val="22"/>
          <w:szCs w:val="22"/>
          <w:lang w:val="hr-HR"/>
        </w:rPr>
        <w:t xml:space="preserve"> </w:t>
      </w:r>
      <w:r w:rsidR="005D2747">
        <w:rPr>
          <w:rFonts w:cs="Arial" w:hAnsi="Arial" w:ascii="Arial"/>
          <w:sz w:val="22"/>
          <w:szCs w:val="22"/>
          <w:lang w:val="hr-HR"/>
        </w:rPr>
        <w:t xml:space="preserve">slijedom </w:t>
      </w:r>
      <w:r w:rsidR="00631128">
        <w:rPr>
          <w:rFonts w:cs="Arial" w:hAnsi="Arial" w:ascii="Arial"/>
          <w:sz w:val="22"/>
          <w:szCs w:val="22"/>
          <w:lang w:val="hr-HR"/>
        </w:rPr>
        <w:t xml:space="preserve">od strane FINA-e podnesenog </w:t>
      </w:r>
      <w:r w:rsidR="007511A6">
        <w:rPr>
          <w:rFonts w:cs="Arial" w:hAnsi="Arial" w:ascii="Arial"/>
          <w:sz w:val="22"/>
          <w:szCs w:val="22"/>
          <w:lang w:val="hr-HR"/>
        </w:rPr>
        <w:t xml:space="preserve">(drugog) </w:t>
      </w:r>
      <w:r w:rsidR="00631128">
        <w:rPr>
          <w:rFonts w:cs="Arial" w:hAnsi="Arial" w:ascii="Arial"/>
          <w:sz w:val="22"/>
          <w:szCs w:val="22"/>
          <w:lang w:val="hr-HR"/>
        </w:rPr>
        <w:t>zahtjeva za provođenje skraćenog stečajnog postupka zbog dugotrajne blokade žiro računa.</w:t>
      </w:r>
    </w:p>
    <w:p w14:textId="61D4E5A0" w14:paraId="603CB78B" w:rsidRDefault="00B32C19" w:rsidP="00780584" w:rsidR="00B32C19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6F86C862" w14:paraId="3F7A1FF0" w:rsidRDefault="00E910E8" w:rsidP="00780584" w:rsidR="005B100B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Temeljem zaprimljene informacije o mogućem postojanju imovine stečajnog dužnika, </w:t>
      </w:r>
      <w:r w:rsidR="00BD29BD">
        <w:rPr>
          <w:rFonts w:cs="Arial" w:hAnsi="Arial" w:ascii="Arial"/>
          <w:sz w:val="22"/>
          <w:szCs w:val="22"/>
          <w:lang w:val="hr-HR"/>
        </w:rPr>
        <w:t>stečajni upravitelj</w:t>
      </w:r>
      <w:r w:rsidR="005B100B">
        <w:rPr>
          <w:rFonts w:cs="Arial" w:hAnsi="Arial" w:ascii="Arial"/>
          <w:sz w:val="22"/>
          <w:szCs w:val="22"/>
          <w:lang w:val="hr-HR"/>
        </w:rPr>
        <w:t xml:space="preserve"> </w:t>
      </w:r>
      <w:r w:rsidR="0079514C">
        <w:rPr>
          <w:rFonts w:cs="Arial" w:hAnsi="Arial" w:ascii="Arial"/>
          <w:sz w:val="22"/>
          <w:szCs w:val="22"/>
          <w:lang w:val="hr-HR"/>
        </w:rPr>
        <w:t xml:space="preserve">je provjerio istu, te </w:t>
      </w:r>
      <w:r w:rsidR="006E39FE">
        <w:rPr>
          <w:rFonts w:cs="Arial" w:hAnsi="Arial" w:ascii="Arial"/>
          <w:sz w:val="22"/>
          <w:szCs w:val="22"/>
          <w:lang w:val="hr-HR"/>
        </w:rPr>
        <w:t>predložio nastavak postupka radi naknadne diobe.</w:t>
      </w:r>
    </w:p>
    <w:p w14:textId="77777777" w14:paraId="5B81F02C" w:rsidRDefault="005B100B" w:rsidP="00780584" w:rsidR="005B100B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3F88C88C" w14:paraId="5844D096" w:rsidRDefault="00B32C19" w:rsidP="00780584" w:rsidR="00D61054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>Slijedom</w:t>
      </w:r>
      <w:r w:rsidR="000E73C8" w:rsidRPr="008C3999">
        <w:rPr>
          <w:rFonts w:cs="Arial" w:hAnsi="Arial" w:ascii="Arial"/>
          <w:sz w:val="22"/>
          <w:szCs w:val="22"/>
          <w:lang w:val="hr-HR"/>
        </w:rPr>
        <w:t xml:space="preserve"> ispunjenja uvjeta</w:t>
      </w:r>
      <w:r w:rsidR="0075392E">
        <w:rPr>
          <w:rFonts w:cs="Arial" w:hAnsi="Arial" w:ascii="Arial"/>
          <w:sz w:val="22"/>
          <w:szCs w:val="22"/>
          <w:lang w:val="hr-HR"/>
        </w:rPr>
        <w:t xml:space="preserve">, a </w:t>
      </w:r>
      <w:r w:rsidR="000E73C8" w:rsidRPr="008C3999">
        <w:rPr>
          <w:rFonts w:cs="Arial" w:hAnsi="Arial" w:ascii="Arial"/>
          <w:sz w:val="22"/>
          <w:szCs w:val="22"/>
          <w:lang w:val="hr-HR"/>
        </w:rPr>
        <w:t xml:space="preserve">sukladno Stečajnom zakonu, </w:t>
      </w:r>
      <w:r w:rsidR="005B100B">
        <w:rPr>
          <w:rFonts w:cs="Arial" w:hAnsi="Arial" w:ascii="Arial"/>
          <w:sz w:val="22"/>
          <w:szCs w:val="22"/>
          <w:lang w:val="hr-HR"/>
        </w:rPr>
        <w:t xml:space="preserve">određen je </w:t>
      </w:r>
      <w:r w:rsidR="00A317C4">
        <w:rPr>
          <w:rFonts w:cs="Arial" w:hAnsi="Arial" w:ascii="Arial"/>
          <w:sz w:val="22"/>
          <w:szCs w:val="22"/>
          <w:lang w:val="hr-HR"/>
        </w:rPr>
        <w:t xml:space="preserve">upis stečajne mase u sudski registar i </w:t>
      </w:r>
      <w:r w:rsidR="00C46A24">
        <w:rPr>
          <w:rFonts w:cs="Arial" w:hAnsi="Arial" w:ascii="Arial"/>
          <w:sz w:val="22"/>
          <w:szCs w:val="22"/>
          <w:lang w:val="hr-HR"/>
        </w:rPr>
        <w:t xml:space="preserve">određen </w:t>
      </w:r>
      <w:r w:rsidR="00A317C4">
        <w:rPr>
          <w:rFonts w:cs="Arial" w:hAnsi="Arial" w:ascii="Arial"/>
          <w:sz w:val="22"/>
          <w:szCs w:val="22"/>
          <w:lang w:val="hr-HR"/>
        </w:rPr>
        <w:t xml:space="preserve">nastavak </w:t>
      </w:r>
      <w:r w:rsidR="005B100B">
        <w:rPr>
          <w:rFonts w:cs="Arial" w:hAnsi="Arial" w:ascii="Arial"/>
          <w:sz w:val="22"/>
          <w:szCs w:val="22"/>
          <w:lang w:val="hr-HR"/>
        </w:rPr>
        <w:t>postupk</w:t>
      </w:r>
      <w:r w:rsidR="00A317C4">
        <w:rPr>
          <w:rFonts w:cs="Arial" w:hAnsi="Arial" w:ascii="Arial"/>
          <w:sz w:val="22"/>
          <w:szCs w:val="22"/>
          <w:lang w:val="hr-HR"/>
        </w:rPr>
        <w:t>a</w:t>
      </w:r>
      <w:r w:rsidR="005B100B">
        <w:rPr>
          <w:rFonts w:cs="Arial" w:hAnsi="Arial" w:ascii="Arial"/>
          <w:sz w:val="22"/>
          <w:szCs w:val="22"/>
          <w:lang w:val="hr-HR"/>
        </w:rPr>
        <w:t xml:space="preserve"> radi naknadne diobe.</w:t>
      </w:r>
    </w:p>
    <w:p w14:textId="77777777" w14:paraId="114AF4D8" w:rsidRDefault="00E910E8" w:rsidP="00780584" w:rsidR="00E910E8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646FF6F1" w14:paraId="27333E5F" w:rsidRDefault="00256D29" w:rsidP="00780584" w:rsidR="008E1CBE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6. </w:t>
      </w:r>
      <w:r w:rsidR="009E2630" w:rsidRPr="008C3999">
        <w:rPr>
          <w:rFonts w:cs="Arial" w:hAnsi="Arial" w:ascii="Arial"/>
          <w:sz w:val="22"/>
          <w:szCs w:val="22"/>
          <w:lang w:val="hr-HR"/>
        </w:rPr>
        <w:t>KNJIGOVODSTVENI PODACI</w:t>
      </w:r>
      <w:r w:rsidR="008C3999">
        <w:rPr>
          <w:rFonts w:cs="Arial" w:hAnsi="Arial" w:ascii="Arial"/>
          <w:sz w:val="22"/>
          <w:szCs w:val="22"/>
          <w:lang w:val="hr-HR"/>
        </w:rPr>
        <w:t>:</w:t>
      </w:r>
    </w:p>
    <w:p w14:textId="755FBC11" w14:paraId="3F32CED9" w:rsidRDefault="008C3999" w:rsidP="00780584" w:rsidR="008C3999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376A111D" w14:paraId="74BEC378" w:rsidRDefault="008C3999" w:rsidP="00780584" w:rsidR="008C3999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Zadnje objavljena financijska izvješća za 201</w:t>
      </w:r>
      <w:r w:rsidR="00733D77">
        <w:rPr>
          <w:rFonts w:cs="Arial" w:hAnsi="Arial" w:ascii="Arial"/>
          <w:sz w:val="22"/>
          <w:szCs w:val="22"/>
          <w:lang w:val="hr-HR"/>
        </w:rPr>
        <w:t>5</w:t>
      </w:r>
      <w:r>
        <w:rPr>
          <w:rFonts w:cs="Arial" w:hAnsi="Arial" w:ascii="Arial"/>
          <w:sz w:val="22"/>
          <w:szCs w:val="22"/>
          <w:lang w:val="hr-HR"/>
        </w:rPr>
        <w:t>. godinu.</w:t>
      </w:r>
    </w:p>
    <w:p w14:textId="7A400A38" w14:paraId="27F42699" w:rsidRDefault="009265E0" w:rsidP="00780584" w:rsidR="009265E0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Obzirom na protek vremena</w:t>
      </w:r>
      <w:r w:rsidR="006E39FE">
        <w:rPr>
          <w:rFonts w:cs="Arial" w:hAnsi="Arial" w:ascii="Arial"/>
          <w:sz w:val="22"/>
          <w:szCs w:val="22"/>
          <w:lang w:val="hr-HR"/>
        </w:rPr>
        <w:t xml:space="preserve">, te naknadno nastale promjene imovine društva nakon otvaranja stečajnog postupka a vezano uz provedene ovršne postupke, </w:t>
      </w:r>
      <w:r w:rsidR="00763B33">
        <w:rPr>
          <w:rFonts w:cs="Arial" w:hAnsi="Arial" w:ascii="Arial"/>
          <w:sz w:val="22"/>
          <w:szCs w:val="22"/>
          <w:lang w:val="hr-HR"/>
        </w:rPr>
        <w:t>predmetna izvješća su irelevantna za utvrđivanje stvarnog stanja imovine stečajnog dužnika</w:t>
      </w:r>
      <w:r w:rsidR="006E39FE">
        <w:rPr>
          <w:rFonts w:cs="Arial" w:hAnsi="Arial" w:ascii="Arial"/>
          <w:sz w:val="22"/>
          <w:szCs w:val="22"/>
          <w:lang w:val="hr-HR"/>
        </w:rPr>
        <w:t>, obzirom da predmetne promjene nisu proknjižene.</w:t>
      </w:r>
    </w:p>
    <w:p w14:textId="77777777" w14:paraId="73EC7FCD" w:rsidRDefault="00A5664E" w:rsidP="00780584" w:rsidR="00A5664E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5C7D762C" w14:paraId="52EFCBA4" w:rsidRDefault="00256D29" w:rsidP="00780584" w:rsidR="00D61054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7</w:t>
      </w:r>
      <w:r w:rsidR="009E2630" w:rsidRPr="008C3999">
        <w:rPr>
          <w:rFonts w:cs="Arial" w:hAnsi="Arial" w:ascii="Arial"/>
          <w:sz w:val="22"/>
          <w:szCs w:val="22"/>
          <w:lang w:val="hr-HR"/>
        </w:rPr>
        <w:t>. IMOVINA STEČAJNOG DUŽNIKA</w:t>
      </w:r>
      <w:r w:rsidR="00EB34D5">
        <w:rPr>
          <w:rFonts w:cs="Arial" w:hAnsi="Arial" w:ascii="Arial"/>
          <w:sz w:val="22"/>
          <w:szCs w:val="22"/>
          <w:lang w:val="hr-HR"/>
        </w:rPr>
        <w:t>/POPIS PREDMETA STEČAJNE MASE</w:t>
      </w:r>
      <w:r w:rsidR="006F0B95">
        <w:rPr>
          <w:rFonts w:cs="Arial" w:hAnsi="Arial" w:ascii="Arial"/>
          <w:sz w:val="22"/>
          <w:szCs w:val="22"/>
          <w:lang w:val="hr-HR"/>
        </w:rPr>
        <w:t>:</w:t>
      </w:r>
    </w:p>
    <w:p w14:textId="77777777" w14:paraId="54642945" w:rsidRDefault="00A3366E" w:rsidP="00780584" w:rsidR="00A3366E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45C33B6B" w14:paraId="21901BFA" w:rsidRDefault="00214063" w:rsidP="00780584" w:rsidR="00A3366E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 xml:space="preserve">Temeljem ranije navedenih </w:t>
      </w:r>
      <w:r w:rsidR="00BE7EE3">
        <w:rPr>
          <w:rFonts w:cs="Arial" w:hAnsi="Arial" w:ascii="Arial"/>
          <w:sz w:val="22"/>
          <w:szCs w:val="22"/>
          <w:lang w:val="hr-HR"/>
        </w:rPr>
        <w:t>poduzetih radnji</w:t>
      </w:r>
      <w:r w:rsidRPr="008C3999">
        <w:rPr>
          <w:rFonts w:cs="Arial" w:hAnsi="Arial" w:ascii="Arial"/>
          <w:sz w:val="22"/>
          <w:szCs w:val="22"/>
          <w:lang w:val="hr-HR"/>
        </w:rPr>
        <w:t xml:space="preserve"> utvrđeno je kako stečajnu masu čini:</w:t>
      </w:r>
    </w:p>
    <w:p w14:textId="77777777" w14:paraId="308E0C7B" w:rsidRDefault="00D61054" w:rsidP="00780584" w:rsidR="00D61054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31692CEB" w14:paraId="71F5B31B" w:rsidRDefault="006E39FE" w:rsidP="00751033" w:rsidR="006E39FE" w:rsidRPr="008E1CC1">
      <w:pPr>
        <w:pStyle w:val="Odlomakpopisa"/>
        <w:numPr>
          <w:ilvl w:val="0"/>
          <w:numId w:val="12"/>
        </w:numPr>
        <w:jc w:val="both"/>
        <w:rPr>
          <w:rFonts w:cs="Arial" w:hAnsi="Arial" w:ascii="Arial"/>
          <w:sz w:val="22"/>
          <w:szCs w:val="22"/>
          <w:lang w:val="hr-HR"/>
        </w:rPr>
      </w:pPr>
      <w:r w:rsidRPr="008E1CC1">
        <w:rPr>
          <w:rFonts w:cs="Arial" w:hAnsi="Arial" w:ascii="Arial"/>
          <w:sz w:val="22"/>
          <w:szCs w:val="22"/>
          <w:lang w:val="hr-HR"/>
        </w:rPr>
        <w:t>Potraživanje prema Poreznoj upravi po osnovi pretplate PDV-a</w:t>
      </w:r>
      <w:r w:rsidR="001863EB">
        <w:rPr>
          <w:rFonts w:cs="Arial" w:hAnsi="Arial" w:ascii="Arial"/>
          <w:sz w:val="22"/>
          <w:szCs w:val="22"/>
          <w:lang w:val="hr-HR"/>
        </w:rPr>
        <w:t xml:space="preserve"> u iznosu: 31</w:t>
      </w:r>
      <w:r w:rsidR="002F2BA6">
        <w:rPr>
          <w:rFonts w:cs="Arial" w:hAnsi="Arial" w:ascii="Arial"/>
          <w:sz w:val="22"/>
          <w:szCs w:val="22"/>
          <w:lang w:val="hr-HR"/>
        </w:rPr>
        <w:t>.</w:t>
      </w:r>
      <w:r w:rsidR="001863EB">
        <w:rPr>
          <w:rFonts w:cs="Arial" w:hAnsi="Arial" w:ascii="Arial"/>
          <w:sz w:val="22"/>
          <w:szCs w:val="22"/>
          <w:lang w:val="hr-HR"/>
        </w:rPr>
        <w:t>625,90kn</w:t>
      </w:r>
    </w:p>
    <w:p w14:textId="1F1D659B" w14:paraId="6450A940" w:rsidRDefault="003117C9" w:rsidP="008E1CC1" w:rsidR="006E39FE">
      <w:pPr>
        <w:pStyle w:val="Odlomakpopisa"/>
        <w:numPr>
          <w:ilvl w:val="0"/>
          <w:numId w:val="12"/>
        </w:numPr>
        <w:jc w:val="both"/>
        <w:rPr>
          <w:rFonts w:cs="Arial" w:hAnsi="Arial" w:ascii="Arial"/>
          <w:sz w:val="22"/>
          <w:szCs w:val="22"/>
          <w:lang w:val="hr-HR"/>
        </w:rPr>
      </w:pPr>
      <w:r w:rsidRPr="008E1CC1">
        <w:rPr>
          <w:rFonts w:cs="Arial" w:hAnsi="Arial" w:ascii="Arial"/>
          <w:sz w:val="22"/>
          <w:szCs w:val="22"/>
          <w:lang w:val="hr-HR"/>
        </w:rPr>
        <w:t>Sredstva ostvarena prodajom nekretnine u ovršnom postupku</w:t>
      </w:r>
      <w:r w:rsidR="008E1CC1">
        <w:rPr>
          <w:rFonts w:cs="Arial" w:hAnsi="Arial" w:ascii="Arial"/>
          <w:sz w:val="22"/>
          <w:szCs w:val="22"/>
          <w:lang w:val="hr-HR"/>
        </w:rPr>
        <w:t xml:space="preserve"> Ovr-1033/15</w:t>
      </w:r>
      <w:r w:rsidR="001863EB">
        <w:rPr>
          <w:rFonts w:cs="Arial" w:hAnsi="Arial" w:ascii="Arial"/>
          <w:sz w:val="22"/>
          <w:szCs w:val="22"/>
          <w:lang w:val="hr-HR"/>
        </w:rPr>
        <w:t xml:space="preserve"> u iznosu 241.656,00kn</w:t>
      </w:r>
    </w:p>
    <w:p w14:textId="5C87BC0D" w14:paraId="4189BF96" w:rsidRDefault="001863EB" w:rsidP="001863EB" w:rsidR="001863EB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2CABB3E3" w14:paraId="5E462167" w:rsidRDefault="001863EB" w:rsidP="001863EB" w:rsidR="001863EB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Ukupno imovina: </w:t>
      </w:r>
      <w:r w:rsidR="00E65F84" w:rsidRPr="002F2BA6">
        <w:rPr>
          <w:rFonts w:cs="Arial" w:hAnsi="Arial" w:ascii="Arial"/>
          <w:sz w:val="22"/>
          <w:szCs w:val="22"/>
          <w:lang w:val="hr-HR"/>
        </w:rPr>
        <w:t>273</w:t>
      </w:r>
      <w:r w:rsidR="00E65F84">
        <w:rPr>
          <w:rFonts w:cs="Arial" w:hAnsi="Arial" w:ascii="Arial"/>
          <w:sz w:val="22"/>
          <w:szCs w:val="22"/>
          <w:lang w:val="hr-HR"/>
        </w:rPr>
        <w:t>.</w:t>
      </w:r>
      <w:r w:rsidR="00E65F84" w:rsidRPr="002F2BA6">
        <w:rPr>
          <w:rFonts w:cs="Arial" w:hAnsi="Arial" w:ascii="Arial"/>
          <w:sz w:val="22"/>
          <w:szCs w:val="22"/>
          <w:lang w:val="hr-HR"/>
        </w:rPr>
        <w:t>281,9</w:t>
      </w:r>
      <w:r w:rsidR="00E65F84">
        <w:rPr>
          <w:rFonts w:cs="Arial" w:hAnsi="Arial" w:ascii="Arial"/>
          <w:sz w:val="22"/>
          <w:szCs w:val="22"/>
          <w:lang w:val="hr-HR"/>
        </w:rPr>
        <w:t>0kn</w:t>
      </w:r>
    </w:p>
    <w:p w14:textId="52601AA3" w14:paraId="5220E0E2" w:rsidRDefault="00E65F84" w:rsidP="001863EB" w:rsidR="00E65F84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4FD06AC3" w14:paraId="4BEAC591" w:rsidRDefault="00E65F84" w:rsidP="001863EB" w:rsidR="00E65F84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Vezano uz potraživanje prema Poreznoj upravi, podnesen je zahtjev za isplatu iznosa pretplate, no niti nakon</w:t>
      </w:r>
      <w:r w:rsidR="00860C08">
        <w:rPr>
          <w:rFonts w:cs="Arial" w:hAnsi="Arial" w:ascii="Arial"/>
          <w:sz w:val="22"/>
          <w:szCs w:val="22"/>
          <w:lang w:val="hr-HR"/>
        </w:rPr>
        <w:t xml:space="preserve"> višestrukih poziva, požunica i osobnih odlazaka zahtjev nije odobren. Prema zadnjih informacijama u postupku je rješavanja</w:t>
      </w:r>
      <w:r w:rsidR="00480809">
        <w:rPr>
          <w:rFonts w:cs="Arial" w:hAnsi="Arial" w:ascii="Arial"/>
          <w:sz w:val="22"/>
          <w:szCs w:val="22"/>
          <w:lang w:val="hr-HR"/>
        </w:rPr>
        <w:t>. Moguće će biti potrebno pokrenuti parnični postupak za naplatu.</w:t>
      </w:r>
    </w:p>
    <w:p w14:textId="56992D8A" w14:paraId="099C91FC" w:rsidRDefault="00480809" w:rsidP="001863EB" w:rsidR="00480809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77777777" w14:paraId="4D74DB6D" w:rsidRDefault="00480809" w:rsidP="001863EB" w:rsidR="00480809" w:rsidRPr="001863EB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77777777" w14:paraId="1DB64862" w:rsidRDefault="00D83C0D" w:rsidP="00780584" w:rsidR="00D83C0D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257286B8" w14:paraId="41BA36C6" w:rsidRDefault="00256D29" w:rsidP="00780584" w:rsidR="00214063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8</w:t>
      </w:r>
      <w:r w:rsidR="00214063" w:rsidRPr="008C3999">
        <w:rPr>
          <w:rFonts w:cs="Arial" w:hAnsi="Arial" w:ascii="Arial"/>
          <w:sz w:val="22"/>
          <w:szCs w:val="22"/>
          <w:lang w:val="hr-HR"/>
        </w:rPr>
        <w:t>. SUDSKI POSTUPCI U TIJEKU:</w:t>
      </w:r>
    </w:p>
    <w:p w14:textId="77777777" w14:paraId="1FD42AF7" w:rsidRDefault="00214063" w:rsidP="00780584" w:rsidR="00214063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6719107E" w14:paraId="51ADD652" w:rsidRDefault="00256D29" w:rsidP="002B7CEA" w:rsidR="0044146B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8</w:t>
      </w:r>
      <w:r w:rsidR="0091291A" w:rsidRPr="008C3999">
        <w:rPr>
          <w:rFonts w:cs="Arial" w:hAnsi="Arial" w:ascii="Arial"/>
          <w:sz w:val="22"/>
          <w:szCs w:val="22"/>
          <w:lang w:val="hr-HR"/>
        </w:rPr>
        <w:t>.1.</w:t>
      </w:r>
      <w:r w:rsidR="007F27D1" w:rsidRPr="008C3999">
        <w:rPr>
          <w:rFonts w:cs="Arial" w:hAnsi="Arial" w:ascii="Arial"/>
          <w:sz w:val="22"/>
          <w:szCs w:val="22"/>
          <w:lang w:val="hr-HR"/>
        </w:rPr>
        <w:t xml:space="preserve"> </w:t>
      </w:r>
      <w:r w:rsidR="00480809">
        <w:rPr>
          <w:rFonts w:cs="Arial" w:hAnsi="Arial" w:ascii="Arial"/>
          <w:sz w:val="22"/>
          <w:szCs w:val="22"/>
          <w:lang w:val="hr-HR"/>
        </w:rPr>
        <w:t>Ovršni postupak kod Općinskog suda u Bujama – radi ovrhe na nekretnini</w:t>
      </w:r>
      <w:r w:rsidR="00E13C3C">
        <w:rPr>
          <w:rFonts w:cs="Arial" w:hAnsi="Arial" w:ascii="Arial"/>
          <w:sz w:val="22"/>
          <w:szCs w:val="22"/>
          <w:lang w:val="hr-HR"/>
        </w:rPr>
        <w:t xml:space="preserve"> broj Ovr - 6965/2016.</w:t>
      </w:r>
    </w:p>
    <w:p w14:textId="7962D0E2" w14:paraId="479A8DDC" w:rsidRDefault="00E13C3C" w:rsidP="002B7CEA" w:rsidR="00E13C3C" w:rsidRPr="00660664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Očekuje se donošenje rješenja o nastavku postupka</w:t>
      </w:r>
      <w:r w:rsidR="003922C3">
        <w:rPr>
          <w:rFonts w:cs="Arial" w:hAnsi="Arial" w:ascii="Arial"/>
          <w:sz w:val="22"/>
          <w:szCs w:val="22"/>
          <w:lang w:val="hr-HR"/>
        </w:rPr>
        <w:t>.</w:t>
      </w:r>
    </w:p>
    <w:p w14:textId="05DEA405" w14:paraId="460EEE16" w:rsidRDefault="007C3EFF" w:rsidP="00780584" w:rsidR="007C3EFF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447C8ECF" w14:paraId="3F80F6CA" w:rsidRDefault="00256D29" w:rsidP="00780584" w:rsidR="007C3EFF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9. </w:t>
      </w:r>
      <w:r w:rsidR="00480359">
        <w:rPr>
          <w:rFonts w:cs="Arial" w:hAnsi="Arial" w:ascii="Arial"/>
          <w:sz w:val="22"/>
          <w:szCs w:val="22"/>
          <w:lang w:val="hr-HR"/>
        </w:rPr>
        <w:t>MIŠLJENJE O MOGUĆNOSTI NASTAVKA POSLOVANJA</w:t>
      </w:r>
      <w:r w:rsidR="007C3EFF">
        <w:rPr>
          <w:rFonts w:cs="Arial" w:hAnsi="Arial" w:ascii="Arial"/>
          <w:sz w:val="22"/>
          <w:szCs w:val="22"/>
          <w:lang w:val="hr-HR"/>
        </w:rPr>
        <w:t>:</w:t>
      </w:r>
    </w:p>
    <w:p w14:textId="77777777" w14:paraId="3B42B0F7" w:rsidRDefault="00256D29" w:rsidP="00256D29" w:rsidR="00256D29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50D8CD9C" w14:paraId="12EC0DA8" w:rsidRDefault="00256D29" w:rsidP="00780584" w:rsidR="007C3EFF">
      <w:pPr>
        <w:jc w:val="both"/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>Temeljem provedenih radnji u svrhu stjecanja uvida u gospodarsko stanje Stečajnog dužnika, utvrđeno je kako isti ne obavlja poslovnu djelatnost</w:t>
      </w:r>
      <w:r w:rsidR="00183F2A">
        <w:rPr>
          <w:rFonts w:cs="Arial" w:hAnsi="Arial" w:ascii="Arial"/>
          <w:sz w:val="22"/>
          <w:szCs w:val="22"/>
          <w:lang w:val="hr-HR"/>
        </w:rPr>
        <w:t xml:space="preserve"> i </w:t>
      </w:r>
      <w:r w:rsidR="00480359">
        <w:rPr>
          <w:rFonts w:cs="Arial" w:hAnsi="Arial" w:ascii="Arial"/>
          <w:sz w:val="22"/>
          <w:szCs w:val="22"/>
          <w:lang w:val="hr-HR"/>
        </w:rPr>
        <w:t>stečajni upravitelj izražava mišljen</w:t>
      </w:r>
      <w:r w:rsidR="00D5215A">
        <w:rPr>
          <w:rFonts w:cs="Arial" w:hAnsi="Arial" w:ascii="Arial"/>
          <w:sz w:val="22"/>
          <w:szCs w:val="22"/>
          <w:lang w:val="hr-HR"/>
        </w:rPr>
        <w:t>j</w:t>
      </w:r>
      <w:r w:rsidR="00480359">
        <w:rPr>
          <w:rFonts w:cs="Arial" w:hAnsi="Arial" w:ascii="Arial"/>
          <w:sz w:val="22"/>
          <w:szCs w:val="22"/>
          <w:lang w:val="hr-HR"/>
        </w:rPr>
        <w:t xml:space="preserve">e kako nastavak poslovanja nije moguć. </w:t>
      </w:r>
    </w:p>
    <w:p w14:textId="703E7410" w14:paraId="61D2F5A0" w:rsidRDefault="00AE3AB9" w:rsidP="00780584" w:rsidR="00AE3AB9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632C50C9" w14:paraId="26F77BA1" w:rsidRDefault="00FD20DF" w:rsidP="00780584" w:rsidR="00FD20DF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231527D3" w14:paraId="36242110" w:rsidRDefault="00FD20DF" w:rsidP="00780584" w:rsidR="00FD20DF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526A7964" w14:paraId="7DA5884A" w:rsidRDefault="00FD20DF" w:rsidP="00780584" w:rsidR="00FD20DF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2DCB0354" w14:paraId="59BFCA91" w:rsidRDefault="00FD20DF" w:rsidP="00780584" w:rsidR="00FD20DF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4BB449D1" w14:paraId="604B8182" w:rsidRDefault="00FD20DF" w:rsidP="00780584" w:rsidR="00FD20DF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7A333073" w14:paraId="334FFE39" w:rsidRDefault="00793BED" w:rsidP="00780584" w:rsidR="00D61054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10</w:t>
      </w:r>
      <w:r w:rsidR="00D61054" w:rsidRPr="008C3999">
        <w:rPr>
          <w:rFonts w:cs="Arial" w:hAnsi="Arial" w:ascii="Arial"/>
          <w:sz w:val="22"/>
          <w:szCs w:val="22"/>
          <w:lang w:val="hr-HR"/>
        </w:rPr>
        <w:t xml:space="preserve">. </w:t>
      </w:r>
      <w:r w:rsidR="007E5FD2" w:rsidRPr="008C3999">
        <w:rPr>
          <w:rFonts w:cs="Arial" w:hAnsi="Arial" w:ascii="Arial"/>
          <w:sz w:val="22"/>
          <w:szCs w:val="22"/>
          <w:lang w:val="hr-HR"/>
        </w:rPr>
        <w:t xml:space="preserve">PREDRAČUN TROŠKOVA </w:t>
      </w:r>
      <w:r w:rsidR="006702E0" w:rsidRPr="008C3999">
        <w:rPr>
          <w:rFonts w:cs="Arial" w:hAnsi="Arial" w:ascii="Arial"/>
          <w:sz w:val="22"/>
          <w:szCs w:val="22"/>
          <w:lang w:val="hr-HR"/>
        </w:rPr>
        <w:t>STEČAJNOG POSTUPKA:</w:t>
      </w:r>
    </w:p>
    <w:p w14:textId="41A5E19A" w14:paraId="1ED8981E" w:rsidRDefault="00BA20D8" w:rsidP="00780584" w:rsidR="00BA20D8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5400ED34" w14:paraId="21A51A20" w:rsidRDefault="007E5FD2" w:rsidP="00780584" w:rsidR="00BA20D8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>P</w:t>
      </w:r>
      <w:r w:rsidR="00BA20D8" w:rsidRPr="008C3999">
        <w:rPr>
          <w:rFonts w:cs="Arial" w:hAnsi="Arial" w:ascii="Arial"/>
          <w:sz w:val="22"/>
          <w:szCs w:val="22"/>
          <w:lang w:val="hr-HR"/>
        </w:rPr>
        <w:t>red</w:t>
      </w:r>
      <w:r w:rsidRPr="008C3999">
        <w:rPr>
          <w:rFonts w:cs="Arial" w:hAnsi="Arial" w:ascii="Arial"/>
          <w:sz w:val="22"/>
          <w:szCs w:val="22"/>
          <w:lang w:val="hr-HR"/>
        </w:rPr>
        <w:t>vidivi</w:t>
      </w:r>
      <w:r w:rsidR="00BA20D8" w:rsidRPr="008C3999">
        <w:rPr>
          <w:rFonts w:cs="Arial" w:hAnsi="Arial" w:ascii="Arial"/>
          <w:sz w:val="22"/>
          <w:szCs w:val="22"/>
          <w:lang w:val="hr-HR"/>
        </w:rPr>
        <w:t xml:space="preserve"> troškovi u narednom periodu od 6 mjeseci:</w:t>
      </w:r>
    </w:p>
    <w:p w14:textId="77777777" w14:paraId="55E80B2D" w:rsidRDefault="00780584" w:rsidP="00780584" w:rsidR="00780584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0F30E67A" w14:paraId="7BB7727B" w:rsidRDefault="004107D9" w:rsidP="00780584" w:rsidR="003E5CA5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>Knjigovodstvo</w:t>
      </w:r>
      <w:r w:rsidR="003E5CA5">
        <w:rPr>
          <w:rFonts w:cs="Arial" w:hAnsi="Arial" w:ascii="Arial"/>
          <w:sz w:val="22"/>
          <w:szCs w:val="22"/>
          <w:lang w:val="hr-HR"/>
        </w:rPr>
        <w:t xml:space="preserve"> (6x</w:t>
      </w:r>
      <w:r w:rsidR="0045038F">
        <w:rPr>
          <w:rFonts w:cs="Arial" w:hAnsi="Arial" w:ascii="Arial"/>
          <w:sz w:val="22"/>
          <w:szCs w:val="22"/>
          <w:lang w:val="hr-HR"/>
        </w:rPr>
        <w:t>750</w:t>
      </w:r>
      <w:r w:rsidR="003E5CA5">
        <w:rPr>
          <w:rFonts w:cs="Arial" w:hAnsi="Arial" w:ascii="Arial"/>
          <w:sz w:val="22"/>
          <w:szCs w:val="22"/>
          <w:lang w:val="hr-HR"/>
        </w:rPr>
        <w:t>,00kn+PDV)</w:t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="0045038F">
        <w:rPr>
          <w:rFonts w:cs="Arial" w:hAnsi="Arial" w:ascii="Arial"/>
          <w:sz w:val="22"/>
          <w:szCs w:val="22"/>
          <w:lang w:val="hr-HR"/>
        </w:rPr>
        <w:t>5</w:t>
      </w:r>
      <w:r w:rsidR="00687ACB">
        <w:rPr>
          <w:rFonts w:cs="Arial" w:hAnsi="Arial" w:ascii="Arial"/>
          <w:sz w:val="22"/>
          <w:szCs w:val="22"/>
          <w:lang w:val="hr-HR"/>
        </w:rPr>
        <w:t>.</w:t>
      </w:r>
      <w:r w:rsidR="0045038F">
        <w:rPr>
          <w:rFonts w:cs="Arial" w:hAnsi="Arial" w:ascii="Arial"/>
          <w:sz w:val="22"/>
          <w:szCs w:val="22"/>
          <w:lang w:val="hr-HR"/>
        </w:rPr>
        <w:t>625</w:t>
      </w:r>
      <w:r w:rsidRPr="008C3999">
        <w:rPr>
          <w:rFonts w:cs="Arial" w:hAnsi="Arial" w:ascii="Arial"/>
          <w:sz w:val="22"/>
          <w:szCs w:val="22"/>
          <w:lang w:val="hr-HR"/>
        </w:rPr>
        <w:t>,00kn</w:t>
      </w:r>
    </w:p>
    <w:p w14:textId="160831E0" w14:paraId="048102CC" w:rsidRDefault="004107D9" w:rsidP="00780584" w:rsidR="004107D9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 xml:space="preserve">Materijalni troškovi </w:t>
      </w:r>
      <w:r w:rsidR="003E5CA5">
        <w:rPr>
          <w:rFonts w:cs="Arial" w:hAnsi="Arial" w:ascii="Arial"/>
          <w:sz w:val="22"/>
          <w:szCs w:val="22"/>
          <w:lang w:val="hr-HR"/>
        </w:rPr>
        <w:t>rada stečajnog upravitelja</w:t>
      </w:r>
      <w:r w:rsidRPr="008C3999">
        <w:rPr>
          <w:rFonts w:cs="Arial" w:hAnsi="Arial" w:ascii="Arial"/>
          <w:sz w:val="22"/>
          <w:szCs w:val="22"/>
          <w:lang w:val="hr-HR"/>
        </w:rPr>
        <w:t xml:space="preserve"> </w:t>
      </w:r>
    </w:p>
    <w:p w14:textId="77777777" w14:paraId="1DE531AF" w:rsidRDefault="004107D9" w:rsidP="00780584" w:rsidR="003056CD">
      <w:pPr>
        <w:jc w:val="both"/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>(</w:t>
      </w:r>
      <w:r w:rsidR="003056CD">
        <w:rPr>
          <w:rFonts w:cs="Arial" w:hAnsi="Arial" w:ascii="Arial"/>
          <w:sz w:val="22"/>
          <w:szCs w:val="22"/>
          <w:lang w:val="hr-HR"/>
        </w:rPr>
        <w:t xml:space="preserve">ured, </w:t>
      </w:r>
      <w:r w:rsidRPr="008C3999">
        <w:rPr>
          <w:rFonts w:cs="Arial" w:hAnsi="Arial" w:ascii="Arial"/>
          <w:sz w:val="22"/>
          <w:szCs w:val="22"/>
          <w:lang w:val="hr-HR"/>
        </w:rPr>
        <w:t>telefon,</w:t>
      </w:r>
      <w:r w:rsidR="003056CD">
        <w:rPr>
          <w:rFonts w:cs="Arial" w:hAnsi="Arial" w:ascii="Arial"/>
          <w:sz w:val="22"/>
          <w:szCs w:val="22"/>
          <w:lang w:val="hr-HR"/>
        </w:rPr>
        <w:t xml:space="preserve"> Internet, </w:t>
      </w:r>
      <w:r w:rsidRPr="008C3999">
        <w:rPr>
          <w:rFonts w:cs="Arial" w:hAnsi="Arial" w:ascii="Arial"/>
          <w:sz w:val="22"/>
          <w:szCs w:val="22"/>
          <w:lang w:val="hr-HR"/>
        </w:rPr>
        <w:t>uredski materijal,</w:t>
      </w:r>
    </w:p>
    <w:p w14:textId="172527A2" w14:paraId="07153FCA" w:rsidRDefault="001167BE" w:rsidP="00780584" w:rsidR="004107D9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>pohrana</w:t>
      </w:r>
      <w:r w:rsidR="004107D9" w:rsidRPr="008C3999">
        <w:rPr>
          <w:rFonts w:cs="Arial" w:hAnsi="Arial" w:ascii="Arial"/>
          <w:sz w:val="22"/>
          <w:szCs w:val="22"/>
          <w:lang w:val="hr-HR"/>
        </w:rPr>
        <w:t xml:space="preserve"> dokumentacije)</w:t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="004107D9" w:rsidRPr="008C3999">
        <w:rPr>
          <w:rFonts w:cs="Arial" w:hAnsi="Arial" w:ascii="Arial"/>
          <w:sz w:val="22"/>
          <w:szCs w:val="22"/>
          <w:lang w:val="hr-HR"/>
        </w:rPr>
        <w:tab/>
      </w:r>
      <w:r w:rsidR="004107D9" w:rsidRPr="008C3999">
        <w:rPr>
          <w:rFonts w:cs="Arial" w:hAnsi="Arial" w:ascii="Arial"/>
          <w:sz w:val="22"/>
          <w:szCs w:val="22"/>
          <w:lang w:val="hr-HR"/>
        </w:rPr>
        <w:tab/>
      </w:r>
      <w:r w:rsidR="004107D9" w:rsidRPr="008C3999">
        <w:rPr>
          <w:rFonts w:cs="Arial" w:hAnsi="Arial" w:ascii="Arial"/>
          <w:sz w:val="22"/>
          <w:szCs w:val="22"/>
          <w:lang w:val="hr-HR"/>
        </w:rPr>
        <w:tab/>
      </w:r>
      <w:r w:rsidR="003056CD">
        <w:rPr>
          <w:rFonts w:cs="Arial" w:hAnsi="Arial" w:ascii="Arial"/>
          <w:sz w:val="22"/>
          <w:szCs w:val="22"/>
          <w:lang w:val="hr-HR"/>
        </w:rPr>
        <w:tab/>
      </w:r>
      <w:r w:rsidR="003056CD">
        <w:rPr>
          <w:rFonts w:cs="Arial" w:hAnsi="Arial" w:ascii="Arial"/>
          <w:sz w:val="22"/>
          <w:szCs w:val="22"/>
          <w:lang w:val="hr-HR"/>
        </w:rPr>
        <w:tab/>
      </w:r>
      <w:r w:rsidR="003056CD">
        <w:rPr>
          <w:rFonts w:cs="Arial" w:hAnsi="Arial" w:ascii="Arial"/>
          <w:sz w:val="22"/>
          <w:szCs w:val="22"/>
          <w:lang w:val="hr-HR"/>
        </w:rPr>
        <w:tab/>
        <w:t>3.600</w:t>
      </w:r>
      <w:r w:rsidR="004107D9" w:rsidRPr="008C3999">
        <w:rPr>
          <w:rFonts w:cs="Arial" w:hAnsi="Arial" w:ascii="Arial"/>
          <w:sz w:val="22"/>
          <w:szCs w:val="22"/>
          <w:lang w:val="hr-HR"/>
        </w:rPr>
        <w:t>,00kn</w:t>
      </w:r>
    </w:p>
    <w:p w14:textId="589BE557" w14:paraId="0C5EF154" w:rsidRDefault="00460AAA" w:rsidP="00780584" w:rsidR="00040C9C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Vođenje žiro računa i bankarske naknade</w:t>
      </w:r>
      <w:r>
        <w:rPr>
          <w:rFonts w:cs="Arial" w:hAnsi="Arial" w:ascii="Arial"/>
          <w:sz w:val="22"/>
          <w:szCs w:val="22"/>
          <w:lang w:val="hr-HR"/>
        </w:rPr>
        <w:tab/>
        <w:t>(6x75kn)</w:t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  <w:t xml:space="preserve">   450,00kn</w:t>
      </w:r>
    </w:p>
    <w:p w14:textId="4CA6DDC0" w14:paraId="6FBA22FA" w:rsidRDefault="00B1268F" w:rsidP="00780584" w:rsidR="00B1268F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Arhiviranje dokumentacije</w:t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  <w:t>3.500,00kn</w:t>
      </w:r>
    </w:p>
    <w:p w14:textId="3183CFC1" w14:paraId="3895DC74" w:rsidRDefault="00FD20DF" w:rsidP="00780584" w:rsidR="00FD20DF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Putni troškovi (ročište za diobu kupovnine)</w:t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  <w:t>1.000,00kn</w:t>
      </w:r>
    </w:p>
    <w:p w14:textId="40A9F40F" w14:paraId="2E4625AC" w:rsidRDefault="001167BE" w:rsidP="00780584" w:rsidR="001167BE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>___________________________________________________________________</w:t>
      </w:r>
    </w:p>
    <w:p w14:textId="0A1F6860" w14:paraId="243C47AC" w:rsidRDefault="001167BE" w:rsidP="00780584" w:rsidR="00D61054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>UKUPNO:</w:t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="0045038F">
        <w:rPr>
          <w:rFonts w:cs="Arial" w:hAnsi="Arial" w:ascii="Arial"/>
          <w:sz w:val="22"/>
          <w:szCs w:val="22"/>
          <w:lang w:val="hr-HR"/>
        </w:rPr>
        <w:t xml:space="preserve">          </w:t>
      </w:r>
      <w:r w:rsidR="00583020">
        <w:rPr>
          <w:rFonts w:cs="Arial" w:hAnsi="Arial" w:ascii="Arial"/>
          <w:sz w:val="22"/>
          <w:szCs w:val="22"/>
          <w:lang w:val="hr-HR"/>
        </w:rPr>
        <w:t>1</w:t>
      </w:r>
      <w:r w:rsidR="00183F2A">
        <w:rPr>
          <w:rFonts w:cs="Arial" w:hAnsi="Arial" w:ascii="Arial"/>
          <w:sz w:val="22"/>
          <w:szCs w:val="22"/>
          <w:lang w:val="hr-HR"/>
        </w:rPr>
        <w:t>4</w:t>
      </w:r>
      <w:r w:rsidR="00E86482">
        <w:rPr>
          <w:rFonts w:cs="Arial" w:hAnsi="Arial" w:ascii="Arial"/>
          <w:sz w:val="22"/>
          <w:szCs w:val="22"/>
          <w:lang w:val="hr-HR"/>
        </w:rPr>
        <w:t>.</w:t>
      </w:r>
      <w:r w:rsidR="00183F2A">
        <w:rPr>
          <w:rFonts w:cs="Arial" w:hAnsi="Arial" w:ascii="Arial"/>
          <w:sz w:val="22"/>
          <w:szCs w:val="22"/>
          <w:lang w:val="hr-HR"/>
        </w:rPr>
        <w:t>1</w:t>
      </w:r>
      <w:r w:rsidR="00E86482" w:rsidRPr="00E86482">
        <w:rPr>
          <w:rFonts w:cs="Arial" w:hAnsi="Arial" w:ascii="Arial"/>
          <w:sz w:val="22"/>
          <w:szCs w:val="22"/>
          <w:lang w:val="hr-HR"/>
        </w:rPr>
        <w:t>75</w:t>
      </w:r>
      <w:r w:rsidR="00E86482">
        <w:rPr>
          <w:rFonts w:cs="Arial" w:hAnsi="Arial" w:ascii="Arial"/>
          <w:sz w:val="22"/>
          <w:szCs w:val="22"/>
          <w:lang w:val="hr-HR"/>
        </w:rPr>
        <w:t>,00</w:t>
      </w:r>
      <w:r w:rsidRPr="008C3999">
        <w:rPr>
          <w:rFonts w:cs="Arial" w:hAnsi="Arial" w:ascii="Arial"/>
          <w:sz w:val="22"/>
          <w:szCs w:val="22"/>
          <w:lang w:val="hr-HR"/>
        </w:rPr>
        <w:t>kn</w:t>
      </w:r>
    </w:p>
    <w:p w14:textId="4578C65B" w14:paraId="3A2BD618" w:rsidRDefault="00A71A35" w:rsidP="00D33A8C" w:rsidR="00285233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Uvećano za nagradu za rad stečajnog upravitelja prema Uredbi.</w:t>
      </w:r>
    </w:p>
    <w:p w14:textId="0585D8F2" w14:paraId="791C9511" w:rsidRDefault="00E75731" w:rsidP="00D33A8C" w:rsidR="00E75731">
      <w:pPr>
        <w:jc w:val="both"/>
        <w:rPr>
          <w:rFonts w:cs="Arial" w:hAnsi="Arial" w:ascii="Arial"/>
          <w:color w:themeColor="text1" w:val="000000"/>
          <w:sz w:val="22"/>
          <w:szCs w:val="22"/>
          <w:lang w:val="hr-HR"/>
        </w:rPr>
      </w:pPr>
    </w:p>
    <w:p w14:textId="77777777" w14:paraId="7AE076CE" w:rsidRDefault="006C0FF3" w:rsidP="00D33A8C" w:rsidR="006C0FF3">
      <w:pPr>
        <w:jc w:val="both"/>
        <w:rPr>
          <w:rFonts w:cs="Arial" w:hAnsi="Arial" w:ascii="Arial"/>
          <w:color w:themeColor="text1" w:val="000000"/>
          <w:sz w:val="22"/>
          <w:szCs w:val="22"/>
          <w:lang w:val="hr-HR"/>
        </w:rPr>
      </w:pPr>
    </w:p>
    <w:p w14:textId="473E60B7" w14:paraId="06528952" w:rsidRDefault="00D33A8C" w:rsidP="00D33A8C" w:rsidR="00D33A8C" w:rsidRPr="004C7304">
      <w:pPr>
        <w:jc w:val="both"/>
        <w:rPr>
          <w:rFonts w:cs="Arial" w:hAnsi="Arial" w:ascii="Arial"/>
          <w:color w:themeColor="text1" w:val="000000"/>
          <w:sz w:val="22"/>
          <w:szCs w:val="22"/>
          <w:lang w:val="hr-HR"/>
        </w:rPr>
      </w:pPr>
      <w:r w:rsidRPr="004C7304">
        <w:rPr>
          <w:rFonts w:cs="Arial" w:hAnsi="Arial" w:ascii="Arial"/>
          <w:color w:themeColor="text1" w:val="000000"/>
          <w:sz w:val="22"/>
          <w:szCs w:val="22"/>
          <w:lang w:val="hr-HR"/>
        </w:rPr>
        <w:t xml:space="preserve">11. DOSADAŠNJI </w:t>
      </w:r>
      <w:r w:rsidR="00AE3AB9" w:rsidRPr="004C7304">
        <w:rPr>
          <w:rFonts w:cs="Arial" w:hAnsi="Arial" w:ascii="Arial"/>
          <w:color w:themeColor="text1" w:val="000000"/>
          <w:sz w:val="22"/>
          <w:szCs w:val="22"/>
          <w:lang w:val="hr-HR"/>
        </w:rPr>
        <w:t xml:space="preserve">MATERIJALNI </w:t>
      </w:r>
      <w:r w:rsidRPr="004C7304">
        <w:rPr>
          <w:rFonts w:cs="Arial" w:hAnsi="Arial" w:ascii="Arial"/>
          <w:color w:themeColor="text1" w:val="000000"/>
          <w:sz w:val="22"/>
          <w:szCs w:val="22"/>
          <w:lang w:val="hr-HR"/>
        </w:rPr>
        <w:t>TROŠKOVI POSTUPKA</w:t>
      </w:r>
    </w:p>
    <w:p w14:textId="10493A9C" w14:paraId="173BCAA8" w:rsidRDefault="003E5CA5" w:rsidP="00780584" w:rsidR="003E5CA5">
      <w:pPr>
        <w:jc w:val="both"/>
        <w:rPr>
          <w:rFonts w:cs="Arial" w:hAnsi="Arial" w:ascii="Arial"/>
          <w:sz w:val="22"/>
          <w:szCs w:val="22"/>
          <w:lang w:val="hr-HR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88"/>
        <w:gridCol w:w="2012"/>
        <w:gridCol w:w="2540"/>
        <w:gridCol w:w="2320"/>
      </w:tblGrid>
      <w:tr w14:textId="77777777" w14:paraId="7D87D6B4" w:rsidTr="003009FE" w:rsidR="000F7BE7" w:rsidRPr="000F7BE7">
        <w:trPr>
          <w:trHeight w:val="300"/>
        </w:trPr>
        <w:tc>
          <w:tcPr>
            <w:tcW w:type="dxa" w:w="988"/>
            <w:noWrap/>
            <w:hideMark/>
          </w:tcPr>
          <w:p w14:textId="77777777" w14:paraId="12DF8294" w:rsidRDefault="000F7BE7" w:rsidP="000F7BE7" w:rsidR="000F7BE7" w:rsidRPr="000F7BE7">
            <w:pPr>
              <w:jc w:val="both"/>
              <w:rPr>
                <w:rFonts w:cs="Arial" w:hAnsi="Arial" w:ascii="Arial"/>
                <w:b/>
                <w:bCs/>
                <w:sz w:val="22"/>
                <w:szCs w:val="22"/>
                <w:lang w:val="hr-HR"/>
              </w:rPr>
            </w:pPr>
            <w:r w:rsidRPr="000F7BE7">
              <w:rPr>
                <w:rFonts w:cs="Arial" w:hAnsi="Arial" w:ascii="Arial"/>
                <w:b/>
                <w:bCs/>
                <w:sz w:val="22"/>
                <w:szCs w:val="22"/>
              </w:rPr>
              <w:t xml:space="preserve">Rbr. </w:t>
            </w:r>
          </w:p>
        </w:tc>
        <w:tc>
          <w:tcPr>
            <w:tcW w:type="dxa" w:w="2012"/>
            <w:noWrap/>
            <w:hideMark/>
          </w:tcPr>
          <w:p w14:textId="77777777" w14:paraId="23A12E0D" w:rsidRDefault="000F7BE7" w:rsidP="000F7BE7" w:rsidR="000F7BE7" w:rsidRPr="000F7BE7">
            <w:pPr>
              <w:jc w:val="both"/>
              <w:rPr>
                <w:rFonts w:cs="Arial" w:hAnsi="Arial" w:ascii="Arial"/>
                <w:b/>
                <w:bCs/>
                <w:sz w:val="22"/>
                <w:szCs w:val="22"/>
              </w:rPr>
            </w:pPr>
            <w:r w:rsidRPr="000F7BE7">
              <w:rPr>
                <w:rFonts w:cs="Arial" w:hAnsi="Arial" w:ascii="Arial"/>
                <w:b/>
                <w:bCs/>
                <w:sz w:val="22"/>
                <w:szCs w:val="22"/>
              </w:rPr>
              <w:t>svrha</w:t>
            </w:r>
          </w:p>
        </w:tc>
        <w:tc>
          <w:tcPr>
            <w:tcW w:type="dxa" w:w="2540"/>
            <w:noWrap/>
            <w:hideMark/>
          </w:tcPr>
          <w:p w14:textId="77777777" w14:paraId="79706ABB" w:rsidRDefault="000F7BE7" w:rsidP="000F7BE7" w:rsidR="000F7BE7" w:rsidRPr="000F7BE7">
            <w:pPr>
              <w:jc w:val="both"/>
              <w:rPr>
                <w:rFonts w:cs="Arial" w:hAnsi="Arial" w:ascii="Arial"/>
                <w:b/>
                <w:bCs/>
                <w:sz w:val="22"/>
                <w:szCs w:val="22"/>
              </w:rPr>
            </w:pPr>
            <w:r w:rsidRPr="000F7BE7">
              <w:rPr>
                <w:rFonts w:cs="Arial" w:hAnsi="Arial" w:ascii="Arial"/>
                <w:b/>
                <w:bCs/>
                <w:sz w:val="22"/>
                <w:szCs w:val="22"/>
              </w:rPr>
              <w:t>trošak</w:t>
            </w:r>
          </w:p>
        </w:tc>
        <w:tc>
          <w:tcPr>
            <w:tcW w:type="dxa" w:w="2320"/>
            <w:noWrap/>
            <w:hideMark/>
          </w:tcPr>
          <w:p w14:textId="4CC96371" w14:paraId="68BB891C" w:rsidRDefault="007E401D" w:rsidP="000F7BE7" w:rsidR="000F7BE7" w:rsidRPr="000F7BE7">
            <w:pPr>
              <w:jc w:val="both"/>
              <w:rPr>
                <w:rFonts w:cs="Arial" w:hAnsi="Arial" w:ascii="Arial"/>
                <w:b/>
                <w:bCs/>
                <w:sz w:val="22"/>
                <w:szCs w:val="22"/>
              </w:rPr>
            </w:pPr>
            <w:r w:rsidRPr="000F7BE7">
              <w:rPr>
                <w:rFonts w:cs="Arial" w:hAnsi="Arial" w:ascii="Arial"/>
                <w:b/>
                <w:bCs/>
                <w:sz w:val="22"/>
                <w:szCs w:val="22"/>
              </w:rPr>
              <w:t>I</w:t>
            </w:r>
            <w:r w:rsidR="000F7BE7" w:rsidRPr="000F7BE7">
              <w:rPr>
                <w:rFonts w:cs="Arial" w:hAnsi="Arial" w:ascii="Arial"/>
                <w:b/>
                <w:bCs/>
                <w:sz w:val="22"/>
                <w:szCs w:val="22"/>
              </w:rPr>
              <w:t>znos</w:t>
            </w:r>
            <w:r>
              <w:rPr>
                <w:rFonts w:cs="Arial" w:hAnsi="Arial" w:ascii="Arial"/>
                <w:b/>
                <w:bCs/>
                <w:sz w:val="22"/>
                <w:szCs w:val="22"/>
              </w:rPr>
              <w:t xml:space="preserve"> (kn)</w:t>
            </w:r>
          </w:p>
        </w:tc>
      </w:tr>
      <w:tr w14:textId="77777777" w14:paraId="577E1621" w:rsidTr="003009FE" w:rsidR="00FE4519" w:rsidRPr="000F7BE7">
        <w:trPr>
          <w:trHeight w:val="300"/>
        </w:trPr>
        <w:tc>
          <w:tcPr>
            <w:tcW w:type="dxa" w:w="988"/>
            <w:noWrap/>
            <w:hideMark/>
          </w:tcPr>
          <w:p w14:textId="430EAFC6" w14:paraId="59E29C04" w:rsidRDefault="00FE4519" w:rsidP="003009FE" w:rsidR="00FE4519" w:rsidRPr="003009FE">
            <w:pPr>
              <w:pStyle w:val="Odlomakpopisa"/>
              <w:numPr>
                <w:ilvl w:val="0"/>
                <w:numId w:val="11"/>
              </w:numPr>
              <w:jc w:val="both"/>
              <w:rPr>
                <w:rFonts w:cs="Arial" w:hAnsi="Arial" w:ascii="Arial"/>
                <w:sz w:val="22"/>
                <w:szCs w:val="22"/>
              </w:rPr>
            </w:pPr>
          </w:p>
        </w:tc>
        <w:tc>
          <w:tcPr>
            <w:tcW w:type="dxa" w:w="2012"/>
            <w:noWrap/>
          </w:tcPr>
          <w:p w14:textId="1532EF5C" w14:paraId="65881B9E" w:rsidRDefault="00FE4519" w:rsidP="00FE4519" w:rsidR="00FE4519" w:rsidRPr="000F7BE7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0F7BE7">
              <w:rPr>
                <w:rFonts w:cs="Arial" w:hAnsi="Arial" w:ascii="Arial"/>
                <w:sz w:val="22"/>
                <w:szCs w:val="22"/>
              </w:rPr>
              <w:t>dopis Sudu</w:t>
            </w:r>
            <w:r w:rsidR="000F33BF">
              <w:rPr>
                <w:rFonts w:cs="Arial" w:hAnsi="Arial" w:ascii="Arial"/>
                <w:sz w:val="22"/>
                <w:szCs w:val="22"/>
              </w:rPr>
              <w:t xml:space="preserve"> 4x</w:t>
            </w:r>
          </w:p>
        </w:tc>
        <w:tc>
          <w:tcPr>
            <w:tcW w:type="dxa" w:w="2540"/>
            <w:noWrap/>
          </w:tcPr>
          <w:p w14:textId="224E825D" w14:paraId="31987842" w:rsidRDefault="00FE4519" w:rsidP="00FE4519" w:rsidR="00FE4519" w:rsidRPr="000F7BE7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0F7BE7">
              <w:rPr>
                <w:rFonts w:cs="Arial" w:hAnsi="Arial" w:ascii="Arial"/>
                <w:sz w:val="22"/>
                <w:szCs w:val="22"/>
              </w:rPr>
              <w:t>poštarina</w:t>
            </w:r>
          </w:p>
        </w:tc>
        <w:tc>
          <w:tcPr>
            <w:tcW w:type="dxa" w:w="2320"/>
            <w:noWrap/>
          </w:tcPr>
          <w:p w14:textId="30FD8C03" w14:paraId="414A391E" w:rsidRDefault="00BB71D0" w:rsidP="00FE4519" w:rsidR="00AD140B" w:rsidRPr="000F7BE7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>
              <w:rPr>
                <w:rFonts w:cs="Arial" w:hAnsi="Arial" w:ascii="Arial"/>
                <w:sz w:val="22"/>
                <w:szCs w:val="22"/>
              </w:rPr>
              <w:t>4</w:t>
            </w:r>
            <w:r w:rsidR="000F33BF">
              <w:rPr>
                <w:rFonts w:cs="Arial" w:hAnsi="Arial" w:ascii="Arial"/>
                <w:sz w:val="22"/>
                <w:szCs w:val="22"/>
              </w:rPr>
              <w:t>2</w:t>
            </w:r>
            <w:r w:rsidR="00AD140B">
              <w:rPr>
                <w:rFonts w:cs="Arial" w:hAnsi="Arial" w:ascii="Arial"/>
                <w:sz w:val="22"/>
                <w:szCs w:val="22"/>
              </w:rPr>
              <w:t>,</w:t>
            </w:r>
            <w:r w:rsidR="000F33BF">
              <w:rPr>
                <w:rFonts w:cs="Arial" w:hAnsi="Arial" w:ascii="Arial"/>
                <w:sz w:val="22"/>
                <w:szCs w:val="22"/>
              </w:rPr>
              <w:t>0</w:t>
            </w:r>
            <w:r w:rsidR="00AD140B">
              <w:rPr>
                <w:rFonts w:cs="Arial" w:hAnsi="Arial" w:ascii="Arial"/>
                <w:sz w:val="22"/>
                <w:szCs w:val="22"/>
              </w:rPr>
              <w:t>0</w:t>
            </w:r>
          </w:p>
        </w:tc>
      </w:tr>
      <w:tr w14:textId="77777777" w14:paraId="1C6390D2" w:rsidTr="003009FE" w:rsidR="00D62F2C" w:rsidRPr="000F7BE7">
        <w:trPr>
          <w:trHeight w:val="300"/>
        </w:trPr>
        <w:tc>
          <w:tcPr>
            <w:tcW w:type="dxa" w:w="988"/>
            <w:noWrap/>
          </w:tcPr>
          <w:p w14:textId="0FDDEFD0" w14:paraId="730A1D11" w:rsidRDefault="00D62F2C" w:rsidP="003009FE" w:rsidR="00D62F2C" w:rsidRPr="003009FE">
            <w:pPr>
              <w:pStyle w:val="Odlomakpopisa"/>
              <w:numPr>
                <w:ilvl w:val="0"/>
                <w:numId w:val="11"/>
              </w:numPr>
              <w:jc w:val="both"/>
              <w:rPr>
                <w:rFonts w:cs="Arial" w:hAnsi="Arial" w:ascii="Arial"/>
                <w:sz w:val="22"/>
                <w:szCs w:val="22"/>
              </w:rPr>
            </w:pPr>
          </w:p>
        </w:tc>
        <w:tc>
          <w:tcPr>
            <w:tcW w:type="dxa" w:w="2012"/>
            <w:noWrap/>
            <w:hideMark/>
          </w:tcPr>
          <w:p w14:textId="0A2BBDCB" w14:paraId="660A0903" w:rsidRDefault="00D62F2C" w:rsidP="00D62F2C" w:rsidR="00D62F2C" w:rsidRPr="000F7BE7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0F7BE7">
              <w:rPr>
                <w:rFonts w:cs="Arial" w:hAnsi="Arial" w:ascii="Arial"/>
                <w:sz w:val="22"/>
                <w:szCs w:val="22"/>
              </w:rPr>
              <w:t>upit ZK</w:t>
            </w:r>
            <w:r>
              <w:rPr>
                <w:rFonts w:cs="Arial" w:hAnsi="Arial" w:ascii="Arial"/>
                <w:sz w:val="22"/>
                <w:szCs w:val="22"/>
              </w:rPr>
              <w:t>1</w:t>
            </w:r>
          </w:p>
        </w:tc>
        <w:tc>
          <w:tcPr>
            <w:tcW w:type="dxa" w:w="2540"/>
            <w:noWrap/>
            <w:hideMark/>
          </w:tcPr>
          <w:p w14:textId="77777777" w14:paraId="2A08B167" w:rsidRDefault="00D62F2C" w:rsidP="00D62F2C" w:rsidR="00D62F2C" w:rsidRPr="000F7BE7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0F7BE7">
              <w:rPr>
                <w:rFonts w:cs="Arial" w:hAnsi="Arial" w:ascii="Arial"/>
                <w:sz w:val="22"/>
                <w:szCs w:val="22"/>
              </w:rPr>
              <w:t>poštarina</w:t>
            </w:r>
          </w:p>
        </w:tc>
        <w:tc>
          <w:tcPr>
            <w:tcW w:type="dxa" w:w="2320"/>
            <w:noWrap/>
            <w:hideMark/>
          </w:tcPr>
          <w:p w14:textId="5170CB30" w14:paraId="2A8A72D1" w:rsidRDefault="00D62F2C" w:rsidP="00D62F2C" w:rsidR="00D62F2C" w:rsidRPr="000F7BE7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445760">
              <w:rPr>
                <w:rFonts w:cs="Arial" w:hAnsi="Arial" w:ascii="Arial"/>
                <w:sz w:val="22"/>
                <w:szCs w:val="22"/>
              </w:rPr>
              <w:t>11,50</w:t>
            </w:r>
          </w:p>
        </w:tc>
      </w:tr>
      <w:tr w14:textId="77777777" w14:paraId="2C644BB6" w:rsidTr="005A59AC" w:rsidR="005A59AC" w:rsidRPr="000F7BE7">
        <w:trPr>
          <w:trHeight w:val="300"/>
        </w:trPr>
        <w:tc>
          <w:tcPr>
            <w:tcW w:type="dxa" w:w="988"/>
            <w:noWrap/>
          </w:tcPr>
          <w:p w14:textId="5045AF57" w14:paraId="32B79A69" w:rsidRDefault="005A59AC" w:rsidP="005A59AC" w:rsidR="005A59AC" w:rsidRPr="003009FE">
            <w:pPr>
              <w:pStyle w:val="Odlomakpopisa"/>
              <w:numPr>
                <w:ilvl w:val="0"/>
                <w:numId w:val="11"/>
              </w:numPr>
              <w:jc w:val="both"/>
              <w:rPr>
                <w:rFonts w:cs="Arial" w:hAnsi="Arial" w:ascii="Arial"/>
                <w:sz w:val="22"/>
                <w:szCs w:val="22"/>
              </w:rPr>
            </w:pPr>
          </w:p>
        </w:tc>
        <w:tc>
          <w:tcPr>
            <w:tcW w:type="dxa" w:w="2012"/>
            <w:noWrap/>
          </w:tcPr>
          <w:p w14:textId="21EA2DA7" w14:paraId="48AB8AFB" w:rsidRDefault="005A59AC" w:rsidP="005A59AC" w:rsidR="005A59AC" w:rsidRPr="000F7BE7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>
              <w:rPr>
                <w:rFonts w:cs="Arial" w:hAnsi="Arial" w:ascii="Arial"/>
                <w:sz w:val="22"/>
                <w:szCs w:val="22"/>
              </w:rPr>
              <w:t xml:space="preserve">Upit zk </w:t>
            </w:r>
          </w:p>
        </w:tc>
        <w:tc>
          <w:tcPr>
            <w:tcW w:type="dxa" w:w="2540"/>
            <w:noWrap/>
          </w:tcPr>
          <w:p w14:textId="2FE62E45" w14:paraId="77FF9B0B" w:rsidRDefault="005A59AC" w:rsidP="005A59AC" w:rsidR="005A59AC" w:rsidRPr="000F7BE7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>
              <w:rPr>
                <w:rFonts w:cs="Arial" w:hAnsi="Arial" w:ascii="Arial"/>
                <w:sz w:val="22"/>
                <w:szCs w:val="22"/>
              </w:rPr>
              <w:t xml:space="preserve">Biljezi </w:t>
            </w:r>
          </w:p>
        </w:tc>
        <w:tc>
          <w:tcPr>
            <w:tcW w:type="dxa" w:w="2320"/>
            <w:noWrap/>
          </w:tcPr>
          <w:p w14:textId="2C89D54C" w14:paraId="23EBE95D" w:rsidRDefault="005A59AC" w:rsidP="005A59AC" w:rsidR="005A59AC" w:rsidRPr="000F7BE7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>
              <w:rPr>
                <w:rFonts w:cs="Arial" w:hAnsi="Arial" w:ascii="Arial"/>
                <w:sz w:val="22"/>
                <w:szCs w:val="22"/>
              </w:rPr>
              <w:t>20,00</w:t>
            </w:r>
          </w:p>
        </w:tc>
      </w:tr>
      <w:tr w14:textId="77777777" w14:paraId="64469B42" w:rsidTr="003009FE" w:rsidR="005A59AC" w:rsidRPr="000F7BE7">
        <w:trPr>
          <w:trHeight w:val="300"/>
        </w:trPr>
        <w:tc>
          <w:tcPr>
            <w:tcW w:type="dxa" w:w="988"/>
            <w:noWrap/>
          </w:tcPr>
          <w:p w14:textId="77777777" w14:paraId="61BE916A" w:rsidRDefault="005A59AC" w:rsidP="005A59AC" w:rsidR="005A59AC" w:rsidRPr="003009FE">
            <w:pPr>
              <w:pStyle w:val="Odlomakpopisa"/>
              <w:numPr>
                <w:ilvl w:val="0"/>
                <w:numId w:val="11"/>
              </w:numPr>
              <w:jc w:val="both"/>
              <w:rPr>
                <w:rFonts w:cs="Arial" w:hAnsi="Arial" w:ascii="Arial"/>
                <w:sz w:val="22"/>
                <w:szCs w:val="22"/>
              </w:rPr>
            </w:pPr>
          </w:p>
        </w:tc>
        <w:tc>
          <w:tcPr>
            <w:tcW w:type="dxa" w:w="2012"/>
            <w:noWrap/>
          </w:tcPr>
          <w:p w14:textId="75F8CC86" w14:paraId="66DD6CA4" w:rsidRDefault="005A59AC" w:rsidP="005A59AC" w:rsidR="005A59AC" w:rsidRPr="000F7BE7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0F7BE7">
              <w:rPr>
                <w:rFonts w:cs="Arial" w:hAnsi="Arial" w:ascii="Arial"/>
                <w:sz w:val="22"/>
                <w:szCs w:val="22"/>
              </w:rPr>
              <w:t>upit ZK</w:t>
            </w:r>
            <w:r>
              <w:rPr>
                <w:rFonts w:cs="Arial" w:hAnsi="Arial" w:ascii="Arial"/>
                <w:sz w:val="22"/>
                <w:szCs w:val="22"/>
              </w:rPr>
              <w:t>2</w:t>
            </w:r>
          </w:p>
        </w:tc>
        <w:tc>
          <w:tcPr>
            <w:tcW w:type="dxa" w:w="2540"/>
            <w:noWrap/>
          </w:tcPr>
          <w:p w14:textId="64CB3A3F" w14:paraId="579DC750" w:rsidRDefault="005A59AC" w:rsidP="005A59AC" w:rsidR="005A59AC" w:rsidRPr="000F7BE7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0F7BE7">
              <w:rPr>
                <w:rFonts w:cs="Arial" w:hAnsi="Arial" w:ascii="Arial"/>
                <w:sz w:val="22"/>
                <w:szCs w:val="22"/>
              </w:rPr>
              <w:t>poštarina</w:t>
            </w:r>
          </w:p>
        </w:tc>
        <w:tc>
          <w:tcPr>
            <w:tcW w:type="dxa" w:w="2320"/>
            <w:noWrap/>
          </w:tcPr>
          <w:p w14:textId="63866F9B" w14:paraId="5AF42BF1" w:rsidRDefault="005A59AC" w:rsidP="005A59AC" w:rsidR="005A59AC" w:rsidRPr="00445760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445760">
              <w:rPr>
                <w:rFonts w:cs="Arial" w:hAnsi="Arial" w:ascii="Arial"/>
                <w:sz w:val="22"/>
                <w:szCs w:val="22"/>
              </w:rPr>
              <w:t>11,50</w:t>
            </w:r>
          </w:p>
        </w:tc>
      </w:tr>
      <w:tr w14:textId="77777777" w14:paraId="3E2E14BB" w:rsidTr="003009FE" w:rsidR="005A59AC" w:rsidRPr="000F7BE7">
        <w:trPr>
          <w:trHeight w:val="300"/>
        </w:trPr>
        <w:tc>
          <w:tcPr>
            <w:tcW w:type="dxa" w:w="988"/>
            <w:noWrap/>
          </w:tcPr>
          <w:p w14:textId="1C647FF6" w14:paraId="1EB93E11" w:rsidRDefault="005A59AC" w:rsidP="005A59AC" w:rsidR="005A59AC" w:rsidRPr="003009FE">
            <w:pPr>
              <w:pStyle w:val="Odlomakpopisa"/>
              <w:numPr>
                <w:ilvl w:val="0"/>
                <w:numId w:val="11"/>
              </w:numPr>
              <w:jc w:val="both"/>
              <w:rPr>
                <w:rFonts w:cs="Arial" w:hAnsi="Arial" w:ascii="Arial"/>
                <w:sz w:val="22"/>
                <w:szCs w:val="22"/>
              </w:rPr>
            </w:pPr>
          </w:p>
        </w:tc>
        <w:tc>
          <w:tcPr>
            <w:tcW w:type="dxa" w:w="2012"/>
            <w:noWrap/>
          </w:tcPr>
          <w:p w14:textId="374BA369" w14:paraId="438EC773" w:rsidRDefault="005A59AC" w:rsidP="005A59AC" w:rsidR="005A59AC" w:rsidRPr="000F7BE7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>
              <w:rPr>
                <w:rFonts w:cs="Arial" w:hAnsi="Arial" w:ascii="Arial"/>
                <w:sz w:val="22"/>
                <w:szCs w:val="22"/>
              </w:rPr>
              <w:t>Upit zk</w:t>
            </w:r>
          </w:p>
        </w:tc>
        <w:tc>
          <w:tcPr>
            <w:tcW w:type="dxa" w:w="2540"/>
            <w:noWrap/>
          </w:tcPr>
          <w:p w14:textId="5C4C7253" w14:paraId="5786663C" w:rsidRDefault="005A59AC" w:rsidP="005A59AC" w:rsidR="005A59AC" w:rsidRPr="000F7BE7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>
              <w:rPr>
                <w:rFonts w:cs="Arial" w:hAnsi="Arial" w:ascii="Arial"/>
                <w:sz w:val="22"/>
                <w:szCs w:val="22"/>
              </w:rPr>
              <w:t>biljezi</w:t>
            </w:r>
          </w:p>
        </w:tc>
        <w:tc>
          <w:tcPr>
            <w:tcW w:type="dxa" w:w="2320"/>
            <w:noWrap/>
          </w:tcPr>
          <w:p w14:textId="44169CD6" w14:paraId="5A0CF55F" w:rsidRDefault="005A59AC" w:rsidP="005A59AC" w:rsidR="005A59AC" w:rsidRPr="000F7BE7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>
              <w:rPr>
                <w:rFonts w:cs="Arial" w:hAnsi="Arial" w:ascii="Arial"/>
                <w:sz w:val="22"/>
                <w:szCs w:val="22"/>
              </w:rPr>
              <w:t>20,00</w:t>
            </w:r>
          </w:p>
        </w:tc>
      </w:tr>
      <w:tr w14:textId="77777777" w14:paraId="1A5E859A" w:rsidTr="003009FE" w:rsidR="005A59AC" w:rsidRPr="000F7BE7">
        <w:trPr>
          <w:trHeight w:val="300"/>
        </w:trPr>
        <w:tc>
          <w:tcPr>
            <w:tcW w:type="dxa" w:w="988"/>
            <w:noWrap/>
          </w:tcPr>
          <w:p w14:textId="568DD4A9" w14:paraId="08DE0DE6" w:rsidRDefault="005A59AC" w:rsidP="005A59AC" w:rsidR="005A59AC" w:rsidRPr="003009FE">
            <w:pPr>
              <w:pStyle w:val="Odlomakpopisa"/>
              <w:numPr>
                <w:ilvl w:val="0"/>
                <w:numId w:val="11"/>
              </w:numPr>
              <w:jc w:val="both"/>
              <w:rPr>
                <w:rFonts w:cs="Arial" w:hAnsi="Arial" w:ascii="Arial"/>
                <w:sz w:val="22"/>
                <w:szCs w:val="22"/>
              </w:rPr>
            </w:pPr>
          </w:p>
        </w:tc>
        <w:tc>
          <w:tcPr>
            <w:tcW w:type="dxa" w:w="2012"/>
            <w:noWrap/>
          </w:tcPr>
          <w:p w14:textId="2B71F2B1" w14:paraId="49C7DA5D" w:rsidRDefault="005A59AC" w:rsidP="005A59AC" w:rsidR="005A59AC" w:rsidRPr="000F7BE7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>
              <w:rPr>
                <w:rFonts w:cs="Arial" w:hAnsi="Arial" w:ascii="Arial"/>
                <w:sz w:val="22"/>
                <w:szCs w:val="22"/>
              </w:rPr>
              <w:t>Upit DGU</w:t>
            </w:r>
          </w:p>
        </w:tc>
        <w:tc>
          <w:tcPr>
            <w:tcW w:type="dxa" w:w="2540"/>
            <w:noWrap/>
          </w:tcPr>
          <w:p w14:textId="4EFB4F69" w14:paraId="13110944" w:rsidRDefault="005A59AC" w:rsidP="005A59AC" w:rsidR="005A59AC" w:rsidRPr="000F7BE7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>
              <w:rPr>
                <w:rFonts w:cs="Arial" w:hAnsi="Arial" w:ascii="Arial"/>
                <w:sz w:val="22"/>
                <w:szCs w:val="22"/>
              </w:rPr>
              <w:t>poštarina</w:t>
            </w:r>
          </w:p>
        </w:tc>
        <w:tc>
          <w:tcPr>
            <w:tcW w:type="dxa" w:w="2320"/>
            <w:noWrap/>
          </w:tcPr>
          <w:p w14:textId="1A920E4A" w14:paraId="0F9D2343" w:rsidRDefault="005A59AC" w:rsidP="005A59AC" w:rsidR="005A59AC" w:rsidRPr="000F7BE7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>
              <w:rPr>
                <w:rFonts w:cs="Arial" w:hAnsi="Arial" w:ascii="Arial"/>
                <w:sz w:val="22"/>
                <w:szCs w:val="22"/>
              </w:rPr>
              <w:t>11,50</w:t>
            </w:r>
          </w:p>
        </w:tc>
      </w:tr>
      <w:tr w14:textId="77777777" w14:paraId="75202D09" w:rsidTr="003009FE" w:rsidR="005A59AC" w:rsidRPr="000F7BE7">
        <w:trPr>
          <w:trHeight w:val="300"/>
        </w:trPr>
        <w:tc>
          <w:tcPr>
            <w:tcW w:type="dxa" w:w="988"/>
            <w:noWrap/>
          </w:tcPr>
          <w:p w14:textId="1A243E80" w14:paraId="37382AA1" w:rsidRDefault="005A59AC" w:rsidP="005A59AC" w:rsidR="005A59AC" w:rsidRPr="003009FE">
            <w:pPr>
              <w:pStyle w:val="Odlomakpopisa"/>
              <w:numPr>
                <w:ilvl w:val="0"/>
                <w:numId w:val="11"/>
              </w:numPr>
              <w:jc w:val="both"/>
              <w:rPr>
                <w:rFonts w:cs="Arial" w:hAnsi="Arial" w:ascii="Arial"/>
                <w:sz w:val="22"/>
                <w:szCs w:val="22"/>
              </w:rPr>
            </w:pPr>
          </w:p>
        </w:tc>
        <w:tc>
          <w:tcPr>
            <w:tcW w:type="dxa" w:w="2012"/>
            <w:noWrap/>
            <w:hideMark/>
          </w:tcPr>
          <w:p w14:textId="0DC62A43" w14:paraId="00C8397C" w:rsidRDefault="005A59AC" w:rsidP="005A59AC" w:rsidR="005A59AC" w:rsidRPr="000F7BE7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>
              <w:rPr>
                <w:rFonts w:cs="Arial" w:hAnsi="Arial" w:ascii="Arial"/>
                <w:sz w:val="22"/>
                <w:szCs w:val="22"/>
              </w:rPr>
              <w:t>Upit CVH</w:t>
            </w:r>
          </w:p>
        </w:tc>
        <w:tc>
          <w:tcPr>
            <w:tcW w:type="dxa" w:w="2540"/>
            <w:noWrap/>
            <w:hideMark/>
          </w:tcPr>
          <w:p w14:textId="71F4345F" w14:paraId="1C51F91B" w:rsidRDefault="005A59AC" w:rsidP="005A59AC" w:rsidR="005A59AC" w:rsidRPr="000F7BE7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>
              <w:rPr>
                <w:rFonts w:cs="Arial" w:hAnsi="Arial" w:ascii="Arial"/>
                <w:sz w:val="22"/>
                <w:szCs w:val="22"/>
              </w:rPr>
              <w:t>poštarina</w:t>
            </w:r>
          </w:p>
        </w:tc>
        <w:tc>
          <w:tcPr>
            <w:tcW w:type="dxa" w:w="2320"/>
            <w:noWrap/>
            <w:hideMark/>
          </w:tcPr>
          <w:p w14:textId="1E5375B3" w14:paraId="0FCE36FC" w:rsidRDefault="005A59AC" w:rsidP="005A59AC" w:rsidR="005A59AC" w:rsidRPr="000F7BE7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>
              <w:rPr>
                <w:rFonts w:cs="Arial" w:hAnsi="Arial" w:ascii="Arial"/>
                <w:sz w:val="22"/>
                <w:szCs w:val="22"/>
              </w:rPr>
              <w:t>11,50</w:t>
            </w:r>
          </w:p>
        </w:tc>
      </w:tr>
      <w:tr w14:textId="77777777" w14:paraId="02D37946" w:rsidTr="005A59AC" w:rsidR="005A59AC" w:rsidRPr="000F7BE7">
        <w:trPr>
          <w:trHeight w:val="300"/>
        </w:trPr>
        <w:tc>
          <w:tcPr>
            <w:tcW w:type="dxa" w:w="988"/>
            <w:noWrap/>
          </w:tcPr>
          <w:p w14:textId="7B7E6593" w14:paraId="6E6C9F66" w:rsidRDefault="005A59AC" w:rsidP="005A59AC" w:rsidR="005A59AC" w:rsidRPr="003009FE">
            <w:pPr>
              <w:pStyle w:val="Odlomakpopisa"/>
              <w:numPr>
                <w:ilvl w:val="0"/>
                <w:numId w:val="11"/>
              </w:numPr>
              <w:jc w:val="both"/>
              <w:rPr>
                <w:rFonts w:cs="Arial" w:hAnsi="Arial" w:ascii="Arial"/>
                <w:sz w:val="22"/>
                <w:szCs w:val="22"/>
              </w:rPr>
            </w:pPr>
          </w:p>
        </w:tc>
        <w:tc>
          <w:tcPr>
            <w:tcW w:type="dxa" w:w="2012"/>
            <w:noWrap/>
          </w:tcPr>
          <w:p w14:textId="4B3C048D" w14:paraId="582C0EA7" w:rsidRDefault="005A59AC" w:rsidP="005A59AC" w:rsidR="005A59AC" w:rsidRPr="000F7BE7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>
              <w:rPr>
                <w:rFonts w:cs="Arial" w:hAnsi="Arial" w:ascii="Arial"/>
                <w:sz w:val="22"/>
                <w:szCs w:val="22"/>
              </w:rPr>
              <w:t>Upit HZMO</w:t>
            </w:r>
          </w:p>
        </w:tc>
        <w:tc>
          <w:tcPr>
            <w:tcW w:type="dxa" w:w="2540"/>
            <w:noWrap/>
          </w:tcPr>
          <w:p w14:textId="588779ED" w14:paraId="2D3B0D96" w:rsidRDefault="005A59AC" w:rsidP="005A59AC" w:rsidR="005A59AC" w:rsidRPr="000F7BE7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0F7BE7">
              <w:rPr>
                <w:rFonts w:cs="Arial" w:hAnsi="Arial" w:ascii="Arial"/>
                <w:sz w:val="22"/>
                <w:szCs w:val="22"/>
              </w:rPr>
              <w:t>poštarina</w:t>
            </w:r>
          </w:p>
        </w:tc>
        <w:tc>
          <w:tcPr>
            <w:tcW w:type="dxa" w:w="2320"/>
            <w:noWrap/>
          </w:tcPr>
          <w:p w14:textId="605D57BB" w14:paraId="4D850311" w:rsidRDefault="005A59AC" w:rsidP="005A59AC" w:rsidR="005A59AC" w:rsidRPr="000F7BE7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>
              <w:rPr>
                <w:rFonts w:cs="Arial" w:hAnsi="Arial" w:ascii="Arial"/>
                <w:sz w:val="22"/>
                <w:szCs w:val="22"/>
              </w:rPr>
              <w:t>11,50</w:t>
            </w:r>
          </w:p>
        </w:tc>
      </w:tr>
      <w:tr w14:textId="77777777" w14:paraId="391C5D9A" w:rsidTr="003009FE" w:rsidR="005A59AC" w:rsidRPr="000F7BE7">
        <w:trPr>
          <w:trHeight w:val="300"/>
        </w:trPr>
        <w:tc>
          <w:tcPr>
            <w:tcW w:type="dxa" w:w="988"/>
            <w:noWrap/>
          </w:tcPr>
          <w:p w14:textId="3B0BB7A2" w14:paraId="483C8375" w:rsidRDefault="005A59AC" w:rsidP="005A59AC" w:rsidR="005A59AC" w:rsidRPr="003009FE">
            <w:pPr>
              <w:pStyle w:val="Odlomakpopisa"/>
              <w:numPr>
                <w:ilvl w:val="0"/>
                <w:numId w:val="11"/>
              </w:numPr>
              <w:jc w:val="both"/>
              <w:rPr>
                <w:rFonts w:cs="Arial" w:hAnsi="Arial" w:ascii="Arial"/>
                <w:sz w:val="22"/>
                <w:szCs w:val="22"/>
              </w:rPr>
            </w:pPr>
          </w:p>
        </w:tc>
        <w:tc>
          <w:tcPr>
            <w:tcW w:type="dxa" w:w="2012"/>
            <w:noWrap/>
          </w:tcPr>
          <w:p w14:textId="77FB8A94" w14:paraId="548C0661" w:rsidRDefault="005A59AC" w:rsidP="005A59AC" w:rsidR="005A59AC" w:rsidRPr="000F7BE7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>
              <w:rPr>
                <w:rFonts w:cs="Arial" w:hAnsi="Arial" w:ascii="Arial"/>
                <w:sz w:val="22"/>
                <w:szCs w:val="22"/>
              </w:rPr>
              <w:t>Potvrda CVH</w:t>
            </w:r>
          </w:p>
        </w:tc>
        <w:tc>
          <w:tcPr>
            <w:tcW w:type="dxa" w:w="2540"/>
            <w:noWrap/>
          </w:tcPr>
          <w:p w14:textId="08005451" w14:paraId="1ADDA024" w:rsidRDefault="005A59AC" w:rsidP="005A59AC" w:rsidR="005A59AC" w:rsidRPr="000F7BE7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>
              <w:rPr>
                <w:rFonts w:cs="Arial" w:hAnsi="Arial" w:ascii="Arial"/>
                <w:sz w:val="22"/>
                <w:szCs w:val="22"/>
              </w:rPr>
              <w:t>naknada</w:t>
            </w:r>
          </w:p>
        </w:tc>
        <w:tc>
          <w:tcPr>
            <w:tcW w:type="dxa" w:w="2320"/>
            <w:noWrap/>
          </w:tcPr>
          <w:p w14:textId="0FAF6758" w14:paraId="435543F1" w:rsidRDefault="005A59AC" w:rsidP="005A59AC" w:rsidR="005A59AC" w:rsidRPr="000F7BE7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>
              <w:rPr>
                <w:rFonts w:cs="Arial" w:hAnsi="Arial" w:ascii="Arial"/>
                <w:sz w:val="22"/>
                <w:szCs w:val="22"/>
              </w:rPr>
              <w:t>17,94</w:t>
            </w:r>
          </w:p>
        </w:tc>
      </w:tr>
      <w:tr w14:textId="77777777" w14:paraId="46BC4E81" w:rsidTr="003009FE" w:rsidR="005A59AC" w:rsidRPr="000F7BE7">
        <w:trPr>
          <w:trHeight w:val="300"/>
        </w:trPr>
        <w:tc>
          <w:tcPr>
            <w:tcW w:type="dxa" w:w="988"/>
            <w:noWrap/>
          </w:tcPr>
          <w:p w14:textId="026A4CBD" w14:paraId="1FA07C8C" w:rsidRDefault="005A59AC" w:rsidP="005A59AC" w:rsidR="005A59AC" w:rsidRPr="003009FE">
            <w:pPr>
              <w:pStyle w:val="Odlomakpopisa"/>
              <w:numPr>
                <w:ilvl w:val="0"/>
                <w:numId w:val="11"/>
              </w:numPr>
              <w:jc w:val="both"/>
              <w:rPr>
                <w:rFonts w:cs="Arial" w:hAnsi="Arial" w:ascii="Arial"/>
                <w:sz w:val="22"/>
                <w:szCs w:val="22"/>
              </w:rPr>
            </w:pPr>
          </w:p>
        </w:tc>
        <w:tc>
          <w:tcPr>
            <w:tcW w:type="dxa" w:w="2012"/>
            <w:noWrap/>
            <w:hideMark/>
          </w:tcPr>
          <w:p w14:textId="651E220E" w14:paraId="6AD6C5DF" w:rsidRDefault="005A59AC" w:rsidP="005A59AC" w:rsidR="005A59AC" w:rsidRPr="000F7BE7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>
              <w:rPr>
                <w:rFonts w:cs="Arial" w:hAnsi="Arial" w:ascii="Arial"/>
                <w:sz w:val="22"/>
                <w:szCs w:val="22"/>
              </w:rPr>
              <w:t>Izrada pečata</w:t>
            </w:r>
          </w:p>
        </w:tc>
        <w:tc>
          <w:tcPr>
            <w:tcW w:type="dxa" w:w="2540"/>
            <w:noWrap/>
            <w:hideMark/>
          </w:tcPr>
          <w:p w14:textId="77777777" w14:paraId="4C71F2FF" w:rsidRDefault="005A59AC" w:rsidP="005A59AC" w:rsidR="005A59AC" w:rsidRPr="000F7BE7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0F7BE7">
              <w:rPr>
                <w:rFonts w:cs="Arial" w:hAnsi="Arial" w:ascii="Arial"/>
                <w:sz w:val="22"/>
                <w:szCs w:val="22"/>
              </w:rPr>
              <w:t>pečat</w:t>
            </w:r>
          </w:p>
        </w:tc>
        <w:tc>
          <w:tcPr>
            <w:tcW w:type="dxa" w:w="2320"/>
            <w:noWrap/>
            <w:hideMark/>
          </w:tcPr>
          <w:p w14:textId="77777777" w14:paraId="4A840B8F" w:rsidRDefault="005A59AC" w:rsidP="005A59AC" w:rsidR="005A59AC" w:rsidRPr="000F7BE7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0F7BE7">
              <w:rPr>
                <w:rFonts w:cs="Arial" w:hAnsi="Arial" w:ascii="Arial"/>
                <w:sz w:val="22"/>
                <w:szCs w:val="22"/>
              </w:rPr>
              <w:t>149,00</w:t>
            </w:r>
          </w:p>
        </w:tc>
      </w:tr>
      <w:tr w14:textId="77777777" w14:paraId="75413531" w:rsidTr="003009FE" w:rsidR="00D53EF0" w:rsidRPr="000F7BE7">
        <w:trPr>
          <w:trHeight w:val="300"/>
        </w:trPr>
        <w:tc>
          <w:tcPr>
            <w:tcW w:type="dxa" w:w="988"/>
            <w:noWrap/>
          </w:tcPr>
          <w:p w14:textId="77777777" w14:paraId="365A3B91" w:rsidRDefault="00D53EF0" w:rsidP="005A59AC" w:rsidR="00D53EF0" w:rsidRPr="003009FE">
            <w:pPr>
              <w:pStyle w:val="Odlomakpopisa"/>
              <w:numPr>
                <w:ilvl w:val="0"/>
                <w:numId w:val="11"/>
              </w:numPr>
              <w:jc w:val="both"/>
              <w:rPr>
                <w:rFonts w:cs="Arial" w:hAnsi="Arial" w:ascii="Arial"/>
                <w:sz w:val="22"/>
                <w:szCs w:val="22"/>
              </w:rPr>
            </w:pPr>
          </w:p>
        </w:tc>
        <w:tc>
          <w:tcPr>
            <w:tcW w:type="dxa" w:w="2012"/>
            <w:noWrap/>
          </w:tcPr>
          <w:p w14:textId="5C190029" w14:paraId="3EABE8EA" w:rsidRDefault="00D53EF0" w:rsidP="005A59AC" w:rsidR="00D53EF0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>
              <w:rPr>
                <w:rFonts w:cs="Arial" w:hAnsi="Arial" w:ascii="Arial"/>
                <w:sz w:val="22"/>
                <w:szCs w:val="22"/>
              </w:rPr>
              <w:t xml:space="preserve">Dopis </w:t>
            </w:r>
            <w:r w:rsidR="00C721AD">
              <w:rPr>
                <w:rFonts w:cs="Arial" w:hAnsi="Arial" w:ascii="Arial"/>
                <w:sz w:val="22"/>
                <w:szCs w:val="22"/>
              </w:rPr>
              <w:t>i</w:t>
            </w:r>
            <w:r>
              <w:rPr>
                <w:rFonts w:cs="Arial" w:hAnsi="Arial" w:ascii="Arial"/>
                <w:sz w:val="22"/>
                <w:szCs w:val="22"/>
              </w:rPr>
              <w:t xml:space="preserve"> požurnice Porezna uprava</w:t>
            </w:r>
            <w:r w:rsidR="00C721AD">
              <w:rPr>
                <w:rFonts w:cs="Arial" w:hAnsi="Arial" w:ascii="Arial"/>
                <w:sz w:val="22"/>
                <w:szCs w:val="22"/>
              </w:rPr>
              <w:t xml:space="preserve"> 7x</w:t>
            </w:r>
          </w:p>
        </w:tc>
        <w:tc>
          <w:tcPr>
            <w:tcW w:type="dxa" w:w="2540"/>
            <w:noWrap/>
          </w:tcPr>
          <w:p w14:textId="1B24347D" w14:paraId="64133E89" w:rsidRDefault="00C721AD" w:rsidP="005A59AC" w:rsidR="00D53EF0" w:rsidRPr="000F7BE7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>
              <w:rPr>
                <w:rFonts w:cs="Arial" w:hAnsi="Arial" w:ascii="Arial"/>
                <w:sz w:val="22"/>
                <w:szCs w:val="22"/>
              </w:rPr>
              <w:t>poštarina</w:t>
            </w:r>
          </w:p>
        </w:tc>
        <w:tc>
          <w:tcPr>
            <w:tcW w:type="dxa" w:w="2320"/>
            <w:noWrap/>
          </w:tcPr>
          <w:p w14:textId="16DC5E04" w14:paraId="5152EC54" w:rsidRDefault="00BB71D0" w:rsidP="005A59AC" w:rsidR="00BB71D0" w:rsidRPr="000F7BE7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>
              <w:rPr>
                <w:rFonts w:cs="Arial" w:hAnsi="Arial" w:ascii="Arial"/>
                <w:sz w:val="22"/>
                <w:szCs w:val="22"/>
              </w:rPr>
              <w:t>72,50</w:t>
            </w:r>
          </w:p>
        </w:tc>
      </w:tr>
      <w:tr w14:textId="77777777" w14:paraId="5D20BB2F" w:rsidTr="003009FE" w:rsidR="00C721AD" w:rsidRPr="000F7BE7">
        <w:trPr>
          <w:trHeight w:val="300"/>
        </w:trPr>
        <w:tc>
          <w:tcPr>
            <w:tcW w:type="dxa" w:w="988"/>
            <w:noWrap/>
          </w:tcPr>
          <w:p w14:textId="77777777" w14:paraId="53AE9197" w:rsidRDefault="00C721AD" w:rsidP="005A59AC" w:rsidR="00C721AD" w:rsidRPr="003009FE">
            <w:pPr>
              <w:pStyle w:val="Odlomakpopisa"/>
              <w:numPr>
                <w:ilvl w:val="0"/>
                <w:numId w:val="11"/>
              </w:numPr>
              <w:jc w:val="both"/>
              <w:rPr>
                <w:rFonts w:cs="Arial" w:hAnsi="Arial" w:ascii="Arial"/>
                <w:sz w:val="22"/>
                <w:szCs w:val="22"/>
              </w:rPr>
            </w:pPr>
          </w:p>
        </w:tc>
        <w:tc>
          <w:tcPr>
            <w:tcW w:type="dxa" w:w="2012"/>
            <w:noWrap/>
          </w:tcPr>
          <w:p w14:textId="127ADE1B" w14:paraId="6B1436FA" w:rsidRDefault="00C721AD" w:rsidP="005A59AC" w:rsidR="00C721A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>
              <w:rPr>
                <w:rFonts w:cs="Arial" w:hAnsi="Arial" w:ascii="Arial"/>
                <w:sz w:val="22"/>
                <w:szCs w:val="22"/>
              </w:rPr>
              <w:t xml:space="preserve">Dopisi sud Buje </w:t>
            </w:r>
          </w:p>
        </w:tc>
        <w:tc>
          <w:tcPr>
            <w:tcW w:type="dxa" w:w="2540"/>
            <w:noWrap/>
          </w:tcPr>
          <w:p w14:textId="57B10D20" w14:paraId="018E0EF5" w:rsidRDefault="009D79E1" w:rsidP="005A59AC" w:rsidR="00C721A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>
              <w:rPr>
                <w:rFonts w:cs="Arial" w:hAnsi="Arial" w:ascii="Arial"/>
                <w:sz w:val="22"/>
                <w:szCs w:val="22"/>
              </w:rPr>
              <w:t>poštarina</w:t>
            </w:r>
          </w:p>
        </w:tc>
        <w:tc>
          <w:tcPr>
            <w:tcW w:type="dxa" w:w="2320"/>
            <w:noWrap/>
          </w:tcPr>
          <w:p w14:textId="428A6772" w14:paraId="41E0837A" w:rsidRDefault="009D79E1" w:rsidP="005A59AC" w:rsidR="00C721AD" w:rsidRPr="000F7BE7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>
              <w:rPr>
                <w:rFonts w:cs="Arial" w:hAnsi="Arial" w:ascii="Arial"/>
                <w:sz w:val="22"/>
                <w:szCs w:val="22"/>
              </w:rPr>
              <w:t>9,50</w:t>
            </w:r>
          </w:p>
        </w:tc>
      </w:tr>
      <w:tr w14:textId="77777777" w14:paraId="735AB26D" w:rsidTr="000F7BE7" w:rsidR="005A59AC" w:rsidRPr="000F7BE7">
        <w:trPr>
          <w:trHeight w:val="300"/>
        </w:trPr>
        <w:tc>
          <w:tcPr>
            <w:tcW w:type="dxa" w:w="5540"/>
            <w:gridSpan w:val="3"/>
            <w:noWrap/>
            <w:hideMark/>
          </w:tcPr>
          <w:p w14:textId="27F6A049" w14:paraId="411C97BC" w:rsidRDefault="005A59AC" w:rsidP="005A59AC" w:rsidR="005A59AC" w:rsidRPr="000F7BE7">
            <w:pPr>
              <w:jc w:val="both"/>
              <w:rPr>
                <w:rFonts w:cs="Arial" w:hAnsi="Arial" w:ascii="Arial"/>
                <w:b/>
                <w:sz w:val="22"/>
                <w:szCs w:val="22"/>
              </w:rPr>
            </w:pPr>
            <w:r w:rsidRPr="000F7BE7">
              <w:rPr>
                <w:rFonts w:cs="Arial" w:hAnsi="Arial" w:ascii="Arial"/>
                <w:b/>
                <w:sz w:val="22"/>
                <w:szCs w:val="22"/>
              </w:rPr>
              <w:t>UKUPNO</w:t>
            </w:r>
            <w:r>
              <w:rPr>
                <w:rFonts w:cs="Arial" w:hAnsi="Arial" w:ascii="Arial"/>
                <w:b/>
                <w:sz w:val="22"/>
                <w:szCs w:val="22"/>
              </w:rPr>
              <w:t>:</w:t>
            </w:r>
          </w:p>
        </w:tc>
        <w:tc>
          <w:tcPr>
            <w:tcW w:type="dxa" w:w="2320"/>
            <w:noWrap/>
            <w:hideMark/>
          </w:tcPr>
          <w:p w14:textId="52E5C88A" w14:paraId="00F5DE38" w:rsidRDefault="00E65F84" w:rsidP="00E65F84" w:rsidR="005A59AC" w:rsidRPr="00BC4519">
            <w:pPr>
              <w:suppressAutoHyphens w:val="false"/>
              <w:overflowPunct/>
              <w:jc w:val="both"/>
              <w:rPr>
                <w:rFonts w:cs="Calibri" w:hAnsi="Calibri" w:ascii="Calibri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22"/>
                <w:szCs w:val="22"/>
              </w:rPr>
              <w:t>388,44kn</w:t>
            </w:r>
          </w:p>
        </w:tc>
      </w:tr>
    </w:tbl>
    <w:p w14:textId="72E55233" w14:paraId="4A96693B" w:rsidRDefault="00E75731" w:rsidP="00780584" w:rsidR="00AE3AB9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računi i potvrde u prilogu</w:t>
      </w:r>
    </w:p>
    <w:p w14:textId="2FD1F923" w14:paraId="628F558D" w:rsidRDefault="00DA150B" w:rsidP="00780584" w:rsidR="00DA150B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77777777" w14:paraId="254F714F" w:rsidRDefault="00DA150B" w:rsidP="00780584" w:rsidR="00DA150B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294BA883" w14:paraId="645A2313" w:rsidRDefault="001C6C6E" w:rsidP="00780584" w:rsidR="001C6C6E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12. USPOREDNI PRIKAZ IMOVINE I OBVEZA</w:t>
      </w:r>
    </w:p>
    <w:p w14:textId="0336AF2C" w14:paraId="65EF6B44" w:rsidRDefault="001C6C6E" w:rsidP="00780584" w:rsidR="001C6C6E">
      <w:pPr>
        <w:jc w:val="both"/>
        <w:rPr>
          <w:rFonts w:cs="Arial" w:hAnsi="Arial" w:ascii="Arial"/>
          <w:sz w:val="22"/>
          <w:szCs w:val="22"/>
          <w:lang w:val="hr-HR"/>
        </w:rPr>
      </w:pPr>
    </w:p>
    <w:tbl>
      <w:tblPr>
        <w:tblStyle w:val="Reetkatablice"/>
        <w:tblW w:type="dxa" w:w="9288"/>
        <w:tblLook w:val="04A0" w:noVBand="1" w:noHBand="0" w:lastColumn="0" w:firstColumn="1" w:lastRow="0" w:firstRow="1"/>
      </w:tblPr>
      <w:tblGrid>
        <w:gridCol w:w="1922"/>
        <w:gridCol w:w="2326"/>
        <w:gridCol w:w="3118"/>
        <w:gridCol w:w="1922"/>
      </w:tblGrid>
      <w:tr w14:textId="77777777" w14:paraId="36866CA8" w:rsidTr="001708BD" w:rsidR="00D87BC6">
        <w:tc>
          <w:tcPr>
            <w:tcW w:type="dxa" w:w="1922"/>
          </w:tcPr>
          <w:p w14:textId="17E6CE53" w14:paraId="14D3841B" w:rsidRDefault="00D87BC6" w:rsidP="001708BD" w:rsidR="00D87BC6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>
              <w:rPr>
                <w:rFonts w:cs="Arial" w:hAnsi="Arial" w:ascii="Arial"/>
                <w:sz w:val="22"/>
                <w:szCs w:val="22"/>
                <w:lang w:val="hr-HR"/>
              </w:rPr>
              <w:t>Imovina</w:t>
            </w:r>
          </w:p>
        </w:tc>
        <w:tc>
          <w:tcPr>
            <w:tcW w:type="dxa" w:w="2326"/>
          </w:tcPr>
          <w:p w14:textId="6B9C88A8" w14:paraId="117FC246" w:rsidRDefault="00D87BC6" w:rsidP="001708BD" w:rsidR="00D87BC6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>
              <w:rPr>
                <w:rFonts w:cs="Arial" w:hAnsi="Arial" w:ascii="Arial"/>
                <w:sz w:val="22"/>
                <w:szCs w:val="22"/>
                <w:lang w:val="hr-HR"/>
              </w:rPr>
              <w:t xml:space="preserve">Vrijednost </w:t>
            </w:r>
          </w:p>
        </w:tc>
        <w:tc>
          <w:tcPr>
            <w:tcW w:type="dxa" w:w="3118"/>
          </w:tcPr>
          <w:p w14:textId="77777777" w14:paraId="6D4CAF53" w:rsidRDefault="00D87BC6" w:rsidP="001708BD" w:rsidR="00D87BC6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>
              <w:rPr>
                <w:rFonts w:cs="Arial" w:hAnsi="Arial" w:ascii="Arial"/>
                <w:sz w:val="22"/>
                <w:szCs w:val="22"/>
                <w:lang w:val="hr-HR"/>
              </w:rPr>
              <w:t>Obveze (prijavljene tražbine)</w:t>
            </w:r>
          </w:p>
        </w:tc>
        <w:tc>
          <w:tcPr>
            <w:tcW w:type="dxa" w:w="1922"/>
          </w:tcPr>
          <w:p w14:textId="77777777" w14:paraId="31EEF053" w:rsidRDefault="00D87BC6" w:rsidP="001708BD" w:rsidR="00D87BC6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>
              <w:rPr>
                <w:rFonts w:cs="Arial" w:hAnsi="Arial" w:ascii="Arial"/>
                <w:sz w:val="22"/>
                <w:szCs w:val="22"/>
                <w:lang w:val="hr-HR"/>
              </w:rPr>
              <w:t>Iznos</w:t>
            </w:r>
          </w:p>
        </w:tc>
      </w:tr>
      <w:tr w14:textId="77777777" w14:paraId="2AFAE7CF" w:rsidTr="001708BD" w:rsidR="00D87BC6">
        <w:tc>
          <w:tcPr>
            <w:tcW w:type="dxa" w:w="1922"/>
          </w:tcPr>
          <w:p w14:textId="28E97911" w14:paraId="5E032DF7" w:rsidRDefault="002F2BA6" w:rsidP="001708BD" w:rsidR="00D87BC6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>
              <w:rPr>
                <w:rFonts w:cs="Arial" w:hAnsi="Arial" w:ascii="Arial"/>
                <w:sz w:val="22"/>
                <w:szCs w:val="22"/>
                <w:lang w:val="hr-HR"/>
              </w:rPr>
              <w:t>Tražbina Porezna uprava</w:t>
            </w:r>
          </w:p>
        </w:tc>
        <w:tc>
          <w:tcPr>
            <w:tcW w:type="dxa" w:w="2326"/>
          </w:tcPr>
          <w:p w14:textId="6E7520A3" w14:paraId="3B073AC4" w:rsidRDefault="002F2BA6" w:rsidP="001708BD" w:rsidR="00D87BC6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>
              <w:rPr>
                <w:rFonts w:cs="Arial" w:hAnsi="Arial" w:ascii="Arial"/>
                <w:sz w:val="22"/>
                <w:szCs w:val="22"/>
                <w:lang w:val="hr-HR"/>
              </w:rPr>
              <w:t>31.625,90kn</w:t>
            </w:r>
          </w:p>
        </w:tc>
        <w:tc>
          <w:tcPr>
            <w:tcW w:type="dxa" w:w="3118"/>
          </w:tcPr>
          <w:p w14:textId="6F33747D" w14:paraId="1F664979" w:rsidRDefault="00D87BC6" w:rsidP="001708BD" w:rsidR="00D87BC6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>
              <w:rPr>
                <w:rFonts w:cs="Arial" w:hAnsi="Arial" w:ascii="Arial"/>
                <w:sz w:val="22"/>
                <w:szCs w:val="22"/>
                <w:lang w:val="hr-HR"/>
              </w:rPr>
              <w:t xml:space="preserve">1. tražbine </w:t>
            </w:r>
            <w:r w:rsidR="00C32518">
              <w:rPr>
                <w:rFonts w:cs="Arial" w:hAnsi="Arial" w:ascii="Arial"/>
                <w:sz w:val="22"/>
                <w:szCs w:val="22"/>
                <w:lang w:val="hr-HR"/>
              </w:rPr>
              <w:t>(</w:t>
            </w:r>
            <w:r>
              <w:rPr>
                <w:rFonts w:cs="Arial" w:hAnsi="Arial" w:ascii="Arial"/>
                <w:sz w:val="22"/>
                <w:szCs w:val="22"/>
                <w:lang w:val="hr-HR"/>
              </w:rPr>
              <w:t>2. viši isplatni red</w:t>
            </w:r>
            <w:r w:rsidR="00C32518">
              <w:rPr>
                <w:rFonts w:cs="Arial" w:hAnsi="Arial" w:ascii="Arial"/>
                <w:sz w:val="22"/>
                <w:szCs w:val="22"/>
                <w:lang w:val="hr-HR"/>
              </w:rPr>
              <w:t>)</w:t>
            </w:r>
          </w:p>
        </w:tc>
        <w:tc>
          <w:tcPr>
            <w:tcW w:type="dxa" w:w="1922"/>
          </w:tcPr>
          <w:p w14:textId="1CF6914C" w14:paraId="321D5963" w:rsidRDefault="00B1268F" w:rsidP="001708BD" w:rsidR="00D87BC6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B1268F">
              <w:rPr>
                <w:rFonts w:cs="Arial" w:hAnsi="Arial" w:ascii="Arial"/>
                <w:sz w:val="22"/>
                <w:szCs w:val="22"/>
                <w:lang w:val="hr-HR"/>
              </w:rPr>
              <w:t>2.808.397,56</w:t>
            </w:r>
            <w:r>
              <w:rPr>
                <w:rFonts w:cs="Arial" w:hAnsi="Arial" w:ascii="Arial"/>
                <w:sz w:val="22"/>
                <w:szCs w:val="22"/>
                <w:lang w:val="hr-HR"/>
              </w:rPr>
              <w:t>kn</w:t>
            </w:r>
          </w:p>
        </w:tc>
      </w:tr>
      <w:tr w14:textId="77777777" w14:paraId="7B405EB3" w:rsidTr="001708BD" w:rsidR="00D87BC6">
        <w:tc>
          <w:tcPr>
            <w:tcW w:type="dxa" w:w="1922"/>
          </w:tcPr>
          <w:p w14:textId="38DA137C" w14:paraId="769BB68E" w:rsidRDefault="002F2BA6" w:rsidP="00D87BC6" w:rsidR="00D87BC6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>
              <w:rPr>
                <w:rFonts w:cs="Arial" w:hAnsi="Arial" w:ascii="Arial"/>
                <w:sz w:val="22"/>
                <w:szCs w:val="22"/>
                <w:lang w:val="hr-HR"/>
              </w:rPr>
              <w:t>Tražbina kupovnina</w:t>
            </w:r>
          </w:p>
        </w:tc>
        <w:tc>
          <w:tcPr>
            <w:tcW w:type="dxa" w:w="2326"/>
          </w:tcPr>
          <w:p w14:textId="212A5E81" w14:paraId="4EB754EE" w:rsidRDefault="002F2BA6" w:rsidP="00D87BC6" w:rsidR="00D87BC6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>
              <w:rPr>
                <w:rFonts w:cs="Arial" w:hAnsi="Arial" w:ascii="Arial"/>
                <w:sz w:val="22"/>
                <w:szCs w:val="22"/>
                <w:lang w:val="hr-HR"/>
              </w:rPr>
              <w:t>241.656,00kn</w:t>
            </w:r>
          </w:p>
        </w:tc>
        <w:tc>
          <w:tcPr>
            <w:tcW w:type="dxa" w:w="3118"/>
          </w:tcPr>
          <w:p w14:textId="5ED0E853" w14:paraId="6A42054D" w:rsidRDefault="00C32110" w:rsidP="00D87BC6" w:rsidR="00D87BC6">
            <w:pPr>
              <w:rPr>
                <w:rFonts w:cs="Arial" w:hAnsi="Arial" w:ascii="Arial"/>
                <w:sz w:val="22"/>
                <w:szCs w:val="22"/>
                <w:lang w:val="hr-HR"/>
              </w:rPr>
            </w:pPr>
            <w:r>
              <w:rPr>
                <w:rFonts w:cs="Arial" w:hAnsi="Arial" w:ascii="Arial"/>
                <w:sz w:val="22"/>
                <w:szCs w:val="22"/>
                <w:lang w:val="hr-HR"/>
              </w:rPr>
              <w:t>2. razlučna prava (* uvjetno)</w:t>
            </w:r>
          </w:p>
        </w:tc>
        <w:tc>
          <w:tcPr>
            <w:tcW w:type="dxa" w:w="1922"/>
          </w:tcPr>
          <w:p w14:textId="263E90AF" w14:paraId="01D248D2" w:rsidRDefault="00C32110" w:rsidP="00D87BC6" w:rsidR="00D87BC6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>
              <w:rPr>
                <w:rFonts w:cs="Arial" w:hAnsi="Arial" w:ascii="Arial"/>
                <w:sz w:val="22"/>
                <w:szCs w:val="22"/>
                <w:lang w:val="hr-HR"/>
              </w:rPr>
              <w:t>1.270.000,00kn</w:t>
            </w:r>
          </w:p>
        </w:tc>
      </w:tr>
      <w:tr w14:textId="77777777" w14:paraId="1F463475" w:rsidTr="001708BD" w:rsidR="00C32110">
        <w:tc>
          <w:tcPr>
            <w:tcW w:type="dxa" w:w="1922"/>
          </w:tcPr>
          <w:p w14:textId="77777777" w14:paraId="479D10B9" w:rsidRDefault="00C32110" w:rsidP="00C32110" w:rsidR="00C32110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</w:p>
        </w:tc>
        <w:tc>
          <w:tcPr>
            <w:tcW w:type="dxa" w:w="2326"/>
          </w:tcPr>
          <w:p w14:textId="77777777" w14:paraId="6F976C8F" w:rsidRDefault="00C32110" w:rsidP="00C32110" w:rsidR="00C32110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</w:p>
        </w:tc>
        <w:tc>
          <w:tcPr>
            <w:tcW w:type="dxa" w:w="3118"/>
          </w:tcPr>
          <w:p w14:textId="297F4274" w14:paraId="1F2CA49C" w:rsidRDefault="00C32110" w:rsidP="00C32110" w:rsidR="00C32110">
            <w:pPr>
              <w:rPr>
                <w:rFonts w:cs="Arial" w:hAnsi="Arial" w:ascii="Arial"/>
                <w:sz w:val="22"/>
                <w:szCs w:val="22"/>
                <w:lang w:val="hr-HR"/>
              </w:rPr>
            </w:pPr>
            <w:r>
              <w:rPr>
                <w:rFonts w:cs="Arial" w:hAnsi="Arial" w:ascii="Arial"/>
                <w:sz w:val="22"/>
                <w:szCs w:val="22"/>
                <w:lang w:val="hr-HR"/>
              </w:rPr>
              <w:t>2. troškovi stečajnog postupka (minimalno)</w:t>
            </w:r>
          </w:p>
        </w:tc>
        <w:tc>
          <w:tcPr>
            <w:tcW w:type="dxa" w:w="1922"/>
          </w:tcPr>
          <w:p w14:textId="12252E6A" w14:paraId="0EB3B57D" w:rsidRDefault="00C32110" w:rsidP="00C32110" w:rsidR="00C32110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>
              <w:rPr>
                <w:rFonts w:cs="Arial" w:hAnsi="Arial" w:ascii="Arial"/>
                <w:sz w:val="22"/>
                <w:szCs w:val="22"/>
                <w:lang w:val="hr-HR"/>
              </w:rPr>
              <w:t>14.1</w:t>
            </w:r>
            <w:r w:rsidRPr="00E86482">
              <w:rPr>
                <w:rFonts w:cs="Arial" w:hAnsi="Arial" w:ascii="Arial"/>
                <w:sz w:val="22"/>
                <w:szCs w:val="22"/>
                <w:lang w:val="hr-HR"/>
              </w:rPr>
              <w:t>75</w:t>
            </w:r>
            <w:r>
              <w:rPr>
                <w:rFonts w:cs="Arial" w:hAnsi="Arial" w:ascii="Arial"/>
                <w:sz w:val="22"/>
                <w:szCs w:val="22"/>
                <w:lang w:val="hr-HR"/>
              </w:rPr>
              <w:t>,00</w:t>
            </w:r>
            <w:r w:rsidRPr="008C3999">
              <w:rPr>
                <w:rFonts w:cs="Arial" w:hAnsi="Arial" w:ascii="Arial"/>
                <w:sz w:val="22"/>
                <w:szCs w:val="22"/>
                <w:lang w:val="hr-HR"/>
              </w:rPr>
              <w:t>kn</w:t>
            </w:r>
          </w:p>
        </w:tc>
      </w:tr>
      <w:tr w14:textId="77777777" w14:paraId="1668615B" w:rsidTr="001708BD" w:rsidR="00C32110">
        <w:tc>
          <w:tcPr>
            <w:tcW w:type="dxa" w:w="1922"/>
          </w:tcPr>
          <w:p w14:textId="77777777" w14:paraId="14921F1F" w:rsidRDefault="00C32110" w:rsidP="00C32110" w:rsidR="00C32110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>
              <w:rPr>
                <w:rFonts w:cs="Arial" w:hAnsi="Arial" w:ascii="Arial"/>
                <w:sz w:val="22"/>
                <w:szCs w:val="22"/>
                <w:lang w:val="hr-HR"/>
              </w:rPr>
              <w:t>Ukupno:</w:t>
            </w:r>
          </w:p>
        </w:tc>
        <w:tc>
          <w:tcPr>
            <w:tcW w:type="dxa" w:w="2326"/>
          </w:tcPr>
          <w:p w14:textId="28E083F5" w14:paraId="44C0A2C8" w:rsidRDefault="00C32110" w:rsidP="00C32110" w:rsidR="00C32110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2F2BA6">
              <w:rPr>
                <w:rFonts w:cs="Arial" w:hAnsi="Arial" w:ascii="Arial"/>
                <w:sz w:val="22"/>
                <w:szCs w:val="22"/>
                <w:lang w:val="hr-HR"/>
              </w:rPr>
              <w:t>273</w:t>
            </w:r>
            <w:r>
              <w:rPr>
                <w:rFonts w:cs="Arial" w:hAnsi="Arial" w:ascii="Arial"/>
                <w:sz w:val="22"/>
                <w:szCs w:val="22"/>
                <w:lang w:val="hr-HR"/>
              </w:rPr>
              <w:t>.</w:t>
            </w:r>
            <w:r w:rsidRPr="002F2BA6">
              <w:rPr>
                <w:rFonts w:cs="Arial" w:hAnsi="Arial" w:ascii="Arial"/>
                <w:sz w:val="22"/>
                <w:szCs w:val="22"/>
                <w:lang w:val="hr-HR"/>
              </w:rPr>
              <w:t>281,9</w:t>
            </w:r>
            <w:r>
              <w:rPr>
                <w:rFonts w:cs="Arial" w:hAnsi="Arial" w:ascii="Arial"/>
                <w:sz w:val="22"/>
                <w:szCs w:val="22"/>
                <w:lang w:val="hr-HR"/>
              </w:rPr>
              <w:t>0kn</w:t>
            </w:r>
          </w:p>
        </w:tc>
        <w:tc>
          <w:tcPr>
            <w:tcW w:type="dxa" w:w="3118"/>
          </w:tcPr>
          <w:p w14:textId="77777777" w14:paraId="2D31A72D" w:rsidRDefault="00C32110" w:rsidP="00C32110" w:rsidR="00C32110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>
              <w:rPr>
                <w:rFonts w:cs="Arial" w:hAnsi="Arial" w:ascii="Arial"/>
                <w:sz w:val="22"/>
                <w:szCs w:val="22"/>
                <w:lang w:val="hr-HR"/>
              </w:rPr>
              <w:t>Ukupno:</w:t>
            </w:r>
          </w:p>
        </w:tc>
        <w:tc>
          <w:tcPr>
            <w:tcW w:type="dxa" w:w="1922"/>
          </w:tcPr>
          <w:p w14:textId="66BF9D38" w14:paraId="64E73EFD" w:rsidRDefault="00C32110" w:rsidP="00C32110" w:rsidR="00C32110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C32110">
              <w:rPr>
                <w:rFonts w:cs="Arial" w:hAnsi="Arial" w:ascii="Arial"/>
                <w:sz w:val="22"/>
                <w:szCs w:val="22"/>
                <w:lang w:val="hr-HR"/>
              </w:rPr>
              <w:t>2</w:t>
            </w:r>
            <w:r>
              <w:rPr>
                <w:rFonts w:cs="Arial" w:hAnsi="Arial" w:ascii="Arial"/>
                <w:sz w:val="22"/>
                <w:szCs w:val="22"/>
                <w:lang w:val="hr-HR"/>
              </w:rPr>
              <w:t>.</w:t>
            </w:r>
            <w:r w:rsidRPr="00C32110">
              <w:rPr>
                <w:rFonts w:cs="Arial" w:hAnsi="Arial" w:ascii="Arial"/>
                <w:sz w:val="22"/>
                <w:szCs w:val="22"/>
                <w:lang w:val="hr-HR"/>
              </w:rPr>
              <w:t>822</w:t>
            </w:r>
            <w:r>
              <w:rPr>
                <w:rFonts w:cs="Arial" w:hAnsi="Arial" w:ascii="Arial"/>
                <w:sz w:val="22"/>
                <w:szCs w:val="22"/>
                <w:lang w:val="hr-HR"/>
              </w:rPr>
              <w:t>.</w:t>
            </w:r>
            <w:r w:rsidRPr="00C32110">
              <w:rPr>
                <w:rFonts w:cs="Arial" w:hAnsi="Arial" w:ascii="Arial"/>
                <w:sz w:val="22"/>
                <w:szCs w:val="22"/>
                <w:lang w:val="hr-HR"/>
              </w:rPr>
              <w:t xml:space="preserve">572,56 </w:t>
            </w:r>
            <w:r>
              <w:rPr>
                <w:rFonts w:cs="Arial" w:hAnsi="Arial" w:ascii="Arial"/>
                <w:sz w:val="22"/>
                <w:szCs w:val="22"/>
                <w:lang w:val="hr-HR"/>
              </w:rPr>
              <w:t>kn</w:t>
            </w:r>
          </w:p>
        </w:tc>
      </w:tr>
    </w:tbl>
    <w:p w14:textId="77777777" w14:paraId="4F13BEB8" w:rsidRDefault="00C32110" w:rsidP="00C32110" w:rsidR="00C32110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(* konačni iznos utvrđuje se u trenutku namirenja)</w:t>
      </w:r>
    </w:p>
    <w:p w14:textId="07F0FC88" w14:paraId="708B7DCA" w:rsidRDefault="00A634A9" w:rsidP="00780584" w:rsidR="00A634A9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0F6D9A76" w14:paraId="43149EEF" w:rsidRDefault="0051291E" w:rsidP="00780584" w:rsidR="0051291E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673B70F2" w14:paraId="7ACB6054" w:rsidRDefault="00C32110" w:rsidP="00780584" w:rsidR="00C32110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4A4A8181" w14:paraId="6E68EC9F" w:rsidRDefault="00C32110" w:rsidP="00780584" w:rsidR="00C32110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3990514B" w14:paraId="37965F56" w:rsidRDefault="00793BED" w:rsidP="00780584" w:rsidR="00D61054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1</w:t>
      </w:r>
      <w:r w:rsidR="001C6C6E">
        <w:rPr>
          <w:rFonts w:cs="Arial" w:hAnsi="Arial" w:ascii="Arial"/>
          <w:sz w:val="22"/>
          <w:szCs w:val="22"/>
          <w:lang w:val="hr-HR"/>
        </w:rPr>
        <w:t>3</w:t>
      </w:r>
      <w:r w:rsidR="00D61054" w:rsidRPr="008C3999">
        <w:rPr>
          <w:rFonts w:cs="Arial" w:hAnsi="Arial" w:ascii="Arial"/>
          <w:sz w:val="22"/>
          <w:szCs w:val="22"/>
          <w:lang w:val="hr-HR"/>
        </w:rPr>
        <w:t xml:space="preserve">. </w:t>
      </w:r>
      <w:r w:rsidR="006702E0" w:rsidRPr="008C3999">
        <w:rPr>
          <w:rFonts w:cs="Arial" w:hAnsi="Arial" w:ascii="Arial"/>
          <w:sz w:val="22"/>
          <w:szCs w:val="22"/>
          <w:lang w:val="hr-HR"/>
        </w:rPr>
        <w:t>PRIJEDLOG ODLUKA:</w:t>
      </w:r>
    </w:p>
    <w:p w14:textId="77777777" w14:paraId="1ED43585" w:rsidRDefault="00BA20D8" w:rsidP="00780584" w:rsidR="00BA20D8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768C4263" w14:paraId="4E15E989" w:rsidRDefault="00BA20D8" w:rsidP="00780584" w:rsidR="00BA20D8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 xml:space="preserve">Stečajni upravitelj predlaže donošenje </w:t>
      </w:r>
      <w:r w:rsidR="00EF1EC6" w:rsidRPr="008C3999">
        <w:rPr>
          <w:rFonts w:cs="Arial" w:hAnsi="Arial" w:ascii="Arial"/>
          <w:sz w:val="22"/>
          <w:szCs w:val="22"/>
          <w:lang w:val="hr-HR"/>
        </w:rPr>
        <w:t>slijedećih odluka</w:t>
      </w:r>
      <w:r w:rsidRPr="008C3999">
        <w:rPr>
          <w:rFonts w:cs="Arial" w:hAnsi="Arial" w:ascii="Arial"/>
          <w:sz w:val="22"/>
          <w:szCs w:val="22"/>
          <w:lang w:val="hr-HR"/>
        </w:rPr>
        <w:t>:</w:t>
      </w:r>
    </w:p>
    <w:p w14:textId="77777777" w14:paraId="39AD0BC8" w:rsidRDefault="00BA20D8" w:rsidP="00780584" w:rsidR="00BA20D8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397B1223" w14:paraId="3983AA4C" w:rsidRDefault="00BA20D8" w:rsidP="00780584" w:rsidR="007E5FD2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>1. Prihvaća se izvješće stečajnog upravitelja u cijelosti</w:t>
      </w:r>
      <w:r w:rsidR="001167BE" w:rsidRPr="008C3999">
        <w:rPr>
          <w:rFonts w:cs="Arial" w:hAnsi="Arial" w:ascii="Arial"/>
          <w:sz w:val="22"/>
          <w:szCs w:val="22"/>
          <w:lang w:val="hr-HR"/>
        </w:rPr>
        <w:t xml:space="preserve"> </w:t>
      </w:r>
    </w:p>
    <w:p w14:textId="093ED525" w14:paraId="0FEE73D1" w:rsidRDefault="00C6237D" w:rsidP="00780584" w:rsidR="00BA20D8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2</w:t>
      </w:r>
      <w:r w:rsidR="007E5FD2" w:rsidRPr="008C3999">
        <w:rPr>
          <w:rFonts w:cs="Arial" w:hAnsi="Arial" w:ascii="Arial"/>
          <w:sz w:val="22"/>
          <w:szCs w:val="22"/>
          <w:lang w:val="hr-HR"/>
        </w:rPr>
        <w:t xml:space="preserve">. </w:t>
      </w:r>
      <w:r w:rsidR="00BA20D8" w:rsidRPr="008C3999">
        <w:rPr>
          <w:rFonts w:cs="Arial" w:hAnsi="Arial" w:ascii="Arial"/>
          <w:sz w:val="22"/>
          <w:szCs w:val="22"/>
          <w:lang w:val="hr-HR"/>
        </w:rPr>
        <w:t>Prihvaća se obračun do sada učinjenih troškova</w:t>
      </w:r>
    </w:p>
    <w:p w14:textId="6B0D15B7" w14:paraId="49DDDAA3" w:rsidRDefault="00C6237D" w:rsidP="00780584" w:rsidR="00BA20D8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3</w:t>
      </w:r>
      <w:r w:rsidR="00BA20D8" w:rsidRPr="008C3999">
        <w:rPr>
          <w:rFonts w:cs="Arial" w:hAnsi="Arial" w:ascii="Arial"/>
          <w:sz w:val="22"/>
          <w:szCs w:val="22"/>
          <w:lang w:val="hr-HR"/>
        </w:rPr>
        <w:t xml:space="preserve">. </w:t>
      </w:r>
      <w:r w:rsidR="00BC2B45" w:rsidRPr="008C3999">
        <w:rPr>
          <w:rFonts w:cs="Arial" w:hAnsi="Arial" w:ascii="Arial"/>
          <w:sz w:val="22"/>
          <w:szCs w:val="22"/>
          <w:lang w:val="hr-HR"/>
        </w:rPr>
        <w:t>Prihvaća se predračun troškova za naredno razdoblje od 6 mjeseci</w:t>
      </w:r>
    </w:p>
    <w:p w14:textId="77777777" w14:paraId="7006FDDF" w:rsidRDefault="00DD54F4" w:rsidP="00780584" w:rsidR="00DD54F4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77777777" w14:paraId="5354FDEA" w:rsidRDefault="00F6377A" w:rsidP="00780584" w:rsidR="00F6377A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3C8EC89E" w14:paraId="61AC154A" w:rsidRDefault="00491BDD" w:rsidP="00780584" w:rsidR="00491BDD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77777777" w14:paraId="7353C08F" w:rsidRDefault="00123843" w:rsidP="00780584" w:rsidR="00123843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77777777" w14:paraId="2E6F9742" w:rsidRDefault="00491BDD" w:rsidP="00780584" w:rsidR="00491BDD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77777777" w14:paraId="14061F96" w:rsidRDefault="001E0606" w:rsidP="00780584" w:rsidR="001E0606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  <w:t>Stečajni upravitelj</w:t>
      </w:r>
    </w:p>
    <w:p w14:textId="77777777" w14:paraId="49F67277" w:rsidRDefault="001E0606" w:rsidP="00780584" w:rsidR="001E0606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  <w:t xml:space="preserve">   </w:t>
      </w:r>
    </w:p>
    <w:p w14:textId="77777777" w14:paraId="0E92292F" w:rsidRDefault="001E0606" w:rsidP="00780584" w:rsidR="001E0606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77777777" w14:paraId="18429D69" w:rsidRDefault="001E0606" w:rsidP="00780584" w:rsidR="001E0606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  <w:t>_______________</w:t>
      </w:r>
    </w:p>
    <w:p w14:textId="77777777" w14:paraId="4E9D7480" w:rsidRDefault="001E0606" w:rsidP="00780584" w:rsidR="001E0606">
      <w:pPr>
        <w:ind w:firstLine="708" w:left="5664"/>
        <w:jc w:val="both"/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 xml:space="preserve">   Jelenko Lehki</w:t>
      </w:r>
    </w:p>
    <w:p w14:textId="77777777" w14:paraId="7FEE379C" w:rsidRDefault="008F14D3" w:rsidP="00780584" w:rsidR="008F14D3">
      <w:pPr>
        <w:ind w:firstLine="708" w:left="5664"/>
        <w:jc w:val="both"/>
        <w:rPr>
          <w:rFonts w:cs="Arial" w:hAnsi="Arial" w:ascii="Arial"/>
          <w:sz w:val="22"/>
          <w:szCs w:val="22"/>
          <w:lang w:val="hr-HR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856"/>
        <w:gridCol w:w="1066"/>
        <w:gridCol w:w="1037"/>
        <w:gridCol w:w="863"/>
        <w:gridCol w:w="1000"/>
        <w:gridCol w:w="855"/>
        <w:gridCol w:w="1000"/>
        <w:gridCol w:w="788"/>
        <w:gridCol w:w="755"/>
        <w:gridCol w:w="938"/>
        <w:gridCol w:w="697"/>
      </w:tblGrid>
      <w:tr w14:textId="77777777" w14:paraId="4F5B279F" w:rsidTr="00C04E74" w:rsidR="008F14D3" w:rsidRPr="005F4BA7">
        <w:trPr>
          <w:trHeight w:val="300"/>
        </w:trPr>
        <w:tc>
          <w:tcPr>
            <w:tcW w:type="dxa" w:w="13680"/>
            <w:gridSpan w:val="11"/>
            <w:hideMark/>
          </w:tcPr>
          <w:p w14:textId="77777777" w14:paraId="340217E3" w:rsidRDefault="008F14D3" w:rsidP="00C04E74" w:rsidR="008F14D3" w:rsidRPr="005F4BA7">
            <w:pPr>
              <w:rPr>
                <w:b/>
                <w:bCs/>
              </w:rPr>
            </w:pPr>
            <w:r w:rsidRPr="005F4BA7">
              <w:rPr>
                <w:b/>
                <w:bCs/>
              </w:rPr>
              <w:t>TABLICE PRIJAVLJENIH TRAŽBINA, RAZLUČNIH I IZLUČNIH PRAVA</w:t>
            </w:r>
          </w:p>
        </w:tc>
      </w:tr>
      <w:tr w14:textId="77777777" w14:paraId="3F38DC89" w:rsidTr="00C04E74" w:rsidR="008F14D3" w:rsidRPr="005F4BA7">
        <w:trPr>
          <w:trHeight w:val="300"/>
        </w:trPr>
        <w:tc>
          <w:tcPr>
            <w:tcW w:type="dxa" w:w="932"/>
            <w:hideMark/>
          </w:tcPr>
          <w:p w14:textId="77777777" w14:paraId="770BD587" w:rsidRDefault="008F14D3" w:rsidP="00C04E74" w:rsidR="008F14D3" w:rsidRPr="005F4BA7">
            <w:pPr>
              <w:rPr>
                <w:b/>
                <w:bCs/>
              </w:rPr>
            </w:pPr>
          </w:p>
        </w:tc>
        <w:tc>
          <w:tcPr>
            <w:tcW w:type="dxa" w:w="1472"/>
            <w:hideMark/>
          </w:tcPr>
          <w:p w14:textId="77777777" w14:paraId="1C0B82EC" w:rsidRDefault="008F14D3" w:rsidP="00C04E74" w:rsidR="008F14D3" w:rsidRPr="005F4BA7"/>
        </w:tc>
        <w:tc>
          <w:tcPr>
            <w:tcW w:type="dxa" w:w="1406"/>
            <w:hideMark/>
          </w:tcPr>
          <w:p w14:textId="77777777" w14:paraId="00AA5A5A" w:rsidRDefault="008F14D3" w:rsidP="00C04E74" w:rsidR="008F14D3" w:rsidRPr="005F4BA7"/>
        </w:tc>
        <w:tc>
          <w:tcPr>
            <w:tcW w:type="dxa" w:w="1125"/>
            <w:hideMark/>
          </w:tcPr>
          <w:p w14:textId="77777777" w14:paraId="2258CE2B" w:rsidRDefault="008F14D3" w:rsidP="00C04E74" w:rsidR="008F14D3" w:rsidRPr="005F4BA7"/>
        </w:tc>
        <w:tc>
          <w:tcPr>
            <w:tcW w:type="dxa" w:w="1438"/>
            <w:hideMark/>
          </w:tcPr>
          <w:p w14:textId="77777777" w14:paraId="43EA0630" w:rsidRDefault="008F14D3" w:rsidP="00C04E74" w:rsidR="008F14D3" w:rsidRPr="005F4BA7"/>
        </w:tc>
        <w:tc>
          <w:tcPr>
            <w:tcW w:type="dxa" w:w="1308"/>
            <w:hideMark/>
          </w:tcPr>
          <w:p w14:textId="77777777" w14:paraId="03FC381E" w:rsidRDefault="008F14D3" w:rsidP="00C04E74" w:rsidR="008F14D3" w:rsidRPr="005F4BA7"/>
        </w:tc>
        <w:tc>
          <w:tcPr>
            <w:tcW w:type="dxa" w:w="1365"/>
            <w:hideMark/>
          </w:tcPr>
          <w:p w14:textId="77777777" w14:paraId="7E019C6E" w:rsidRDefault="008F14D3" w:rsidP="00C04E74" w:rsidR="008F14D3" w:rsidRPr="005F4BA7"/>
        </w:tc>
        <w:tc>
          <w:tcPr>
            <w:tcW w:type="dxa" w:w="887"/>
            <w:hideMark/>
          </w:tcPr>
          <w:p w14:textId="77777777" w14:paraId="1EDB1762" w:rsidRDefault="008F14D3" w:rsidP="00C04E74" w:rsidR="008F14D3" w:rsidRPr="005F4BA7"/>
        </w:tc>
        <w:tc>
          <w:tcPr>
            <w:tcW w:type="dxa" w:w="1557"/>
            <w:hideMark/>
          </w:tcPr>
          <w:p w14:textId="77777777" w14:paraId="561CC1F9" w:rsidRDefault="008F14D3" w:rsidP="00C04E74" w:rsidR="008F14D3" w:rsidRPr="005F4BA7"/>
        </w:tc>
        <w:tc>
          <w:tcPr>
            <w:tcW w:type="dxa" w:w="1120"/>
            <w:hideMark/>
          </w:tcPr>
          <w:p w14:textId="77777777" w14:paraId="284A5037" w:rsidRDefault="008F14D3" w:rsidP="00C04E74" w:rsidR="008F14D3" w:rsidRPr="005F4BA7"/>
        </w:tc>
        <w:tc>
          <w:tcPr>
            <w:tcW w:type="dxa" w:w="1070"/>
            <w:hideMark/>
          </w:tcPr>
          <w:p w14:textId="77777777" w14:paraId="45F410E4" w:rsidRDefault="008F14D3" w:rsidP="00C04E74" w:rsidR="008F14D3" w:rsidRPr="005F4BA7"/>
        </w:tc>
      </w:tr>
      <w:tr w14:textId="77777777" w14:paraId="2BEC34A8" w:rsidTr="00C04E74" w:rsidR="008F14D3" w:rsidRPr="005F4BA7">
        <w:trPr>
          <w:trHeight w:val="300"/>
        </w:trPr>
        <w:tc>
          <w:tcPr>
            <w:tcW w:type="dxa" w:w="13680"/>
            <w:gridSpan w:val="11"/>
            <w:hideMark/>
          </w:tcPr>
          <w:p w14:textId="77777777" w14:paraId="03714838" w:rsidRDefault="008F14D3" w:rsidP="00C04E74" w:rsidR="008F14D3" w:rsidRPr="005F4BA7">
            <w:r w:rsidRPr="005F4BA7">
              <w:t>I. TABLICA PRIJAVLJENIH TRAŽBINA</w:t>
            </w:r>
          </w:p>
        </w:tc>
      </w:tr>
      <w:tr w14:textId="77777777" w14:paraId="4060C788" w:rsidTr="00C04E74" w:rsidR="008F14D3" w:rsidRPr="005F4BA7">
        <w:trPr>
          <w:trHeight w:val="300"/>
        </w:trPr>
        <w:tc>
          <w:tcPr>
            <w:tcW w:type="dxa" w:w="932"/>
            <w:hideMark/>
          </w:tcPr>
          <w:p w14:textId="77777777" w14:paraId="1FACE03C" w:rsidRDefault="008F14D3" w:rsidP="00C04E74" w:rsidR="008F14D3" w:rsidRPr="005F4BA7"/>
        </w:tc>
        <w:tc>
          <w:tcPr>
            <w:tcW w:type="dxa" w:w="1472"/>
            <w:hideMark/>
          </w:tcPr>
          <w:p w14:textId="77777777" w14:paraId="4623110C" w:rsidRDefault="008F14D3" w:rsidP="00C04E74" w:rsidR="008F14D3" w:rsidRPr="005F4BA7"/>
        </w:tc>
        <w:tc>
          <w:tcPr>
            <w:tcW w:type="dxa" w:w="1406"/>
            <w:hideMark/>
          </w:tcPr>
          <w:p w14:textId="77777777" w14:paraId="4A51DC7D" w:rsidRDefault="008F14D3" w:rsidP="00C04E74" w:rsidR="008F14D3" w:rsidRPr="005F4BA7"/>
        </w:tc>
        <w:tc>
          <w:tcPr>
            <w:tcW w:type="dxa" w:w="1125"/>
            <w:hideMark/>
          </w:tcPr>
          <w:p w14:textId="77777777" w14:paraId="41848D2A" w:rsidRDefault="008F14D3" w:rsidP="00C04E74" w:rsidR="008F14D3" w:rsidRPr="005F4BA7"/>
        </w:tc>
        <w:tc>
          <w:tcPr>
            <w:tcW w:type="dxa" w:w="1438"/>
            <w:hideMark/>
          </w:tcPr>
          <w:p w14:textId="77777777" w14:paraId="1528515D" w:rsidRDefault="008F14D3" w:rsidP="00C04E74" w:rsidR="008F14D3" w:rsidRPr="005F4BA7"/>
        </w:tc>
        <w:tc>
          <w:tcPr>
            <w:tcW w:type="dxa" w:w="1308"/>
            <w:hideMark/>
          </w:tcPr>
          <w:p w14:textId="77777777" w14:paraId="46C60CBD" w:rsidRDefault="008F14D3" w:rsidP="00C04E74" w:rsidR="008F14D3" w:rsidRPr="005F4BA7"/>
        </w:tc>
        <w:tc>
          <w:tcPr>
            <w:tcW w:type="dxa" w:w="1365"/>
            <w:hideMark/>
          </w:tcPr>
          <w:p w14:textId="77777777" w14:paraId="36E39217" w:rsidRDefault="008F14D3" w:rsidP="00C04E74" w:rsidR="008F14D3" w:rsidRPr="005F4BA7"/>
        </w:tc>
        <w:tc>
          <w:tcPr>
            <w:tcW w:type="dxa" w:w="887"/>
            <w:hideMark/>
          </w:tcPr>
          <w:p w14:textId="77777777" w14:paraId="5368579E" w:rsidRDefault="008F14D3" w:rsidP="00C04E74" w:rsidR="008F14D3" w:rsidRPr="005F4BA7"/>
        </w:tc>
        <w:tc>
          <w:tcPr>
            <w:tcW w:type="dxa" w:w="1557"/>
            <w:hideMark/>
          </w:tcPr>
          <w:p w14:textId="77777777" w14:paraId="64F62B60" w:rsidRDefault="008F14D3" w:rsidP="00C04E74" w:rsidR="008F14D3" w:rsidRPr="005F4BA7"/>
        </w:tc>
        <w:tc>
          <w:tcPr>
            <w:tcW w:type="dxa" w:w="1120"/>
            <w:hideMark/>
          </w:tcPr>
          <w:p w14:textId="77777777" w14:paraId="52EB000E" w:rsidRDefault="008F14D3" w:rsidP="00C04E74" w:rsidR="008F14D3" w:rsidRPr="005F4BA7"/>
        </w:tc>
        <w:tc>
          <w:tcPr>
            <w:tcW w:type="dxa" w:w="1070"/>
            <w:hideMark/>
          </w:tcPr>
          <w:p w14:textId="77777777" w14:paraId="1C6DEE6F" w:rsidRDefault="008F14D3" w:rsidP="00C04E74" w:rsidR="008F14D3" w:rsidRPr="005F4BA7"/>
        </w:tc>
      </w:tr>
      <w:tr w14:textId="77777777" w14:paraId="7DB1B7A9" w:rsidTr="00C04E74" w:rsidR="008F14D3" w:rsidRPr="005F4BA7">
        <w:trPr>
          <w:trHeight w:val="2040"/>
        </w:trPr>
        <w:tc>
          <w:tcPr>
            <w:tcW w:type="dxa" w:w="932"/>
            <w:hideMark/>
          </w:tcPr>
          <w:p w14:textId="77777777" w14:paraId="5BD37084" w:rsidRDefault="008F14D3" w:rsidP="00C04E74" w:rsidR="008F14D3" w:rsidRPr="005F4BA7">
            <w:r w:rsidRPr="005F4BA7">
              <w:t>Redni broj prijavljene tražbine</w:t>
            </w:r>
          </w:p>
        </w:tc>
        <w:tc>
          <w:tcPr>
            <w:tcW w:type="dxa" w:w="1472"/>
            <w:hideMark/>
          </w:tcPr>
          <w:p w14:textId="77777777" w14:paraId="59905610" w:rsidRDefault="008F14D3" w:rsidP="00C04E74" w:rsidR="008F14D3" w:rsidRPr="005F4BA7">
            <w:r w:rsidRPr="005F4BA7">
              <w:t>Ime i prezime / tvrtka ili naziv vjerovnika / punomoćnik</w:t>
            </w:r>
          </w:p>
        </w:tc>
        <w:tc>
          <w:tcPr>
            <w:tcW w:type="dxa" w:w="1406"/>
            <w:hideMark/>
          </w:tcPr>
          <w:p w14:textId="77777777" w14:paraId="1142830D" w:rsidRDefault="008F14D3" w:rsidP="00C04E74" w:rsidR="008F14D3" w:rsidRPr="005F4BA7">
            <w:r w:rsidRPr="005F4BA7">
              <w:t>OIB vjerovnika</w:t>
            </w:r>
          </w:p>
        </w:tc>
        <w:tc>
          <w:tcPr>
            <w:tcW w:type="dxa" w:w="1125"/>
            <w:hideMark/>
          </w:tcPr>
          <w:p w14:textId="77777777" w14:paraId="3FAA3807" w:rsidRDefault="008F14D3" w:rsidP="00C04E74" w:rsidR="008F14D3" w:rsidRPr="005F4BA7">
            <w:r w:rsidRPr="005F4BA7">
              <w:t>Adresa / sjedište vjerovnika</w:t>
            </w:r>
          </w:p>
        </w:tc>
        <w:tc>
          <w:tcPr>
            <w:tcW w:type="dxa" w:w="1438"/>
            <w:hideMark/>
          </w:tcPr>
          <w:p w14:textId="77777777" w14:paraId="00344820" w:rsidRDefault="008F14D3" w:rsidP="00C04E74" w:rsidR="008F14D3" w:rsidRPr="005F4BA7">
            <w:r w:rsidRPr="005F4BA7">
              <w:t>Iznos prijavljene tražbine (kn)1</w:t>
            </w:r>
          </w:p>
        </w:tc>
        <w:tc>
          <w:tcPr>
            <w:tcW w:type="dxa" w:w="1308"/>
            <w:hideMark/>
          </w:tcPr>
          <w:p w14:textId="77777777" w14:paraId="70BFB675" w:rsidRDefault="008F14D3" w:rsidP="00C04E74" w:rsidR="008F14D3" w:rsidRPr="005F4BA7">
            <w:r w:rsidRPr="005F4BA7">
              <w:t>Pravna osnova prijavljene tražbine</w:t>
            </w:r>
          </w:p>
        </w:tc>
        <w:tc>
          <w:tcPr>
            <w:tcW w:type="dxa" w:w="1365"/>
            <w:hideMark/>
          </w:tcPr>
          <w:p w14:textId="77777777" w14:paraId="05C7A79C" w:rsidRDefault="008F14D3" w:rsidP="00C04E74" w:rsidR="008F14D3" w:rsidRPr="005F4BA7">
            <w:r w:rsidRPr="005F4BA7">
              <w:t>Iznos priznate tražbine (kn)</w:t>
            </w:r>
          </w:p>
        </w:tc>
        <w:tc>
          <w:tcPr>
            <w:tcW w:type="dxa" w:w="887"/>
            <w:hideMark/>
          </w:tcPr>
          <w:p w14:textId="77777777" w14:paraId="5775CC55" w:rsidRDefault="008F14D3" w:rsidP="00C04E74" w:rsidR="008F14D3" w:rsidRPr="005F4BA7">
            <w:r w:rsidRPr="005F4BA7">
              <w:t>Pravna osnova priznate tražbine</w:t>
            </w:r>
          </w:p>
        </w:tc>
        <w:tc>
          <w:tcPr>
            <w:tcW w:type="dxa" w:w="1557"/>
            <w:hideMark/>
          </w:tcPr>
          <w:p w14:textId="77777777" w14:paraId="5D2CCFB7" w:rsidRDefault="008F14D3" w:rsidP="00C04E74" w:rsidR="008F14D3" w:rsidRPr="005F4BA7">
            <w:r w:rsidRPr="005F4BA7">
              <w:t xml:space="preserve">Iznos osporene tražbine (kn) </w:t>
            </w:r>
          </w:p>
        </w:tc>
        <w:tc>
          <w:tcPr>
            <w:tcW w:type="dxa" w:w="1120"/>
            <w:hideMark/>
          </w:tcPr>
          <w:p w14:textId="77777777" w14:paraId="1B297C78" w:rsidRDefault="008F14D3" w:rsidP="00C04E74" w:rsidR="008F14D3" w:rsidRPr="005F4BA7">
            <w:r w:rsidRPr="005F4BA7">
              <w:t>Razlog osporavanja tražbine</w:t>
            </w:r>
          </w:p>
        </w:tc>
        <w:tc>
          <w:tcPr>
            <w:tcW w:type="dxa" w:w="1070"/>
            <w:hideMark/>
          </w:tcPr>
          <w:p w14:textId="77777777" w14:paraId="2198CB08" w:rsidRDefault="008F14D3" w:rsidP="00C04E74" w:rsidR="008F14D3" w:rsidRPr="005F4BA7">
            <w:r w:rsidRPr="005F4BA7">
              <w:t>Oznaka ovršne isprave  ako se tražbina zasniva na ovršnoj ispravi</w:t>
            </w:r>
          </w:p>
        </w:tc>
      </w:tr>
      <w:tr w14:textId="77777777" w14:paraId="6984AB35" w:rsidTr="00C04E74" w:rsidR="008F14D3" w:rsidRPr="005F4BA7">
        <w:trPr>
          <w:trHeight w:val="2745"/>
        </w:trPr>
        <w:tc>
          <w:tcPr>
            <w:tcW w:type="dxa" w:w="932"/>
            <w:hideMark/>
          </w:tcPr>
          <w:p w14:textId="77777777" w14:paraId="25DFD2B8" w:rsidRDefault="008F14D3" w:rsidP="00C04E74" w:rsidR="008F14D3" w:rsidRPr="005F4BA7">
            <w:r w:rsidRPr="005F4BA7">
              <w:t>1.</w:t>
            </w:r>
          </w:p>
        </w:tc>
        <w:tc>
          <w:tcPr>
            <w:tcW w:type="dxa" w:w="1472"/>
            <w:hideMark/>
          </w:tcPr>
          <w:p w14:textId="77777777" w14:paraId="16A3AE4B" w:rsidRDefault="008F14D3" w:rsidP="00C04E74" w:rsidR="008F14D3" w:rsidRPr="005F4BA7">
            <w:r w:rsidRPr="005F4BA7">
              <w:t>REPUBLIKA HRVATSKA, Ministarstvo financija, Porezna uprava, Područn</w:t>
            </w:r>
            <w:r w:rsidRPr="005F4BA7">
              <w:lastRenderedPageBreak/>
              <w:t>i ured Zagreb zastupana po ŽDO u Zagrebu</w:t>
            </w:r>
          </w:p>
        </w:tc>
        <w:tc>
          <w:tcPr>
            <w:tcW w:type="dxa" w:w="1406"/>
            <w:hideMark/>
          </w:tcPr>
          <w:p w14:textId="77777777" w14:paraId="206237BC" w:rsidRDefault="008F14D3" w:rsidP="00C04E74" w:rsidR="008F14D3" w:rsidRPr="005F4BA7">
            <w:r w:rsidRPr="005F4BA7">
              <w:lastRenderedPageBreak/>
              <w:t>18683136487</w:t>
            </w:r>
          </w:p>
        </w:tc>
        <w:tc>
          <w:tcPr>
            <w:tcW w:type="dxa" w:w="1125"/>
            <w:hideMark/>
          </w:tcPr>
          <w:p w14:textId="77777777" w14:paraId="7300DB85" w:rsidRDefault="008F14D3" w:rsidP="00C04E74" w:rsidR="008F14D3" w:rsidRPr="005F4BA7">
            <w:r w:rsidRPr="005F4BA7">
              <w:t>Zagreb, Avenija Dubrovnik 32</w:t>
            </w:r>
          </w:p>
        </w:tc>
        <w:tc>
          <w:tcPr>
            <w:tcW w:type="dxa" w:w="1438"/>
            <w:hideMark/>
          </w:tcPr>
          <w:p w14:textId="77777777" w14:paraId="02F26E50" w:rsidRDefault="008F14D3" w:rsidP="00C04E74" w:rsidR="008F14D3" w:rsidRPr="005F4BA7">
            <w:r w:rsidRPr="005F4BA7">
              <w:t xml:space="preserve">10.470,72 </w:t>
            </w:r>
          </w:p>
        </w:tc>
        <w:tc>
          <w:tcPr>
            <w:tcW w:type="dxa" w:w="1308"/>
            <w:hideMark/>
          </w:tcPr>
          <w:p w14:textId="77777777" w14:paraId="297EA33E" w:rsidRDefault="008F14D3" w:rsidP="00C04E74" w:rsidR="008F14D3" w:rsidRPr="005F4BA7">
            <w:r w:rsidRPr="005F4BA7">
              <w:t>porez na tvrtku  i članarina HGK</w:t>
            </w:r>
          </w:p>
        </w:tc>
        <w:tc>
          <w:tcPr>
            <w:tcW w:type="dxa" w:w="1365"/>
            <w:hideMark/>
          </w:tcPr>
          <w:p w14:textId="77777777" w14:paraId="7A49537E" w:rsidRDefault="008F14D3" w:rsidP="00C04E74" w:rsidR="008F14D3" w:rsidRPr="005F4BA7">
            <w:r w:rsidRPr="005F4BA7">
              <w:t xml:space="preserve">10.470,72 </w:t>
            </w:r>
          </w:p>
        </w:tc>
        <w:tc>
          <w:tcPr>
            <w:tcW w:type="dxa" w:w="887"/>
            <w:hideMark/>
          </w:tcPr>
          <w:p w14:textId="77777777" w14:paraId="6A151509" w:rsidRDefault="008F14D3" w:rsidP="00C04E74" w:rsidR="008F14D3" w:rsidRPr="005F4BA7">
            <w:r w:rsidRPr="005F4BA7">
              <w:t>neplaćeni dug za porez na tvrtku i članarinu HGK</w:t>
            </w:r>
          </w:p>
        </w:tc>
        <w:tc>
          <w:tcPr>
            <w:tcW w:type="dxa" w:w="1557"/>
            <w:hideMark/>
          </w:tcPr>
          <w:p w14:textId="77777777" w14:paraId="45D4FBAC" w:rsidRDefault="008F14D3" w:rsidP="00C04E74" w:rsidR="008F14D3" w:rsidRPr="005F4BA7">
            <w:r w:rsidRPr="005F4BA7">
              <w:t xml:space="preserve">0,00 </w:t>
            </w:r>
          </w:p>
        </w:tc>
        <w:tc>
          <w:tcPr>
            <w:tcW w:type="dxa" w:w="1120"/>
            <w:hideMark/>
          </w:tcPr>
          <w:p w14:textId="77777777" w14:paraId="16C7C390" w:rsidRDefault="008F14D3" w:rsidP="00C04E74" w:rsidR="008F14D3" w:rsidRPr="005F4BA7">
            <w:pPr>
              <w:rPr>
                <w:b/>
                <w:bCs/>
              </w:rPr>
            </w:pPr>
            <w:r w:rsidRPr="005F4BA7">
              <w:rPr>
                <w:b/>
                <w:bCs/>
              </w:rPr>
              <w:t>-</w:t>
            </w:r>
          </w:p>
        </w:tc>
        <w:tc>
          <w:tcPr>
            <w:tcW w:type="dxa" w:w="1070"/>
            <w:hideMark/>
          </w:tcPr>
          <w:p w14:textId="77777777" w14:paraId="08A62922" w:rsidRDefault="008F14D3" w:rsidP="00C04E74" w:rsidR="008F14D3" w:rsidRPr="005F4BA7">
            <w:r w:rsidRPr="005F4BA7">
              <w:t>-</w:t>
            </w:r>
          </w:p>
        </w:tc>
      </w:tr>
      <w:tr w14:textId="77777777" w14:paraId="25069F79" w:rsidTr="00C04E74" w:rsidR="008F14D3" w:rsidRPr="005F4BA7">
        <w:trPr>
          <w:trHeight w:val="2745"/>
        </w:trPr>
        <w:tc>
          <w:tcPr>
            <w:tcW w:type="dxa" w:w="932"/>
            <w:hideMark/>
          </w:tcPr>
          <w:p w14:textId="77777777" w14:paraId="21A8F064" w:rsidRDefault="008F14D3" w:rsidP="00C04E74" w:rsidR="008F14D3" w:rsidRPr="005F4BA7">
            <w:r w:rsidRPr="005F4BA7">
              <w:lastRenderedPageBreak/>
              <w:t>2.</w:t>
            </w:r>
          </w:p>
        </w:tc>
        <w:tc>
          <w:tcPr>
            <w:tcW w:type="dxa" w:w="1472"/>
            <w:hideMark/>
          </w:tcPr>
          <w:p w14:textId="77777777" w14:paraId="691AE186" w:rsidRDefault="008F14D3" w:rsidP="00C04E74" w:rsidR="008F14D3" w:rsidRPr="005F4BA7">
            <w:r w:rsidRPr="005F4BA7">
              <w:t>Wiener osiguranje Vienna Insurance Group d.d. (ranije Kvarner Vienna Insurance Group d.d.) zastupani po OD Vukić i partneri</w:t>
            </w:r>
          </w:p>
        </w:tc>
        <w:tc>
          <w:tcPr>
            <w:tcW w:type="dxa" w:w="1406"/>
            <w:hideMark/>
          </w:tcPr>
          <w:p w14:textId="77777777" w14:paraId="474AD088" w:rsidRDefault="008F14D3" w:rsidP="00C04E74" w:rsidR="008F14D3" w:rsidRPr="005F4BA7">
            <w:r w:rsidRPr="005F4BA7">
              <w:t>52848403362</w:t>
            </w:r>
          </w:p>
        </w:tc>
        <w:tc>
          <w:tcPr>
            <w:tcW w:type="dxa" w:w="1125"/>
            <w:hideMark/>
          </w:tcPr>
          <w:p w14:textId="77777777" w14:paraId="1C2EDF1B" w:rsidRDefault="008F14D3" w:rsidP="00C04E74" w:rsidR="008F14D3" w:rsidRPr="005F4BA7">
            <w:r w:rsidRPr="005F4BA7">
              <w:t>Zagreb, Slovenska 24</w:t>
            </w:r>
          </w:p>
        </w:tc>
        <w:tc>
          <w:tcPr>
            <w:tcW w:type="dxa" w:w="1438"/>
            <w:hideMark/>
          </w:tcPr>
          <w:p w14:textId="77777777" w14:paraId="4D31BF49" w:rsidRDefault="008F14D3" w:rsidP="00C04E74" w:rsidR="008F14D3" w:rsidRPr="005F4BA7">
            <w:r w:rsidRPr="005F4BA7">
              <w:t xml:space="preserve">2.797.926,84 </w:t>
            </w:r>
          </w:p>
        </w:tc>
        <w:tc>
          <w:tcPr>
            <w:tcW w:type="dxa" w:w="1308"/>
            <w:hideMark/>
          </w:tcPr>
          <w:p w14:textId="77777777" w14:paraId="0884415E" w:rsidRDefault="008F14D3" w:rsidP="00C04E74" w:rsidR="008F14D3" w:rsidRPr="005F4BA7">
            <w:r w:rsidRPr="005F4BA7">
              <w:t>dugovanje po osnovi ugovora o zajmu</w:t>
            </w:r>
          </w:p>
        </w:tc>
        <w:tc>
          <w:tcPr>
            <w:tcW w:type="dxa" w:w="1365"/>
            <w:hideMark/>
          </w:tcPr>
          <w:p w14:textId="77777777" w14:paraId="54CC7190" w:rsidRDefault="008F14D3" w:rsidP="00C04E74" w:rsidR="008F14D3" w:rsidRPr="005F4BA7">
            <w:r w:rsidRPr="005F4BA7">
              <w:t xml:space="preserve">2.797.926,84 </w:t>
            </w:r>
          </w:p>
        </w:tc>
        <w:tc>
          <w:tcPr>
            <w:tcW w:type="dxa" w:w="887"/>
            <w:hideMark/>
          </w:tcPr>
          <w:p w14:textId="77777777" w14:paraId="422D86EA" w:rsidRDefault="008F14D3" w:rsidP="00C04E74" w:rsidR="008F14D3" w:rsidRPr="005F4BA7">
            <w:r w:rsidRPr="005F4BA7">
              <w:t>neplaćeni dug po osnovi ugovora o zajmu</w:t>
            </w:r>
          </w:p>
        </w:tc>
        <w:tc>
          <w:tcPr>
            <w:tcW w:type="dxa" w:w="1557"/>
            <w:hideMark/>
          </w:tcPr>
          <w:p w14:textId="77777777" w14:paraId="679DA489" w:rsidRDefault="008F14D3" w:rsidP="00C04E74" w:rsidR="008F14D3" w:rsidRPr="005F4BA7">
            <w:r w:rsidRPr="005F4BA7">
              <w:t xml:space="preserve">0,00 </w:t>
            </w:r>
          </w:p>
        </w:tc>
        <w:tc>
          <w:tcPr>
            <w:tcW w:type="dxa" w:w="1120"/>
            <w:hideMark/>
          </w:tcPr>
          <w:p w14:textId="77777777" w14:paraId="25BDFA55" w:rsidRDefault="008F14D3" w:rsidP="00C04E74" w:rsidR="008F14D3" w:rsidRPr="005F4BA7">
            <w:pPr>
              <w:rPr>
                <w:b/>
                <w:bCs/>
              </w:rPr>
            </w:pPr>
            <w:r w:rsidRPr="005F4BA7">
              <w:rPr>
                <w:b/>
                <w:bCs/>
              </w:rPr>
              <w:t>-</w:t>
            </w:r>
          </w:p>
        </w:tc>
        <w:tc>
          <w:tcPr>
            <w:tcW w:type="dxa" w:w="1070"/>
            <w:hideMark/>
          </w:tcPr>
          <w:p w14:textId="77777777" w14:paraId="04394B33" w:rsidRDefault="008F14D3" w:rsidP="00C04E74" w:rsidR="008F14D3" w:rsidRPr="005F4BA7">
            <w:r w:rsidRPr="005F4BA7">
              <w:t>Ovr-597/11, OV-972/10</w:t>
            </w:r>
          </w:p>
        </w:tc>
      </w:tr>
      <w:tr w14:textId="77777777" w14:paraId="25F30336" w:rsidTr="00C04E74" w:rsidR="008F14D3" w:rsidRPr="005F4BA7">
        <w:trPr>
          <w:trHeight w:val="300"/>
        </w:trPr>
        <w:tc>
          <w:tcPr>
            <w:tcW w:type="dxa" w:w="4935"/>
            <w:gridSpan w:val="4"/>
            <w:hideMark/>
          </w:tcPr>
          <w:p w14:textId="77777777" w14:paraId="0A20A46D" w:rsidRDefault="008F14D3" w:rsidP="00C04E74" w:rsidR="008F14D3" w:rsidRPr="005F4BA7">
            <w:r w:rsidRPr="005F4BA7">
              <w:t>UKUPNO (kn):</w:t>
            </w:r>
          </w:p>
        </w:tc>
        <w:tc>
          <w:tcPr>
            <w:tcW w:type="dxa" w:w="1438"/>
            <w:hideMark/>
          </w:tcPr>
          <w:p w14:textId="77777777" w14:paraId="2150974E" w:rsidRDefault="008F14D3" w:rsidP="00C04E74" w:rsidR="008F14D3" w:rsidRPr="005F4BA7">
            <w:pPr>
              <w:rPr>
                <w:b/>
                <w:bCs/>
              </w:rPr>
            </w:pPr>
            <w:r w:rsidRPr="005F4BA7">
              <w:rPr>
                <w:b/>
                <w:bCs/>
              </w:rPr>
              <w:t xml:space="preserve">2.808.397,56 </w:t>
            </w:r>
          </w:p>
        </w:tc>
        <w:tc>
          <w:tcPr>
            <w:tcW w:type="dxa" w:w="1308"/>
            <w:hideMark/>
          </w:tcPr>
          <w:p w14:textId="77777777" w14:paraId="2BC95D89" w:rsidRDefault="008F14D3" w:rsidP="00C04E74" w:rsidR="008F14D3" w:rsidRPr="005F4BA7">
            <w:r w:rsidRPr="005F4BA7">
              <w:t> </w:t>
            </w:r>
          </w:p>
        </w:tc>
        <w:tc>
          <w:tcPr>
            <w:tcW w:type="dxa" w:w="1365"/>
            <w:hideMark/>
          </w:tcPr>
          <w:p w14:textId="77777777" w14:paraId="67160E35" w:rsidRDefault="008F14D3" w:rsidP="00C04E74" w:rsidR="008F14D3" w:rsidRPr="005F4BA7">
            <w:pPr>
              <w:rPr>
                <w:b/>
                <w:bCs/>
              </w:rPr>
            </w:pPr>
            <w:r w:rsidRPr="005F4BA7">
              <w:rPr>
                <w:b/>
                <w:bCs/>
              </w:rPr>
              <w:t xml:space="preserve">2.808.397,56 </w:t>
            </w:r>
          </w:p>
        </w:tc>
        <w:tc>
          <w:tcPr>
            <w:tcW w:type="dxa" w:w="887"/>
            <w:hideMark/>
          </w:tcPr>
          <w:p w14:textId="77777777" w14:paraId="542C055B" w:rsidRDefault="008F14D3" w:rsidP="00C04E74" w:rsidR="008F14D3" w:rsidRPr="005F4BA7">
            <w:r w:rsidRPr="005F4BA7">
              <w:t> </w:t>
            </w:r>
          </w:p>
        </w:tc>
        <w:tc>
          <w:tcPr>
            <w:tcW w:type="dxa" w:w="1557"/>
            <w:hideMark/>
          </w:tcPr>
          <w:p w14:textId="77777777" w14:paraId="37D668CC" w:rsidRDefault="008F14D3" w:rsidP="00C04E74" w:rsidR="008F14D3" w:rsidRPr="005F4BA7">
            <w:pPr>
              <w:rPr>
                <w:b/>
                <w:bCs/>
              </w:rPr>
            </w:pPr>
            <w:r w:rsidRPr="005F4BA7">
              <w:rPr>
                <w:b/>
                <w:bCs/>
              </w:rPr>
              <w:t xml:space="preserve">0,00 </w:t>
            </w:r>
          </w:p>
        </w:tc>
        <w:tc>
          <w:tcPr>
            <w:tcW w:type="dxa" w:w="2190"/>
            <w:gridSpan w:val="2"/>
            <w:hideMark/>
          </w:tcPr>
          <w:p w14:textId="77777777" w14:paraId="377F33CD" w:rsidRDefault="008F14D3" w:rsidP="00C04E74" w:rsidR="008F14D3" w:rsidRPr="005F4BA7">
            <w:r w:rsidRPr="005F4BA7">
              <w:t> </w:t>
            </w:r>
          </w:p>
        </w:tc>
      </w:tr>
      <w:tr w14:textId="77777777" w14:paraId="45D66AD7" w:rsidTr="00C04E74" w:rsidR="008F14D3" w:rsidRPr="005F4BA7">
        <w:trPr>
          <w:trHeight w:val="300"/>
        </w:trPr>
        <w:tc>
          <w:tcPr>
            <w:tcW w:type="dxa" w:w="932"/>
            <w:hideMark/>
          </w:tcPr>
          <w:p w14:textId="77777777" w14:paraId="76CEE9E2" w:rsidRDefault="008F14D3" w:rsidP="00C04E74" w:rsidR="008F14D3" w:rsidRPr="005F4BA7"/>
        </w:tc>
        <w:tc>
          <w:tcPr>
            <w:tcW w:type="dxa" w:w="1472"/>
            <w:hideMark/>
          </w:tcPr>
          <w:p w14:textId="77777777" w14:paraId="7AEF76F0" w:rsidRDefault="008F14D3" w:rsidP="00C04E74" w:rsidR="008F14D3" w:rsidRPr="005F4BA7"/>
        </w:tc>
        <w:tc>
          <w:tcPr>
            <w:tcW w:type="dxa" w:w="1406"/>
            <w:hideMark/>
          </w:tcPr>
          <w:p w14:textId="77777777" w14:paraId="4FB2CE7F" w:rsidRDefault="008F14D3" w:rsidP="00C04E74" w:rsidR="008F14D3" w:rsidRPr="005F4BA7"/>
        </w:tc>
        <w:tc>
          <w:tcPr>
            <w:tcW w:type="dxa" w:w="1125"/>
            <w:hideMark/>
          </w:tcPr>
          <w:p w14:textId="77777777" w14:paraId="19A8BAFA" w:rsidRDefault="008F14D3" w:rsidP="00C04E74" w:rsidR="008F14D3" w:rsidRPr="005F4BA7"/>
        </w:tc>
        <w:tc>
          <w:tcPr>
            <w:tcW w:type="dxa" w:w="1438"/>
            <w:hideMark/>
          </w:tcPr>
          <w:p w14:textId="77777777" w14:paraId="7919BE51" w:rsidRDefault="008F14D3" w:rsidP="00C04E74" w:rsidR="008F14D3" w:rsidRPr="005F4BA7"/>
        </w:tc>
        <w:tc>
          <w:tcPr>
            <w:tcW w:type="dxa" w:w="1308"/>
            <w:hideMark/>
          </w:tcPr>
          <w:p w14:textId="77777777" w14:paraId="6BA71DC9" w:rsidRDefault="008F14D3" w:rsidP="00C04E74" w:rsidR="008F14D3" w:rsidRPr="005F4BA7"/>
        </w:tc>
        <w:tc>
          <w:tcPr>
            <w:tcW w:type="dxa" w:w="1365"/>
            <w:hideMark/>
          </w:tcPr>
          <w:p w14:textId="77777777" w14:paraId="052EABAC" w:rsidRDefault="008F14D3" w:rsidP="00C04E74" w:rsidR="008F14D3" w:rsidRPr="005F4BA7"/>
        </w:tc>
        <w:tc>
          <w:tcPr>
            <w:tcW w:type="dxa" w:w="887"/>
            <w:hideMark/>
          </w:tcPr>
          <w:p w14:textId="77777777" w14:paraId="6A7C9E81" w:rsidRDefault="008F14D3" w:rsidP="00C04E74" w:rsidR="008F14D3" w:rsidRPr="005F4BA7"/>
        </w:tc>
        <w:tc>
          <w:tcPr>
            <w:tcW w:type="dxa" w:w="1557"/>
            <w:hideMark/>
          </w:tcPr>
          <w:p w14:textId="77777777" w14:paraId="49D99D78" w:rsidRDefault="008F14D3" w:rsidP="00C04E74" w:rsidR="008F14D3" w:rsidRPr="005F4BA7"/>
        </w:tc>
        <w:tc>
          <w:tcPr>
            <w:tcW w:type="dxa" w:w="1120"/>
            <w:hideMark/>
          </w:tcPr>
          <w:p w14:textId="77777777" w14:paraId="3C7ADFEF" w:rsidRDefault="008F14D3" w:rsidP="00C04E74" w:rsidR="008F14D3" w:rsidRPr="005F4BA7"/>
        </w:tc>
        <w:tc>
          <w:tcPr>
            <w:tcW w:type="dxa" w:w="1070"/>
            <w:hideMark/>
          </w:tcPr>
          <w:p w14:textId="77777777" w14:paraId="50ED9769" w:rsidRDefault="008F14D3" w:rsidP="00C04E74" w:rsidR="008F14D3" w:rsidRPr="005F4BA7"/>
        </w:tc>
      </w:tr>
      <w:tr w14:textId="77777777" w14:paraId="621363B2" w:rsidTr="00C04E74" w:rsidR="008F14D3" w:rsidRPr="005F4BA7">
        <w:trPr>
          <w:trHeight w:val="300"/>
        </w:trPr>
        <w:tc>
          <w:tcPr>
            <w:tcW w:type="dxa" w:w="13680"/>
            <w:gridSpan w:val="11"/>
            <w:hideMark/>
          </w:tcPr>
          <w:p w14:textId="77777777" w14:paraId="4DCD8FD3" w:rsidRDefault="008F14D3" w:rsidP="00C04E74" w:rsidR="008F14D3" w:rsidRPr="005F4BA7">
            <w:r w:rsidRPr="005F4BA7">
              <w:t>1 Za Radnike i prijašnje radnike tražbina se iskazuje u bruto i neto iznosu</w:t>
            </w:r>
          </w:p>
        </w:tc>
      </w:tr>
    </w:tbl>
    <w:p w14:textId="77777777" w14:paraId="1CE49FE6" w:rsidRDefault="008F14D3" w:rsidP="008F14D3" w:rsidR="008F14D3"/>
    <w:p w14:textId="77777777" w14:paraId="09D6F42E" w:rsidRDefault="008F14D3" w:rsidP="008F14D3" w:rsidR="008F14D3"/>
    <w:p w14:textId="77777777" w14:paraId="16622FFA" w:rsidRDefault="008F14D3" w:rsidP="008F14D3" w:rsidR="008F14D3"/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611"/>
        <w:gridCol w:w="1388"/>
        <w:gridCol w:w="1124"/>
        <w:gridCol w:w="1113"/>
        <w:gridCol w:w="1250"/>
        <w:gridCol w:w="1250"/>
        <w:gridCol w:w="1704"/>
        <w:gridCol w:w="1415"/>
      </w:tblGrid>
      <w:tr w14:textId="77777777" w14:paraId="105FD263" w:rsidTr="00C04E74" w:rsidR="008F14D3" w:rsidRPr="005F4BA7">
        <w:trPr>
          <w:trHeight w:val="300"/>
        </w:trPr>
        <w:tc>
          <w:tcPr>
            <w:tcW w:type="dxa" w:w="13420"/>
            <w:gridSpan w:val="8"/>
            <w:hideMark/>
          </w:tcPr>
          <w:p w14:textId="77777777" w14:paraId="4FD74430" w:rsidRDefault="008F14D3" w:rsidP="00C04E74" w:rsidR="008F14D3" w:rsidRPr="005F4BA7">
            <w:r w:rsidRPr="005F4BA7">
              <w:t>II. TABLICA RAZLUČNIH PRAVA</w:t>
            </w:r>
          </w:p>
        </w:tc>
      </w:tr>
      <w:tr w14:textId="77777777" w14:paraId="3AAE8F93" w:rsidTr="00C04E74" w:rsidR="008F14D3" w:rsidRPr="005F4BA7">
        <w:trPr>
          <w:trHeight w:val="300"/>
        </w:trPr>
        <w:tc>
          <w:tcPr>
            <w:tcW w:type="dxa" w:w="740"/>
            <w:hideMark/>
          </w:tcPr>
          <w:p w14:textId="77777777" w14:paraId="4716D77D" w:rsidRDefault="008F14D3" w:rsidP="00C04E74" w:rsidR="008F14D3" w:rsidRPr="005F4BA7"/>
        </w:tc>
        <w:tc>
          <w:tcPr>
            <w:tcW w:type="dxa" w:w="1920"/>
            <w:hideMark/>
          </w:tcPr>
          <w:p w14:textId="77777777" w14:paraId="5255A0BD" w:rsidRDefault="008F14D3" w:rsidP="00C04E74" w:rsidR="008F14D3" w:rsidRPr="005F4BA7"/>
        </w:tc>
        <w:tc>
          <w:tcPr>
            <w:tcW w:type="dxa" w:w="1460"/>
            <w:hideMark/>
          </w:tcPr>
          <w:p w14:textId="77777777" w14:paraId="3A0453B1" w:rsidRDefault="008F14D3" w:rsidP="00C04E74" w:rsidR="008F14D3" w:rsidRPr="005F4BA7"/>
        </w:tc>
        <w:tc>
          <w:tcPr>
            <w:tcW w:type="dxa" w:w="1520"/>
            <w:hideMark/>
          </w:tcPr>
          <w:p w14:textId="77777777" w14:paraId="530B8FC1" w:rsidRDefault="008F14D3" w:rsidP="00C04E74" w:rsidR="008F14D3" w:rsidRPr="005F4BA7"/>
        </w:tc>
        <w:tc>
          <w:tcPr>
            <w:tcW w:type="dxa" w:w="1720"/>
            <w:hideMark/>
          </w:tcPr>
          <w:p w14:textId="77777777" w14:paraId="7D96D2E0" w:rsidRDefault="008F14D3" w:rsidP="00C04E74" w:rsidR="008F14D3" w:rsidRPr="005F4BA7"/>
        </w:tc>
        <w:tc>
          <w:tcPr>
            <w:tcW w:type="dxa" w:w="1720"/>
            <w:hideMark/>
          </w:tcPr>
          <w:p w14:textId="77777777" w14:paraId="1E24CD91" w:rsidRDefault="008F14D3" w:rsidP="00C04E74" w:rsidR="008F14D3" w:rsidRPr="005F4BA7"/>
        </w:tc>
        <w:tc>
          <w:tcPr>
            <w:tcW w:type="dxa" w:w="2380"/>
            <w:hideMark/>
          </w:tcPr>
          <w:p w14:textId="77777777" w14:paraId="04EF06A0" w:rsidRDefault="008F14D3" w:rsidP="00C04E74" w:rsidR="008F14D3" w:rsidRPr="005F4BA7"/>
        </w:tc>
        <w:tc>
          <w:tcPr>
            <w:tcW w:type="dxa" w:w="1960"/>
            <w:hideMark/>
          </w:tcPr>
          <w:p w14:textId="77777777" w14:paraId="60DDDE85" w:rsidRDefault="008F14D3" w:rsidP="00C04E74" w:rsidR="008F14D3" w:rsidRPr="005F4BA7"/>
        </w:tc>
      </w:tr>
      <w:tr w14:textId="77777777" w14:paraId="0F9E8422" w:rsidTr="00C04E74" w:rsidR="008F14D3" w:rsidRPr="005F4BA7">
        <w:trPr>
          <w:trHeight w:val="1020"/>
        </w:trPr>
        <w:tc>
          <w:tcPr>
            <w:tcW w:type="dxa" w:w="740"/>
            <w:hideMark/>
          </w:tcPr>
          <w:p w14:textId="77777777" w14:paraId="55C6CC86" w:rsidRDefault="008F14D3" w:rsidP="00C04E74" w:rsidR="008F14D3" w:rsidRPr="005F4BA7">
            <w:r w:rsidRPr="005F4BA7">
              <w:t>Redni broj</w:t>
            </w:r>
          </w:p>
        </w:tc>
        <w:tc>
          <w:tcPr>
            <w:tcW w:type="dxa" w:w="1920"/>
            <w:hideMark/>
          </w:tcPr>
          <w:p w14:textId="77777777" w14:paraId="46A10D84" w:rsidRDefault="008F14D3" w:rsidP="00C04E74" w:rsidR="008F14D3" w:rsidRPr="005F4BA7">
            <w:r w:rsidRPr="005F4BA7">
              <w:t>Ime i prezime / tvrtka ili naziv razlučnog vjerovnika</w:t>
            </w:r>
          </w:p>
        </w:tc>
        <w:tc>
          <w:tcPr>
            <w:tcW w:type="dxa" w:w="1460"/>
            <w:hideMark/>
          </w:tcPr>
          <w:p w14:textId="77777777" w14:paraId="2B905CD1" w:rsidRDefault="008F14D3" w:rsidP="00C04E74" w:rsidR="008F14D3" w:rsidRPr="005F4BA7">
            <w:r w:rsidRPr="005F4BA7">
              <w:t>OIB razlučnog vjerovnika</w:t>
            </w:r>
          </w:p>
        </w:tc>
        <w:tc>
          <w:tcPr>
            <w:tcW w:type="dxa" w:w="1520"/>
            <w:hideMark/>
          </w:tcPr>
          <w:p w14:textId="77777777" w14:paraId="5C458BED" w:rsidRDefault="008F14D3" w:rsidP="00C04E74" w:rsidR="008F14D3" w:rsidRPr="005F4BA7">
            <w:r w:rsidRPr="005F4BA7">
              <w:t>Adresa / sjedište razlučnog vjerovnika</w:t>
            </w:r>
          </w:p>
        </w:tc>
        <w:tc>
          <w:tcPr>
            <w:tcW w:type="dxa" w:w="1720"/>
            <w:hideMark/>
          </w:tcPr>
          <w:p w14:textId="77777777" w14:paraId="7315E04E" w:rsidRDefault="008F14D3" w:rsidP="00C04E74" w:rsidR="008F14D3" w:rsidRPr="005F4BA7">
            <w:r w:rsidRPr="005F4BA7">
              <w:t>Javna knjiga u koju je razlučno pravo upisano</w:t>
            </w:r>
          </w:p>
        </w:tc>
        <w:tc>
          <w:tcPr>
            <w:tcW w:type="dxa" w:w="1720"/>
            <w:hideMark/>
          </w:tcPr>
          <w:p w14:textId="77777777" w14:paraId="294B0F0B" w:rsidRDefault="008F14D3" w:rsidP="00C04E74" w:rsidR="008F14D3" w:rsidRPr="005F4BA7">
            <w:r w:rsidRPr="005F4BA7">
              <w:t>Iznos tražbine osigurane razlučnim pravom</w:t>
            </w:r>
          </w:p>
        </w:tc>
        <w:tc>
          <w:tcPr>
            <w:tcW w:type="dxa" w:w="2380"/>
            <w:hideMark/>
          </w:tcPr>
          <w:p w14:textId="77777777" w14:paraId="3F8CD277" w:rsidRDefault="008F14D3" w:rsidP="00C04E74" w:rsidR="008F14D3" w:rsidRPr="005F4BA7">
            <w:r w:rsidRPr="005F4BA7">
              <w:t>Pravna osnova tražbine osigurane razlučnim pravom</w:t>
            </w:r>
          </w:p>
        </w:tc>
        <w:tc>
          <w:tcPr>
            <w:tcW w:type="dxa" w:w="1960"/>
            <w:hideMark/>
          </w:tcPr>
          <w:p w14:textId="77777777" w14:paraId="18730549" w:rsidRDefault="008F14D3" w:rsidP="00C04E74" w:rsidR="008F14D3" w:rsidRPr="005F4BA7">
            <w:r w:rsidRPr="005F4BA7">
              <w:t>Dio imovine na koji se odnosi razlučno pravo</w:t>
            </w:r>
          </w:p>
        </w:tc>
      </w:tr>
      <w:tr w14:textId="77777777" w14:paraId="433A0C97" w:rsidTr="00C04E74" w:rsidR="008F14D3" w:rsidRPr="005F4BA7">
        <w:trPr>
          <w:trHeight w:val="1785"/>
        </w:trPr>
        <w:tc>
          <w:tcPr>
            <w:tcW w:type="dxa" w:w="740"/>
            <w:hideMark/>
          </w:tcPr>
          <w:p w14:textId="77777777" w14:paraId="4F3FD22F" w:rsidRDefault="008F14D3" w:rsidP="00C04E74" w:rsidR="008F14D3" w:rsidRPr="005F4BA7">
            <w:r w:rsidRPr="005F4BA7">
              <w:t>1.</w:t>
            </w:r>
          </w:p>
        </w:tc>
        <w:tc>
          <w:tcPr>
            <w:tcW w:type="dxa" w:w="1920"/>
            <w:hideMark/>
          </w:tcPr>
          <w:p w14:textId="77777777" w14:paraId="5E6F3A00" w:rsidRDefault="008F14D3" w:rsidP="00C04E74" w:rsidR="008F14D3" w:rsidRPr="005F4BA7">
            <w:r w:rsidRPr="005F4BA7">
              <w:t xml:space="preserve">Wiener osiguranje Vienna Insurance Group d.d. (ranije Kvarner Vienna </w:t>
            </w:r>
            <w:r w:rsidRPr="005F4BA7">
              <w:lastRenderedPageBreak/>
              <w:t>Insurance Group d.d.) zastupani po OD Vukić i partneri</w:t>
            </w:r>
          </w:p>
        </w:tc>
        <w:tc>
          <w:tcPr>
            <w:tcW w:type="dxa" w:w="1460"/>
            <w:hideMark/>
          </w:tcPr>
          <w:p w14:textId="77777777" w14:paraId="6C110589" w:rsidRDefault="008F14D3" w:rsidP="00C04E74" w:rsidR="008F14D3" w:rsidRPr="005F4BA7">
            <w:r w:rsidRPr="005F4BA7">
              <w:lastRenderedPageBreak/>
              <w:t>52848403362</w:t>
            </w:r>
          </w:p>
        </w:tc>
        <w:tc>
          <w:tcPr>
            <w:tcW w:type="dxa" w:w="1520"/>
            <w:hideMark/>
          </w:tcPr>
          <w:p w14:textId="77777777" w14:paraId="640E5C6B" w:rsidRDefault="008F14D3" w:rsidP="00C04E74" w:rsidR="008F14D3" w:rsidRPr="005F4BA7">
            <w:r w:rsidRPr="005F4BA7">
              <w:t>Zagreb, Slovenska 24</w:t>
            </w:r>
          </w:p>
        </w:tc>
        <w:tc>
          <w:tcPr>
            <w:tcW w:type="dxa" w:w="1720"/>
            <w:hideMark/>
          </w:tcPr>
          <w:p w14:textId="77777777" w14:paraId="15FC5442" w:rsidRDefault="008F14D3" w:rsidP="00C04E74" w:rsidR="008F14D3" w:rsidRPr="005F4BA7">
            <w:r w:rsidRPr="005F4BA7">
              <w:t>zemjišne knjigel Općinskog suda u Bujama</w:t>
            </w:r>
          </w:p>
        </w:tc>
        <w:tc>
          <w:tcPr>
            <w:tcW w:type="dxa" w:w="1720"/>
            <w:hideMark/>
          </w:tcPr>
          <w:p w14:textId="77777777" w14:paraId="0C392439" w:rsidRDefault="008F14D3" w:rsidP="00C04E74" w:rsidR="008F14D3" w:rsidRPr="005F4BA7">
            <w:r w:rsidRPr="005F4BA7">
              <w:t>1.270.000,00kn</w:t>
            </w:r>
          </w:p>
        </w:tc>
        <w:tc>
          <w:tcPr>
            <w:tcW w:type="dxa" w:w="2380"/>
            <w:hideMark/>
          </w:tcPr>
          <w:p w14:textId="77777777" w14:paraId="072F53AF" w:rsidRDefault="008F14D3" w:rsidP="00C04E74" w:rsidR="008F14D3" w:rsidRPr="005F4BA7">
            <w:r w:rsidRPr="005F4BA7">
              <w:t>ugovor o zajmu</w:t>
            </w:r>
          </w:p>
        </w:tc>
        <w:tc>
          <w:tcPr>
            <w:tcW w:type="dxa" w:w="1960"/>
            <w:hideMark/>
          </w:tcPr>
          <w:p w14:textId="77777777" w14:paraId="3DAA2429" w:rsidRDefault="008F14D3" w:rsidP="00C04E74" w:rsidR="008F14D3" w:rsidRPr="005F4BA7">
            <w:r w:rsidRPr="005F4BA7">
              <w:t>kč.br. 1791/1 oranica i vinograd k.o. ZAVRŠJE</w:t>
            </w:r>
          </w:p>
        </w:tc>
      </w:tr>
      <w:tr w14:textId="77777777" w14:paraId="37459B7D" w:rsidTr="00C04E74" w:rsidR="008F14D3" w:rsidRPr="005F4BA7">
        <w:trPr>
          <w:trHeight w:val="300"/>
        </w:trPr>
        <w:tc>
          <w:tcPr>
            <w:tcW w:type="dxa" w:w="740"/>
            <w:noWrap/>
            <w:hideMark/>
          </w:tcPr>
          <w:p w14:textId="77777777" w14:paraId="2501D293" w:rsidRDefault="008F14D3" w:rsidP="00C04E74" w:rsidR="008F14D3" w:rsidRPr="005F4BA7"/>
        </w:tc>
        <w:tc>
          <w:tcPr>
            <w:tcW w:type="dxa" w:w="1920"/>
            <w:noWrap/>
            <w:hideMark/>
          </w:tcPr>
          <w:p w14:textId="77777777" w14:paraId="51F82373" w:rsidRDefault="008F14D3" w:rsidP="00C04E74" w:rsidR="008F14D3" w:rsidRPr="005F4BA7"/>
        </w:tc>
        <w:tc>
          <w:tcPr>
            <w:tcW w:type="dxa" w:w="1460"/>
            <w:noWrap/>
            <w:hideMark/>
          </w:tcPr>
          <w:p w14:textId="77777777" w14:paraId="3774C8A5" w:rsidRDefault="008F14D3" w:rsidP="00C04E74" w:rsidR="008F14D3" w:rsidRPr="005F4BA7"/>
        </w:tc>
        <w:tc>
          <w:tcPr>
            <w:tcW w:type="dxa" w:w="1520"/>
            <w:noWrap/>
            <w:hideMark/>
          </w:tcPr>
          <w:p w14:textId="77777777" w14:paraId="164241ED" w:rsidRDefault="008F14D3" w:rsidP="00C04E74" w:rsidR="008F14D3" w:rsidRPr="005F4BA7"/>
        </w:tc>
        <w:tc>
          <w:tcPr>
            <w:tcW w:type="dxa" w:w="1720"/>
            <w:noWrap/>
            <w:hideMark/>
          </w:tcPr>
          <w:p w14:textId="77777777" w14:paraId="06E7EEBA" w:rsidRDefault="008F14D3" w:rsidP="00C04E74" w:rsidR="008F14D3" w:rsidRPr="005F4BA7"/>
        </w:tc>
        <w:tc>
          <w:tcPr>
            <w:tcW w:type="dxa" w:w="1720"/>
            <w:noWrap/>
            <w:hideMark/>
          </w:tcPr>
          <w:p w14:textId="77777777" w14:paraId="0ABE0FF1" w:rsidRDefault="008F14D3" w:rsidP="00C04E74" w:rsidR="008F14D3" w:rsidRPr="005F4BA7"/>
        </w:tc>
        <w:tc>
          <w:tcPr>
            <w:tcW w:type="dxa" w:w="2380"/>
            <w:noWrap/>
            <w:hideMark/>
          </w:tcPr>
          <w:p w14:textId="77777777" w14:paraId="38765722" w:rsidRDefault="008F14D3" w:rsidP="00C04E74" w:rsidR="008F14D3" w:rsidRPr="005F4BA7"/>
        </w:tc>
        <w:tc>
          <w:tcPr>
            <w:tcW w:type="dxa" w:w="1960"/>
            <w:noWrap/>
            <w:hideMark/>
          </w:tcPr>
          <w:p w14:textId="77777777" w14:paraId="2EF9913D" w:rsidRDefault="008F14D3" w:rsidP="00C04E74" w:rsidR="008F14D3" w:rsidRPr="005F4BA7"/>
        </w:tc>
      </w:tr>
      <w:tr w14:textId="77777777" w14:paraId="22F35D23" w:rsidTr="00C04E74" w:rsidR="008F14D3" w:rsidRPr="005F4BA7">
        <w:trPr>
          <w:trHeight w:val="300"/>
        </w:trPr>
        <w:tc>
          <w:tcPr>
            <w:tcW w:type="dxa" w:w="740"/>
            <w:noWrap/>
            <w:hideMark/>
          </w:tcPr>
          <w:p w14:textId="77777777" w14:paraId="046AEB72" w:rsidRDefault="008F14D3" w:rsidP="00C04E74" w:rsidR="008F14D3" w:rsidRPr="005F4BA7"/>
        </w:tc>
        <w:tc>
          <w:tcPr>
            <w:tcW w:type="dxa" w:w="1920"/>
            <w:noWrap/>
            <w:hideMark/>
          </w:tcPr>
          <w:p w14:textId="77777777" w14:paraId="14D73082" w:rsidRDefault="008F14D3" w:rsidP="00C04E74" w:rsidR="008F14D3" w:rsidRPr="005F4BA7"/>
        </w:tc>
        <w:tc>
          <w:tcPr>
            <w:tcW w:type="dxa" w:w="1460"/>
            <w:noWrap/>
            <w:hideMark/>
          </w:tcPr>
          <w:p w14:textId="77777777" w14:paraId="1E6CB8A1" w:rsidRDefault="008F14D3" w:rsidP="00C04E74" w:rsidR="008F14D3" w:rsidRPr="005F4BA7"/>
        </w:tc>
        <w:tc>
          <w:tcPr>
            <w:tcW w:type="dxa" w:w="1520"/>
            <w:noWrap/>
            <w:hideMark/>
          </w:tcPr>
          <w:p w14:textId="77777777" w14:paraId="4BF3C451" w:rsidRDefault="008F14D3" w:rsidP="00C04E74" w:rsidR="008F14D3" w:rsidRPr="005F4BA7"/>
        </w:tc>
        <w:tc>
          <w:tcPr>
            <w:tcW w:type="dxa" w:w="1720"/>
            <w:noWrap/>
            <w:hideMark/>
          </w:tcPr>
          <w:p w14:textId="77777777" w14:paraId="61BF2A5F" w:rsidRDefault="008F14D3" w:rsidP="00C04E74" w:rsidR="008F14D3" w:rsidRPr="005F4BA7"/>
        </w:tc>
        <w:tc>
          <w:tcPr>
            <w:tcW w:type="dxa" w:w="1720"/>
            <w:noWrap/>
            <w:hideMark/>
          </w:tcPr>
          <w:p w14:textId="77777777" w14:paraId="7DC95B45" w:rsidRDefault="008F14D3" w:rsidP="00C04E74" w:rsidR="008F14D3" w:rsidRPr="005F4BA7"/>
        </w:tc>
        <w:tc>
          <w:tcPr>
            <w:tcW w:type="dxa" w:w="2380"/>
            <w:noWrap/>
            <w:hideMark/>
          </w:tcPr>
          <w:p w14:textId="77777777" w14:paraId="30BF6153" w:rsidRDefault="008F14D3" w:rsidP="00C04E74" w:rsidR="008F14D3" w:rsidRPr="005F4BA7"/>
        </w:tc>
        <w:tc>
          <w:tcPr>
            <w:tcW w:type="dxa" w:w="1960"/>
            <w:noWrap/>
            <w:hideMark/>
          </w:tcPr>
          <w:p w14:textId="77777777" w14:paraId="39057F59" w:rsidRDefault="008F14D3" w:rsidP="00C04E74" w:rsidR="008F14D3" w:rsidRPr="005F4BA7"/>
        </w:tc>
      </w:tr>
    </w:tbl>
    <w:p w14:textId="77777777" w14:paraId="6D48DF74" w:rsidRDefault="008F14D3" w:rsidP="008F14D3" w:rsidR="008F14D3"/>
    <w:p w14:textId="77777777" w14:paraId="1FB159E2" w:rsidRDefault="008F14D3" w:rsidP="008F14D3" w:rsidR="008F14D3"/>
    <w:p w14:textId="77777777" w14:paraId="71D1E693" w:rsidRDefault="008F14D3" w:rsidP="008F14D3" w:rsidR="008F14D3"/>
    <w:p w14:textId="77777777" w14:paraId="1C878D71" w:rsidRDefault="008F14D3" w:rsidP="008F14D3" w:rsidR="008F14D3"/>
    <w:p w14:textId="77777777" w14:paraId="1749DB3B" w:rsidRDefault="008F14D3" w:rsidP="008F14D3" w:rsidR="008F14D3"/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808"/>
        <w:gridCol w:w="1927"/>
        <w:gridCol w:w="1706"/>
        <w:gridCol w:w="2016"/>
        <w:gridCol w:w="1633"/>
        <w:gridCol w:w="1765"/>
      </w:tblGrid>
      <w:tr w14:textId="77777777" w14:paraId="5983ED4E" w:rsidTr="00C04E74" w:rsidR="008F14D3" w:rsidRPr="005F4BA7">
        <w:trPr>
          <w:trHeight w:val="289"/>
        </w:trPr>
        <w:tc>
          <w:tcPr>
            <w:tcW w:type="dxa" w:w="12920"/>
            <w:gridSpan w:val="6"/>
            <w:tcBorders>
              <w:top w:val="nil"/>
              <w:left w:val="nil"/>
              <w:bottom w:space="0" w:sz="4" w:color="auto" w:val="single"/>
              <w:right w:val="nil"/>
            </w:tcBorders>
            <w:hideMark/>
          </w:tcPr>
          <w:p w14:textId="77777777" w14:paraId="076C1C3C" w:rsidRDefault="008F14D3" w:rsidP="00C04E74" w:rsidR="008F14D3" w:rsidRPr="005F4BA7">
            <w:pPr>
              <w:jc w:val="center"/>
            </w:pPr>
            <w:r w:rsidRPr="005F4BA7">
              <w:t>III. TABLICA IZLUČNIH PRAVA</w:t>
            </w:r>
          </w:p>
        </w:tc>
      </w:tr>
      <w:tr w14:textId="77777777" w14:paraId="7B247BB0" w:rsidTr="00C04E74" w:rsidR="008F14D3" w:rsidRPr="005F4BA7">
        <w:trPr>
          <w:trHeight w:val="300"/>
        </w:trPr>
        <w:tc>
          <w:tcPr>
            <w:tcW w:type="dxa" w:w="1020"/>
            <w:tcBorders>
              <w:top w:space="0" w:sz="4" w:color="auto" w:val="single"/>
              <w:bottom w:space="0" w:sz="4" w:color="auto" w:val="single"/>
            </w:tcBorders>
            <w:hideMark/>
          </w:tcPr>
          <w:p w14:textId="77777777" w14:paraId="3533BC6D" w:rsidRDefault="008F14D3" w:rsidP="00C04E74" w:rsidR="008F14D3" w:rsidRPr="005F4BA7"/>
        </w:tc>
        <w:tc>
          <w:tcPr>
            <w:tcW w:type="dxa" w:w="2540"/>
            <w:tcBorders>
              <w:top w:space="0" w:sz="4" w:color="auto" w:val="single"/>
              <w:bottom w:space="0" w:sz="4" w:color="auto" w:val="single"/>
            </w:tcBorders>
            <w:hideMark/>
          </w:tcPr>
          <w:p w14:textId="77777777" w14:paraId="1CD07B70" w:rsidRDefault="008F14D3" w:rsidP="00C04E74" w:rsidR="008F14D3" w:rsidRPr="005F4BA7"/>
        </w:tc>
        <w:tc>
          <w:tcPr>
            <w:tcW w:type="dxa" w:w="2240"/>
            <w:tcBorders>
              <w:top w:space="0" w:sz="4" w:color="auto" w:val="single"/>
              <w:bottom w:space="0" w:sz="4" w:color="auto" w:val="single"/>
            </w:tcBorders>
            <w:hideMark/>
          </w:tcPr>
          <w:p w14:textId="77777777" w14:paraId="051C495D" w:rsidRDefault="008F14D3" w:rsidP="00C04E74" w:rsidR="008F14D3" w:rsidRPr="005F4BA7"/>
        </w:tc>
        <w:tc>
          <w:tcPr>
            <w:tcW w:type="dxa" w:w="2660"/>
            <w:tcBorders>
              <w:top w:space="0" w:sz="4" w:color="auto" w:val="single"/>
              <w:bottom w:space="0" w:sz="4" w:color="auto" w:val="single"/>
            </w:tcBorders>
            <w:hideMark/>
          </w:tcPr>
          <w:p w14:textId="77777777" w14:paraId="293727D0" w:rsidRDefault="008F14D3" w:rsidP="00C04E74" w:rsidR="008F14D3" w:rsidRPr="005F4BA7"/>
        </w:tc>
        <w:tc>
          <w:tcPr>
            <w:tcW w:type="dxa" w:w="2140"/>
            <w:tcBorders>
              <w:top w:space="0" w:sz="4" w:color="auto" w:val="single"/>
              <w:bottom w:space="0" w:sz="4" w:color="auto" w:val="single"/>
            </w:tcBorders>
            <w:hideMark/>
          </w:tcPr>
          <w:p w14:textId="77777777" w14:paraId="43FF24CA" w:rsidRDefault="008F14D3" w:rsidP="00C04E74" w:rsidR="008F14D3" w:rsidRPr="005F4BA7"/>
        </w:tc>
        <w:tc>
          <w:tcPr>
            <w:tcW w:type="dxa" w:w="2320"/>
            <w:tcBorders>
              <w:top w:space="0" w:sz="4" w:color="auto" w:val="single"/>
              <w:bottom w:space="0" w:sz="4" w:color="auto" w:val="single"/>
            </w:tcBorders>
            <w:hideMark/>
          </w:tcPr>
          <w:p w14:textId="77777777" w14:paraId="2E332523" w:rsidRDefault="008F14D3" w:rsidP="00C04E74" w:rsidR="008F14D3" w:rsidRPr="005F4BA7"/>
        </w:tc>
      </w:tr>
      <w:tr w14:textId="77777777" w14:paraId="37BAFE3A" w:rsidTr="00C04E74" w:rsidR="008F14D3" w:rsidRPr="005F4BA7">
        <w:trPr>
          <w:trHeight w:val="510"/>
        </w:trPr>
        <w:tc>
          <w:tcPr>
            <w:tcW w:type="dxa" w:w="1020"/>
            <w:hideMark/>
          </w:tcPr>
          <w:p w14:textId="77777777" w14:paraId="41AA162F" w:rsidRDefault="008F14D3" w:rsidP="00C04E74" w:rsidR="008F14D3" w:rsidRPr="005F4BA7">
            <w:r w:rsidRPr="005F4BA7">
              <w:t>Redni broj</w:t>
            </w:r>
          </w:p>
        </w:tc>
        <w:tc>
          <w:tcPr>
            <w:tcW w:type="dxa" w:w="2540"/>
            <w:hideMark/>
          </w:tcPr>
          <w:p w14:textId="77777777" w14:paraId="3521DDAB" w:rsidRDefault="008F14D3" w:rsidP="00C04E74" w:rsidR="008F14D3" w:rsidRPr="005F4BA7">
            <w:r w:rsidRPr="005F4BA7">
              <w:t>Ime i prezime / tvrtka ili naziv izlučnog vjerovnika</w:t>
            </w:r>
          </w:p>
        </w:tc>
        <w:tc>
          <w:tcPr>
            <w:tcW w:type="dxa" w:w="2240"/>
            <w:hideMark/>
          </w:tcPr>
          <w:p w14:textId="77777777" w14:paraId="6F41C5BB" w:rsidRDefault="008F14D3" w:rsidP="00C04E74" w:rsidR="008F14D3" w:rsidRPr="005F4BA7">
            <w:r w:rsidRPr="005F4BA7">
              <w:t>OIB izlučnog vjerovnika</w:t>
            </w:r>
          </w:p>
        </w:tc>
        <w:tc>
          <w:tcPr>
            <w:tcW w:type="dxa" w:w="2660"/>
            <w:hideMark/>
          </w:tcPr>
          <w:p w14:textId="77777777" w14:paraId="494B8441" w:rsidRDefault="008F14D3" w:rsidP="00C04E74" w:rsidR="008F14D3" w:rsidRPr="005F4BA7">
            <w:r w:rsidRPr="005F4BA7">
              <w:t>Adresa / sjedište izlučnog vjerovnika</w:t>
            </w:r>
          </w:p>
        </w:tc>
        <w:tc>
          <w:tcPr>
            <w:tcW w:type="dxa" w:w="2140"/>
            <w:hideMark/>
          </w:tcPr>
          <w:p w14:textId="77777777" w14:paraId="711D8C0D" w:rsidRDefault="008F14D3" w:rsidP="00C04E74" w:rsidR="008F14D3" w:rsidRPr="005F4BA7">
            <w:r w:rsidRPr="005F4BA7">
              <w:t>Pravna osnova izlučnog prava</w:t>
            </w:r>
          </w:p>
        </w:tc>
        <w:tc>
          <w:tcPr>
            <w:tcW w:type="dxa" w:w="2320"/>
            <w:hideMark/>
          </w:tcPr>
          <w:p w14:textId="77777777" w14:paraId="1592B1C8" w:rsidRDefault="008F14D3" w:rsidP="00C04E74" w:rsidR="008F14D3" w:rsidRPr="005F4BA7">
            <w:r w:rsidRPr="005F4BA7">
              <w:t>Predmet izlučnog prava</w:t>
            </w:r>
          </w:p>
        </w:tc>
      </w:tr>
      <w:tr w14:textId="77777777" w14:paraId="125220F9" w:rsidTr="00C04E74" w:rsidR="008F14D3" w:rsidRPr="005F4BA7">
        <w:trPr>
          <w:trHeight w:val="300"/>
        </w:trPr>
        <w:tc>
          <w:tcPr>
            <w:tcW w:type="dxa" w:w="1020"/>
            <w:tcBorders>
              <w:bottom w:space="0" w:sz="4" w:color="auto" w:val="single"/>
            </w:tcBorders>
            <w:hideMark/>
          </w:tcPr>
          <w:p w14:textId="77777777" w14:paraId="1BB7D63B" w:rsidRDefault="008F14D3" w:rsidP="00C04E74" w:rsidR="008F14D3" w:rsidRPr="005F4BA7">
            <w:r w:rsidRPr="005F4BA7">
              <w:t>-</w:t>
            </w:r>
          </w:p>
        </w:tc>
        <w:tc>
          <w:tcPr>
            <w:tcW w:type="dxa" w:w="2540"/>
            <w:tcBorders>
              <w:bottom w:space="0" w:sz="4" w:color="auto" w:val="single"/>
            </w:tcBorders>
            <w:hideMark/>
          </w:tcPr>
          <w:p w14:textId="77777777" w14:paraId="76A26322" w:rsidRDefault="008F14D3" w:rsidP="00C04E74" w:rsidR="008F14D3" w:rsidRPr="005F4BA7">
            <w:r w:rsidRPr="005F4BA7">
              <w:t>-</w:t>
            </w:r>
          </w:p>
        </w:tc>
        <w:tc>
          <w:tcPr>
            <w:tcW w:type="dxa" w:w="2240"/>
            <w:tcBorders>
              <w:bottom w:space="0" w:sz="4" w:color="auto" w:val="single"/>
            </w:tcBorders>
            <w:hideMark/>
          </w:tcPr>
          <w:p w14:textId="77777777" w14:paraId="4EC1F70D" w:rsidRDefault="008F14D3" w:rsidP="00C04E74" w:rsidR="008F14D3" w:rsidRPr="005F4BA7">
            <w:r w:rsidRPr="005F4BA7">
              <w:t>-</w:t>
            </w:r>
          </w:p>
        </w:tc>
        <w:tc>
          <w:tcPr>
            <w:tcW w:type="dxa" w:w="2660"/>
            <w:tcBorders>
              <w:bottom w:space="0" w:sz="4" w:color="auto" w:val="single"/>
            </w:tcBorders>
            <w:hideMark/>
          </w:tcPr>
          <w:p w14:textId="77777777" w14:paraId="022F968D" w:rsidRDefault="008F14D3" w:rsidP="00C04E74" w:rsidR="008F14D3" w:rsidRPr="005F4BA7">
            <w:r w:rsidRPr="005F4BA7">
              <w:t>-</w:t>
            </w:r>
          </w:p>
        </w:tc>
        <w:tc>
          <w:tcPr>
            <w:tcW w:type="dxa" w:w="2140"/>
            <w:tcBorders>
              <w:bottom w:space="0" w:sz="4" w:color="auto" w:val="single"/>
            </w:tcBorders>
            <w:hideMark/>
          </w:tcPr>
          <w:p w14:textId="77777777" w14:paraId="76AF571E" w:rsidRDefault="008F14D3" w:rsidP="00C04E74" w:rsidR="008F14D3" w:rsidRPr="005F4BA7">
            <w:r w:rsidRPr="005F4BA7">
              <w:t>-</w:t>
            </w:r>
          </w:p>
        </w:tc>
        <w:tc>
          <w:tcPr>
            <w:tcW w:type="dxa" w:w="2320"/>
            <w:tcBorders>
              <w:bottom w:space="0" w:sz="4" w:color="auto" w:val="single"/>
            </w:tcBorders>
            <w:hideMark/>
          </w:tcPr>
          <w:p w14:textId="77777777" w14:paraId="3FAE0712" w:rsidRDefault="008F14D3" w:rsidP="00C04E74" w:rsidR="008F14D3" w:rsidRPr="005F4BA7">
            <w:r w:rsidRPr="005F4BA7">
              <w:t>-</w:t>
            </w:r>
          </w:p>
        </w:tc>
      </w:tr>
      <w:tr w14:textId="77777777" w14:paraId="77DA54E3" w:rsidTr="00C04E74" w:rsidR="008F14D3" w:rsidRPr="005F4BA7">
        <w:trPr>
          <w:trHeight w:val="300"/>
        </w:trPr>
        <w:tc>
          <w:tcPr>
            <w:tcW w:type="dxa" w:w="1020"/>
            <w:tcBorders>
              <w:top w:space="0" w:sz="4" w:color="auto" w:val="single"/>
              <w:left w:val="nil"/>
              <w:bottom w:val="nil"/>
              <w:right w:val="nil"/>
            </w:tcBorders>
            <w:hideMark/>
          </w:tcPr>
          <w:p w14:textId="77777777" w14:paraId="73C7A55B" w:rsidRDefault="008F14D3" w:rsidP="00C04E74" w:rsidR="008F14D3" w:rsidRPr="005F4BA7"/>
        </w:tc>
        <w:tc>
          <w:tcPr>
            <w:tcW w:type="dxa" w:w="2540"/>
            <w:tcBorders>
              <w:top w:space="0" w:sz="4" w:color="auto" w:val="single"/>
              <w:left w:val="nil"/>
              <w:bottom w:val="nil"/>
              <w:right w:val="nil"/>
            </w:tcBorders>
            <w:hideMark/>
          </w:tcPr>
          <w:p w14:textId="77777777" w14:paraId="4D1F770A" w:rsidRDefault="008F14D3" w:rsidP="00C04E74" w:rsidR="008F14D3" w:rsidRPr="005F4BA7"/>
        </w:tc>
        <w:tc>
          <w:tcPr>
            <w:tcW w:type="dxa" w:w="2240"/>
            <w:tcBorders>
              <w:top w:space="0" w:sz="4" w:color="auto" w:val="single"/>
              <w:left w:val="nil"/>
              <w:bottom w:val="nil"/>
              <w:right w:val="nil"/>
            </w:tcBorders>
            <w:hideMark/>
          </w:tcPr>
          <w:p w14:textId="77777777" w14:paraId="4B269286" w:rsidRDefault="008F14D3" w:rsidP="00C04E74" w:rsidR="008F14D3" w:rsidRPr="005F4BA7"/>
        </w:tc>
        <w:tc>
          <w:tcPr>
            <w:tcW w:type="dxa" w:w="2660"/>
            <w:tcBorders>
              <w:top w:space="0" w:sz="4" w:color="auto" w:val="single"/>
              <w:left w:val="nil"/>
              <w:bottom w:val="nil"/>
              <w:right w:val="nil"/>
            </w:tcBorders>
            <w:hideMark/>
          </w:tcPr>
          <w:p w14:textId="77777777" w14:paraId="21CFFAFE" w:rsidRDefault="008F14D3" w:rsidP="00C04E74" w:rsidR="008F14D3" w:rsidRPr="005F4BA7"/>
        </w:tc>
        <w:tc>
          <w:tcPr>
            <w:tcW w:type="dxa" w:w="2140"/>
            <w:tcBorders>
              <w:top w:space="0" w:sz="4" w:color="auto" w:val="single"/>
              <w:left w:val="nil"/>
              <w:bottom w:val="nil"/>
              <w:right w:val="nil"/>
            </w:tcBorders>
            <w:hideMark/>
          </w:tcPr>
          <w:p w14:textId="77777777" w14:paraId="42DCB3B8" w:rsidRDefault="008F14D3" w:rsidP="00C04E74" w:rsidR="008F14D3" w:rsidRPr="005F4BA7"/>
        </w:tc>
        <w:tc>
          <w:tcPr>
            <w:tcW w:type="dxa" w:w="2320"/>
            <w:tcBorders>
              <w:top w:space="0" w:sz="4" w:color="auto" w:val="single"/>
              <w:left w:val="nil"/>
              <w:bottom w:val="nil"/>
              <w:right w:val="nil"/>
            </w:tcBorders>
            <w:hideMark/>
          </w:tcPr>
          <w:p w14:textId="77777777" w14:paraId="27E784B1" w:rsidRDefault="008F14D3" w:rsidP="00C04E74" w:rsidR="008F14D3" w:rsidRPr="005F4BA7"/>
        </w:tc>
      </w:tr>
      <w:tr w14:textId="77777777" w14:paraId="536CF197" w:rsidTr="00C04E74" w:rsidR="008F14D3" w:rsidRPr="005F4BA7">
        <w:trPr>
          <w:trHeight w:val="300"/>
        </w:trPr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hideMark/>
          </w:tcPr>
          <w:p w14:textId="77777777" w14:paraId="0DF77976" w:rsidRDefault="008F14D3" w:rsidP="00C04E74" w:rsidR="008F14D3" w:rsidRPr="005F4BA7"/>
        </w:tc>
        <w:tc>
          <w:tcPr>
            <w:tcW w:type="dxa" w:w="2540"/>
            <w:tcBorders>
              <w:top w:val="nil"/>
              <w:left w:val="nil"/>
              <w:bottom w:val="nil"/>
              <w:right w:val="nil"/>
            </w:tcBorders>
            <w:hideMark/>
          </w:tcPr>
          <w:p w14:textId="77777777" w14:paraId="69FB540B" w:rsidRDefault="008F14D3" w:rsidP="00C04E74" w:rsidR="008F14D3" w:rsidRPr="005F4BA7"/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hideMark/>
          </w:tcPr>
          <w:p w14:textId="77777777" w14:paraId="69D42254" w:rsidRDefault="008F14D3" w:rsidP="00C04E74" w:rsidR="008F14D3" w:rsidRPr="005F4BA7"/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hideMark/>
          </w:tcPr>
          <w:p w14:textId="77777777" w14:paraId="0A35E5C8" w:rsidRDefault="008F14D3" w:rsidP="00C04E74" w:rsidR="008F14D3" w:rsidRPr="005F4BA7"/>
        </w:tc>
        <w:tc>
          <w:tcPr>
            <w:tcW w:type="dxa" w:w="2140"/>
            <w:tcBorders>
              <w:top w:val="nil"/>
              <w:left w:val="nil"/>
              <w:bottom w:val="nil"/>
              <w:right w:val="nil"/>
            </w:tcBorders>
            <w:hideMark/>
          </w:tcPr>
          <w:p w14:textId="77777777" w14:paraId="50BCE765" w:rsidRDefault="008F14D3" w:rsidP="00C04E74" w:rsidR="008F14D3" w:rsidRPr="005F4BA7"/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hideMark/>
          </w:tcPr>
          <w:p w14:textId="77777777" w14:paraId="7A06014D" w:rsidRDefault="008F14D3" w:rsidP="00C04E74" w:rsidR="008F14D3" w:rsidRPr="005F4BA7"/>
        </w:tc>
      </w:tr>
      <w:tr w14:textId="77777777" w14:paraId="53AEBBFF" w:rsidTr="00C04E74" w:rsidR="008F14D3" w:rsidRPr="005F4BA7">
        <w:trPr>
          <w:trHeight w:val="300"/>
        </w:trPr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hideMark/>
          </w:tcPr>
          <w:p w14:textId="77777777" w14:paraId="157D0932" w:rsidRDefault="008F14D3" w:rsidP="00C04E74" w:rsidR="008F14D3" w:rsidRPr="005F4BA7"/>
        </w:tc>
        <w:tc>
          <w:tcPr>
            <w:tcW w:type="dxa" w:w="2540"/>
            <w:tcBorders>
              <w:top w:val="nil"/>
              <w:left w:val="nil"/>
              <w:bottom w:val="nil"/>
              <w:right w:val="nil"/>
            </w:tcBorders>
            <w:hideMark/>
          </w:tcPr>
          <w:p w14:textId="77777777" w14:paraId="78D686BF" w:rsidRDefault="008F14D3" w:rsidP="00C04E74" w:rsidR="008F14D3" w:rsidRPr="005F4BA7"/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hideMark/>
          </w:tcPr>
          <w:p w14:textId="77777777" w14:paraId="58FC4772" w:rsidRDefault="008F14D3" w:rsidP="00C04E74" w:rsidR="008F14D3" w:rsidRPr="005F4BA7"/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hideMark/>
          </w:tcPr>
          <w:p w14:textId="77777777" w14:paraId="614DB635" w:rsidRDefault="008F14D3" w:rsidP="00C04E74" w:rsidR="008F14D3" w:rsidRPr="005F4BA7"/>
        </w:tc>
        <w:tc>
          <w:tcPr>
            <w:tcW w:type="dxa" w:w="2140"/>
            <w:tcBorders>
              <w:top w:val="nil"/>
              <w:left w:val="nil"/>
              <w:bottom w:val="nil"/>
              <w:right w:val="nil"/>
            </w:tcBorders>
            <w:hideMark/>
          </w:tcPr>
          <w:p w14:textId="77777777" w14:paraId="7D53E844" w:rsidRDefault="008F14D3" w:rsidP="00C04E74" w:rsidR="008F14D3" w:rsidRPr="005F4BA7"/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hideMark/>
          </w:tcPr>
          <w:p w14:textId="77777777" w14:paraId="170270D1" w:rsidRDefault="008F14D3" w:rsidP="00C04E74" w:rsidR="008F14D3" w:rsidRPr="005F4BA7"/>
        </w:tc>
      </w:tr>
      <w:tr w14:textId="77777777" w14:paraId="27C42075" w:rsidTr="00C04E74" w:rsidR="008F14D3" w:rsidRPr="005F4BA7">
        <w:trPr>
          <w:trHeight w:val="300"/>
        </w:trPr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hideMark/>
          </w:tcPr>
          <w:p w14:textId="77777777" w14:paraId="716EF6B5" w:rsidRDefault="008F14D3" w:rsidP="00C04E74" w:rsidR="008F14D3" w:rsidRPr="005F4BA7"/>
        </w:tc>
        <w:tc>
          <w:tcPr>
            <w:tcW w:type="dxa" w:w="2540"/>
            <w:tcBorders>
              <w:top w:val="nil"/>
              <w:left w:val="nil"/>
              <w:bottom w:val="nil"/>
              <w:right w:val="nil"/>
            </w:tcBorders>
            <w:hideMark/>
          </w:tcPr>
          <w:p w14:textId="77777777" w14:paraId="48FB6C20" w:rsidRDefault="008F14D3" w:rsidP="00C04E74" w:rsidR="008F14D3" w:rsidRPr="005F4BA7"/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hideMark/>
          </w:tcPr>
          <w:p w14:textId="77777777" w14:paraId="706FD087" w:rsidRDefault="008F14D3" w:rsidP="00C04E74" w:rsidR="008F14D3" w:rsidRPr="005F4BA7"/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hideMark/>
          </w:tcPr>
          <w:p w14:textId="77777777" w14:paraId="0C9FC122" w:rsidRDefault="008F14D3" w:rsidP="00C04E74" w:rsidR="008F14D3" w:rsidRPr="005F4BA7"/>
        </w:tc>
        <w:tc>
          <w:tcPr>
            <w:tcW w:type="dxa" w:w="2140"/>
            <w:tcBorders>
              <w:top w:val="nil"/>
              <w:left w:val="nil"/>
              <w:bottom w:val="nil"/>
              <w:right w:val="nil"/>
            </w:tcBorders>
            <w:hideMark/>
          </w:tcPr>
          <w:p w14:textId="77777777" w14:paraId="67C0F304" w:rsidRDefault="008F14D3" w:rsidP="00C04E74" w:rsidR="008F14D3" w:rsidRPr="005F4BA7"/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hideMark/>
          </w:tcPr>
          <w:p w14:textId="77777777" w14:paraId="7037CD19" w:rsidRDefault="008F14D3" w:rsidP="00C04E74" w:rsidR="008F14D3" w:rsidRPr="005F4BA7"/>
        </w:tc>
      </w:tr>
      <w:tr w14:textId="77777777" w14:paraId="3D834501" w:rsidTr="00C04E74" w:rsidR="008F14D3" w:rsidRPr="005F4BA7">
        <w:trPr>
          <w:trHeight w:val="300"/>
        </w:trPr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textId="77777777" w14:paraId="2A1E0365" w:rsidRDefault="008F14D3" w:rsidP="00C04E74" w:rsidR="008F14D3" w:rsidRPr="005F4BA7"/>
        </w:tc>
        <w:tc>
          <w:tcPr>
            <w:tcW w:type="dxa" w:w="2540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textId="77777777" w14:paraId="5C74F9D4" w:rsidRDefault="008F14D3" w:rsidP="00C04E74" w:rsidR="008F14D3" w:rsidRPr="005F4BA7"/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textId="77777777" w14:paraId="0EA12671" w:rsidRDefault="008F14D3" w:rsidP="00C04E74" w:rsidR="008F14D3" w:rsidRPr="005F4BA7"/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textId="77777777" w14:paraId="574C6A28" w:rsidRDefault="008F14D3" w:rsidP="00C04E74" w:rsidR="008F14D3" w:rsidRPr="005F4BA7"/>
        </w:tc>
        <w:tc>
          <w:tcPr>
            <w:tcW w:type="dxa" w:w="2140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textId="77777777" w14:paraId="299167B6" w:rsidRDefault="008F14D3" w:rsidP="00C04E74" w:rsidR="008F14D3" w:rsidRPr="005F4BA7"/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textId="77777777" w14:paraId="4A44692A" w:rsidRDefault="008F14D3" w:rsidP="00C04E74" w:rsidR="008F14D3" w:rsidRPr="005F4BA7"/>
        </w:tc>
      </w:tr>
      <w:tr w14:textId="77777777" w14:paraId="236C8E67" w:rsidTr="00C04E74" w:rsidR="008F14D3" w:rsidRPr="005F4BA7">
        <w:trPr>
          <w:trHeight w:val="300"/>
        </w:trPr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textId="77777777" w14:paraId="6FFAFB8C" w:rsidRDefault="008F14D3" w:rsidP="00C04E74" w:rsidR="008F14D3" w:rsidRPr="005F4BA7"/>
        </w:tc>
        <w:tc>
          <w:tcPr>
            <w:tcW w:type="dxa" w:w="4780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textId="77777777" w14:paraId="0A910EF1" w:rsidRDefault="008F14D3" w:rsidP="00C04E74" w:rsidR="008F14D3" w:rsidRPr="005F4BA7">
            <w:r w:rsidRPr="005F4BA7">
              <w:t>Mjesto i datum:</w:t>
            </w: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textId="77777777" w14:paraId="79F6E85F" w:rsidRDefault="008F14D3" w:rsidP="00C04E74" w:rsidR="008F14D3" w:rsidRPr="005F4BA7"/>
        </w:tc>
        <w:tc>
          <w:tcPr>
            <w:tcW w:type="dxa" w:w="4460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textId="77777777" w14:paraId="103D86E4" w:rsidRDefault="008F14D3" w:rsidP="00C04E74" w:rsidR="008F14D3" w:rsidRPr="005F4BA7">
            <w:r w:rsidRPr="005F4BA7">
              <w:t>Stečajni upravitelj:</w:t>
            </w:r>
          </w:p>
        </w:tc>
      </w:tr>
      <w:tr w14:textId="77777777" w14:paraId="761672AB" w:rsidTr="00C04E74" w:rsidR="008F14D3" w:rsidRPr="005F4BA7">
        <w:trPr>
          <w:trHeight w:val="300"/>
        </w:trPr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textId="77777777" w14:paraId="169FDA64" w:rsidRDefault="008F14D3" w:rsidP="00C04E74" w:rsidR="008F14D3" w:rsidRPr="005F4BA7"/>
        </w:tc>
        <w:tc>
          <w:tcPr>
            <w:tcW w:type="dxa" w:w="4780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textId="77777777" w14:paraId="0D89E10F" w:rsidRDefault="008F14D3" w:rsidP="00C04E74" w:rsidR="008F14D3" w:rsidRPr="005F4BA7">
            <w:r w:rsidRPr="005F4BA7">
              <w:t>U Zagrebu, 16.02.2019.</w:t>
            </w: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textId="77777777" w14:paraId="7D8BAECC" w:rsidRDefault="008F14D3" w:rsidP="00C04E74" w:rsidR="008F14D3" w:rsidRPr="005F4BA7"/>
        </w:tc>
        <w:tc>
          <w:tcPr>
            <w:tcW w:type="dxa" w:w="4460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textId="77777777" w14:paraId="72BDCAB5" w:rsidRDefault="008F14D3" w:rsidP="00C04E74" w:rsidR="008F14D3" w:rsidRPr="005F4BA7">
            <w:r w:rsidRPr="005F4BA7">
              <w:t>Jelenko Lehki</w:t>
            </w:r>
          </w:p>
        </w:tc>
      </w:tr>
      <w:tr w14:textId="77777777" w14:paraId="2660A841" w:rsidTr="00C04E74" w:rsidR="008F14D3" w:rsidRPr="005F4BA7">
        <w:trPr>
          <w:trHeight w:val="300"/>
        </w:trPr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textId="77777777" w14:paraId="563A0022" w:rsidRDefault="008F14D3" w:rsidP="00C04E74" w:rsidR="008F14D3" w:rsidRPr="005F4BA7"/>
        </w:tc>
        <w:tc>
          <w:tcPr>
            <w:tcW w:type="dxa" w:w="2540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textId="77777777" w14:paraId="0A23F57E" w:rsidRDefault="008F14D3" w:rsidP="00C04E74" w:rsidR="008F14D3" w:rsidRPr="005F4BA7"/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textId="77777777" w14:paraId="208D8DC9" w:rsidRDefault="008F14D3" w:rsidP="00C04E74" w:rsidR="008F14D3" w:rsidRPr="005F4BA7"/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textId="77777777" w14:paraId="71851588" w:rsidRDefault="008F14D3" w:rsidP="00C04E74" w:rsidR="008F14D3" w:rsidRPr="005F4BA7"/>
        </w:tc>
        <w:tc>
          <w:tcPr>
            <w:tcW w:type="dxa" w:w="2140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textId="77777777" w14:paraId="1998077B" w:rsidRDefault="008F14D3" w:rsidP="00C04E74" w:rsidR="008F14D3" w:rsidRPr="005F4BA7"/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textId="77777777" w14:paraId="7863C3EF" w:rsidRDefault="008F14D3" w:rsidP="00C04E74" w:rsidR="008F14D3" w:rsidRPr="005F4BA7"/>
        </w:tc>
      </w:tr>
      <w:tr w14:textId="77777777" w14:paraId="4D90A60F" w:rsidTr="00C04E74" w:rsidR="008F14D3" w:rsidRPr="005F4BA7">
        <w:trPr>
          <w:trHeight w:val="300"/>
        </w:trPr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textId="77777777" w14:paraId="652385FA" w:rsidRDefault="008F14D3" w:rsidP="00C04E74" w:rsidR="008F14D3" w:rsidRPr="005F4BA7"/>
        </w:tc>
        <w:tc>
          <w:tcPr>
            <w:tcW w:type="dxa" w:w="2540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textId="77777777" w14:paraId="1ED7A2C9" w:rsidRDefault="008F14D3" w:rsidP="00C04E74" w:rsidR="008F14D3" w:rsidRPr="005F4BA7"/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textId="77777777" w14:paraId="518CC020" w:rsidRDefault="008F14D3" w:rsidP="00C04E74" w:rsidR="008F14D3" w:rsidRPr="005F4BA7"/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textId="77777777" w14:paraId="1FB373ED" w:rsidRDefault="008F14D3" w:rsidP="00C04E74" w:rsidR="008F14D3" w:rsidRPr="005F4BA7"/>
        </w:tc>
        <w:tc>
          <w:tcPr>
            <w:tcW w:type="dxa" w:w="2140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textId="77777777" w14:paraId="42731EF1" w:rsidRDefault="008F14D3" w:rsidP="00C04E74" w:rsidR="008F14D3" w:rsidRPr="005F4BA7"/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textId="77777777" w14:paraId="5576E734" w:rsidRDefault="008F14D3" w:rsidP="00C04E74" w:rsidR="008F14D3" w:rsidRPr="005F4BA7"/>
        </w:tc>
      </w:tr>
    </w:tbl>
    <w:p w14:textId="77777777" w14:paraId="413F6411" w:rsidRDefault="008F14D3" w:rsidP="008F14D3" w:rsidR="008F14D3"/>
    <w:p w14:textId="77777777" w14:paraId="70D845FE" w:rsidRDefault="008F14D3" w:rsidP="00780584" w:rsidR="008F14D3" w:rsidRPr="008C3999">
      <w:pPr>
        <w:ind w:firstLine="708" w:left="5664"/>
        <w:jc w:val="both"/>
        <w:rPr>
          <w:rFonts w:cs="Arial" w:hAnsi="Arial" w:ascii="Arial"/>
          <w:sz w:val="22"/>
          <w:szCs w:val="22"/>
          <w:lang w:val="hr-HR"/>
        </w:rPr>
      </w:pPr>
    </w:p>
    <w:sectPr w:rsidSect="00214063" w:rsidR="008F14D3" w:rsidRPr="008C3999">
      <w:footerReference w:type="default" r:id="rId10"/>
      <w:headerReference w:type="first" r:id="rId11"/>
      <w:footerReference w:type="first" r:id="rId12"/>
      <w:pgSz w:h="16838" w:w="11906"/>
      <w:pgMar w:gutter="0" w:footer="708" w:header="708" w:left="1134" w:bottom="1417" w:right="1133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6099F069" w:rsidRDefault="003D31A7" w:rsidP="000F111E" w:rsidR="003D31A7">
      <w:r>
        <w:separator/>
      </w:r>
    </w:p>
  </w:endnote>
  <w:endnote w:id="0" w:type="continuationSeparator">
    <w:p w14:textId="77777777" w14:paraId="4202433F" w:rsidRDefault="003D31A7" w:rsidP="000F111E" w:rsidR="003D31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47216354"/>
      <w:docPartObj>
        <w:docPartGallery w:val="Page Numbers (Bottom of Page)"/>
        <w:docPartUnique/>
      </w:docPartObj>
    </w:sdtPr>
    <w:sdtEndPr>
      <w:rPr>
        <w:rFonts w:cs="Arial" w:hAnsi="Arial" w:ascii="Arial"/>
        <w:sz w:val="22"/>
        <w:szCs w:val="22"/>
      </w:rPr>
    </w:sdtEndPr>
    <w:sdtContent>
      <w:p w14:textId="2E677DB4" w14:paraId="3A05E4BA" w:rsidRDefault="001708BD" w:rsidR="001708BD" w:rsidRPr="0091291A">
        <w:pPr>
          <w:pStyle w:val="Podnoje"/>
          <w:jc w:val="right"/>
          <w:rPr>
            <w:rFonts w:cs="Arial" w:hAnsi="Arial" w:ascii="Arial"/>
            <w:sz w:val="22"/>
            <w:szCs w:val="22"/>
          </w:rPr>
        </w:pPr>
        <w:r w:rsidRPr="0091291A">
          <w:rPr>
            <w:rFonts w:cs="Arial" w:hAnsi="Arial" w:ascii="Arial"/>
            <w:sz w:val="22"/>
            <w:szCs w:val="22"/>
          </w:rPr>
          <w:fldChar w:fldCharType="begin"/>
        </w:r>
        <w:r w:rsidRPr="0091291A">
          <w:rPr>
            <w:rFonts w:cs="Arial" w:hAnsi="Arial" w:ascii="Arial"/>
            <w:sz w:val="22"/>
            <w:szCs w:val="22"/>
          </w:rPr>
          <w:instrText>PAGE   \* MERGEFORMAT</w:instrText>
        </w:r>
        <w:r w:rsidRPr="0091291A">
          <w:rPr>
            <w:rFonts w:cs="Arial" w:hAnsi="Arial" w:ascii="Arial"/>
            <w:sz w:val="22"/>
            <w:szCs w:val="22"/>
          </w:rPr>
          <w:fldChar w:fldCharType="separate"/>
        </w:r>
        <w:r w:rsidR="00BE4757" w:rsidRPr="00BE4757">
          <w:rPr>
            <w:rFonts w:cs="Arial" w:hAnsi="Arial" w:ascii="Arial"/>
            <w:noProof/>
            <w:sz w:val="22"/>
            <w:szCs w:val="22"/>
            <w:lang w:val="hr-HR"/>
          </w:rPr>
          <w:t>7</w:t>
        </w:r>
        <w:r w:rsidRPr="0091291A">
          <w:rPr>
            <w:rFonts w:cs="Arial" w:hAnsi="Arial" w:ascii="Arial"/>
            <w:sz w:val="22"/>
            <w:szCs w:val="22"/>
          </w:rPr>
          <w:fldChar w:fldCharType="end"/>
        </w:r>
      </w:p>
    </w:sdtContent>
  </w:sdt>
  <w:p w14:textId="77777777" w14:paraId="0F24938F" w:rsidRDefault="001708BD" w:rsidR="001708B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59849095"/>
      <w:docPartObj>
        <w:docPartGallery w:val="Page Numbers (Bottom of Page)"/>
        <w:docPartUnique/>
      </w:docPartObj>
    </w:sdtPr>
    <w:sdtEndPr>
      <w:rPr>
        <w:rFonts w:cs="Arial" w:hAnsi="Arial" w:ascii="Arial"/>
        <w:sz w:val="22"/>
        <w:szCs w:val="22"/>
      </w:rPr>
    </w:sdtEndPr>
    <w:sdtContent>
      <w:p w14:textId="3D5A7AC9" w14:paraId="697CB42A" w:rsidRDefault="001708BD" w:rsidR="001708BD" w:rsidRPr="00214063">
        <w:pPr>
          <w:pStyle w:val="Podnoje"/>
          <w:jc w:val="right"/>
          <w:rPr>
            <w:rFonts w:cs="Arial" w:hAnsi="Arial" w:ascii="Arial"/>
            <w:sz w:val="22"/>
            <w:szCs w:val="22"/>
          </w:rPr>
        </w:pPr>
        <w:r w:rsidRPr="00214063">
          <w:rPr>
            <w:rFonts w:cs="Arial" w:hAnsi="Arial" w:ascii="Arial"/>
            <w:sz w:val="22"/>
            <w:szCs w:val="22"/>
          </w:rPr>
          <w:fldChar w:fldCharType="begin"/>
        </w:r>
        <w:r w:rsidRPr="00214063">
          <w:rPr>
            <w:rFonts w:cs="Arial" w:hAnsi="Arial" w:ascii="Arial"/>
            <w:sz w:val="22"/>
            <w:szCs w:val="22"/>
          </w:rPr>
          <w:instrText>PAGE   \* MERGEFORMAT</w:instrText>
        </w:r>
        <w:r w:rsidRPr="00214063">
          <w:rPr>
            <w:rFonts w:cs="Arial" w:hAnsi="Arial" w:ascii="Arial"/>
            <w:sz w:val="22"/>
            <w:szCs w:val="22"/>
          </w:rPr>
          <w:fldChar w:fldCharType="separate"/>
        </w:r>
        <w:r w:rsidR="00BE4757" w:rsidRPr="00BE4757">
          <w:rPr>
            <w:rFonts w:cs="Arial" w:hAnsi="Arial" w:ascii="Arial"/>
            <w:noProof/>
            <w:sz w:val="22"/>
            <w:szCs w:val="22"/>
            <w:lang w:val="hr-HR"/>
          </w:rPr>
          <w:t>1</w:t>
        </w:r>
        <w:r w:rsidRPr="00214063">
          <w:rPr>
            <w:rFonts w:cs="Arial" w:hAnsi="Arial" w:ascii="Arial"/>
            <w:sz w:val="22"/>
            <w:szCs w:val="22"/>
          </w:rPr>
          <w:fldChar w:fldCharType="end"/>
        </w:r>
      </w:p>
    </w:sdtContent>
  </w:sdt>
  <w:p w14:textId="77777777" w14:paraId="701891B6" w:rsidRDefault="001708BD" w:rsidR="001708B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1909E2D2" w:rsidRDefault="003D31A7" w:rsidP="000F111E" w:rsidR="003D31A7">
      <w:r>
        <w:separator/>
      </w:r>
    </w:p>
  </w:footnote>
  <w:footnote w:id="0" w:type="continuationSeparator">
    <w:p w14:textId="77777777" w14:paraId="1F30B3F7" w:rsidRDefault="003D31A7" w:rsidP="000F111E" w:rsidR="003D31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7777777" w14:paraId="16D3045A" w:rsidRDefault="001708BD" w:rsidP="00214063" w:rsidR="001708BD">
    <w:pPr>
      <w:jc w:val="center"/>
      <w:rPr>
        <w:rFonts w:cs="Arial" w:hAnsi="Arial" w:ascii="Arial"/>
        <w:sz w:val="20"/>
        <w:szCs w:val="20"/>
      </w:rPr>
    </w:pPr>
    <w:r>
      <w:rPr>
        <w:rFonts w:cs="Arial" w:hAnsi="Arial" w:ascii="Arial"/>
        <w:b/>
      </w:rPr>
      <w:t>STEČAJNI UPRAVITELJ JELENKO LEHKI</w:t>
    </w:r>
    <w:r>
      <w:rPr>
        <w:rFonts w:cs="Arial" w:hAnsi="Arial" w:ascii="Arial"/>
        <w:b/>
      </w:rPr>
      <w:br/>
    </w:r>
    <w:r>
      <w:rPr>
        <w:rFonts w:cs="Arial" w:hAnsi="Arial" w:ascii="Arial"/>
        <w:sz w:val="20"/>
        <w:szCs w:val="20"/>
      </w:rPr>
      <w:t>10000</w:t>
    </w:r>
    <w:r>
      <w:rPr>
        <w:rFonts w:cs="Arial" w:hAnsi="Arial" w:ascii="Arial"/>
        <w:b/>
      </w:rPr>
      <w:t xml:space="preserve"> </w:t>
    </w:r>
    <w:r>
      <w:rPr>
        <w:rFonts w:cs="Arial" w:hAnsi="Arial" w:ascii="Arial"/>
        <w:sz w:val="20"/>
        <w:szCs w:val="20"/>
      </w:rPr>
      <w:t>Zagreb, Pavla Hatza 10, Tel. 01 88 953 68  –  Fax. 01 88 953 64  –  Mob. 098 16 394 16</w:t>
    </w:r>
  </w:p>
  <w:p w14:textId="77777777" w14:paraId="385AB747" w:rsidRDefault="001708BD" w:rsidP="00214063" w:rsidR="001708BD" w:rsidRPr="00DB0156">
    <w:pPr>
      <w:jc w:val="center"/>
      <w:rPr>
        <w:rFonts w:cs="Arial" w:hAnsi="Arial" w:ascii="Arial"/>
        <w:sz w:val="20"/>
        <w:szCs w:val="20"/>
        <w:lang w:val="it-IT"/>
      </w:rPr>
    </w:pPr>
    <w:r w:rsidRPr="00DB0156">
      <w:rPr>
        <w:rFonts w:cs="Arial" w:hAnsi="Arial" w:ascii="Arial"/>
        <w:sz w:val="20"/>
        <w:szCs w:val="20"/>
        <w:lang w:val="it-IT"/>
      </w:rPr>
      <w:t>e-mail. j.lehki@odvjetnik-lehki.hr</w:t>
    </w:r>
  </w:p>
  <w:p w14:textId="77777777" w14:paraId="0B35FCAF" w:rsidRDefault="001708BD" w:rsidP="00214063" w:rsidR="001708BD">
    <w:pPr>
      <w:jc w:val="center"/>
      <w:rPr>
        <w:rFonts w:cs="Arial" w:hAnsi="Arial" w:ascii="Arial"/>
        <w:sz w:val="20"/>
        <w:szCs w:val="20"/>
      </w:rPr>
    </w:pPr>
    <w:r>
      <w:rPr>
        <w:rFonts w:cs="Arial" w:hAnsi="Arial" w:ascii="Arial"/>
        <w:sz w:val="20"/>
        <w:szCs w:val="20"/>
      </w:rPr>
      <w:t>_____________________________________________________________________________________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14655"/>
    <w:multiLevelType w:val="hybridMultilevel"/>
    <w:tmpl w:val="8048C2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D3315F"/>
    <w:multiLevelType w:val="hybridMultilevel"/>
    <w:tmpl w:val="61AA3A2E"/>
    <w:lvl w:tplc="19C62986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49D6075"/>
    <w:multiLevelType w:val="hybridMultilevel"/>
    <w:tmpl w:val="9B6058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795731"/>
    <w:multiLevelType w:val="hybridMultilevel"/>
    <w:tmpl w:val="6D5AAA5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57C3D69"/>
    <w:multiLevelType w:val="hybridMultilevel"/>
    <w:tmpl w:val="02FCBC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3BA351F"/>
    <w:multiLevelType w:val="hybridMultilevel"/>
    <w:tmpl w:val="0EFE83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87825B6"/>
    <w:multiLevelType w:val="hybridMultilevel"/>
    <w:tmpl w:val="237EDB7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F1078F0"/>
    <w:multiLevelType w:val="hybridMultilevel"/>
    <w:tmpl w:val="43407C92"/>
    <w:lvl w:tplc="636A7764" w:ilvl="0">
      <w:start w:val="1"/>
      <w:numFmt w:val="decimal"/>
      <w:lvlText w:val="%1."/>
      <w:lvlJc w:val="left"/>
      <w:pPr>
        <w:ind w:hanging="360" w:left="720"/>
      </w:pPr>
      <w:rPr>
        <w:rFonts w:cs="Arial" w:eastAsia="Times New Roman" w:hAnsi="Arial" w:ascii="Arial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DF6CB4"/>
    <w:multiLevelType w:val="hybridMultilevel"/>
    <w:tmpl w:val="F04676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5863D8"/>
    <w:multiLevelType w:val="hybridMultilevel"/>
    <w:tmpl w:val="86864DC6"/>
    <w:lvl w:tplc="4A760F4E" w:ilvl="0">
      <w:start w:val="1"/>
      <w:numFmt w:val="bullet"/>
      <w:lvlText w:val=""/>
      <w:lvlJc w:val="left"/>
      <w:pPr>
        <w:ind w:hanging="360" w:left="720"/>
      </w:pPr>
      <w:rPr>
        <w:rFonts w:cs="Arial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9590359"/>
    <w:multiLevelType w:val="hybridMultilevel"/>
    <w:tmpl w:val="DD301E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D4E4809"/>
    <w:multiLevelType w:val="hybridMultilevel"/>
    <w:tmpl w:val="72FEFB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5703D12"/>
    <w:multiLevelType w:val="hybridMultilevel"/>
    <w:tmpl w:val="AB5A3D08"/>
    <w:lvl w:tplc="A9C44C22" w:ilvl="0">
      <w:start w:val="1"/>
      <w:numFmt w:val="decimal"/>
      <w:lvlText w:val="%1."/>
      <w:lvlJc w:val="left"/>
      <w:pPr>
        <w:ind w:hanging="360" w:left="720"/>
      </w:pPr>
      <w:rPr>
        <w:rFonts w:cs="Arial" w:eastAsia="Times New Roman" w:hAnsi="Arial" w:ascii="Arial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0"/>
  </w:num>
  <w:num w:numId="3">
    <w:abstractNumId w:val="5"/>
  </w:num>
  <w:num w:numId="4">
    <w:abstractNumId w:val="8"/>
  </w:num>
  <w:num w:numId="5">
    <w:abstractNumId w:val="4"/>
  </w:num>
  <w:num w:numId="6">
    <w:abstractNumId w:val="7"/>
  </w:num>
  <w:num w:numId="7">
    <w:abstractNumId w:val="12"/>
  </w:num>
  <w:num w:numId="8">
    <w:abstractNumId w:val="6"/>
  </w:num>
  <w:num w:numId="9">
    <w:abstractNumId w:val="1"/>
  </w:num>
  <w:num w:numId="10">
    <w:abstractNumId w:val="11"/>
  </w:num>
  <w:num w:numId="11">
    <w:abstractNumId w:val="3"/>
  </w:num>
  <w:num w:numId="12">
    <w:abstractNumId w:val="2"/>
  </w:num>
  <w:num w:numId="13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10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111E"/>
    <w:rsid w:val="000147B6"/>
    <w:rsid w:val="00015196"/>
    <w:rsid w:val="00022A62"/>
    <w:rsid w:val="00040C9C"/>
    <w:rsid w:val="00053DE7"/>
    <w:rsid w:val="000573BD"/>
    <w:rsid w:val="00071A93"/>
    <w:rsid w:val="00084790"/>
    <w:rsid w:val="00084F9D"/>
    <w:rsid w:val="000A2476"/>
    <w:rsid w:val="000A659D"/>
    <w:rsid w:val="000C0701"/>
    <w:rsid w:val="000C7956"/>
    <w:rsid w:val="000C7E03"/>
    <w:rsid w:val="000E2ED9"/>
    <w:rsid w:val="000E73C8"/>
    <w:rsid w:val="000F111E"/>
    <w:rsid w:val="000F267C"/>
    <w:rsid w:val="000F33BF"/>
    <w:rsid w:val="000F45F8"/>
    <w:rsid w:val="000F7BE7"/>
    <w:rsid w:val="0010064D"/>
    <w:rsid w:val="00104588"/>
    <w:rsid w:val="00104D6D"/>
    <w:rsid w:val="0010514E"/>
    <w:rsid w:val="001167BE"/>
    <w:rsid w:val="00123843"/>
    <w:rsid w:val="00130944"/>
    <w:rsid w:val="001342D8"/>
    <w:rsid w:val="00136A06"/>
    <w:rsid w:val="00143A2D"/>
    <w:rsid w:val="001565EF"/>
    <w:rsid w:val="001708BD"/>
    <w:rsid w:val="00183F2A"/>
    <w:rsid w:val="001863EB"/>
    <w:rsid w:val="00191984"/>
    <w:rsid w:val="0019636D"/>
    <w:rsid w:val="00196CD8"/>
    <w:rsid w:val="001B2B48"/>
    <w:rsid w:val="001B2EB1"/>
    <w:rsid w:val="001C1930"/>
    <w:rsid w:val="001C4195"/>
    <w:rsid w:val="001C6C6E"/>
    <w:rsid w:val="001C738A"/>
    <w:rsid w:val="001E0606"/>
    <w:rsid w:val="001E48E5"/>
    <w:rsid w:val="001F21D3"/>
    <w:rsid w:val="001F6175"/>
    <w:rsid w:val="00212E36"/>
    <w:rsid w:val="00214063"/>
    <w:rsid w:val="00226EBD"/>
    <w:rsid w:val="00230D18"/>
    <w:rsid w:val="002442E8"/>
    <w:rsid w:val="00256D29"/>
    <w:rsid w:val="00274FFE"/>
    <w:rsid w:val="00284056"/>
    <w:rsid w:val="00285233"/>
    <w:rsid w:val="002938DA"/>
    <w:rsid w:val="002976AA"/>
    <w:rsid w:val="002A2C32"/>
    <w:rsid w:val="002B25C9"/>
    <w:rsid w:val="002B277B"/>
    <w:rsid w:val="002B7CEA"/>
    <w:rsid w:val="002D08AC"/>
    <w:rsid w:val="002D2319"/>
    <w:rsid w:val="002D2B61"/>
    <w:rsid w:val="002D30E3"/>
    <w:rsid w:val="002D3E76"/>
    <w:rsid w:val="002D42F6"/>
    <w:rsid w:val="002D7F4A"/>
    <w:rsid w:val="002E030C"/>
    <w:rsid w:val="002E2116"/>
    <w:rsid w:val="002E530B"/>
    <w:rsid w:val="002E7F3B"/>
    <w:rsid w:val="002F2BA6"/>
    <w:rsid w:val="002F641C"/>
    <w:rsid w:val="002F7C0E"/>
    <w:rsid w:val="003009FE"/>
    <w:rsid w:val="00301127"/>
    <w:rsid w:val="00305201"/>
    <w:rsid w:val="003056CD"/>
    <w:rsid w:val="003079A3"/>
    <w:rsid w:val="003117C9"/>
    <w:rsid w:val="00315BDE"/>
    <w:rsid w:val="00324471"/>
    <w:rsid w:val="003246CA"/>
    <w:rsid w:val="00333139"/>
    <w:rsid w:val="00337F85"/>
    <w:rsid w:val="00340253"/>
    <w:rsid w:val="00363864"/>
    <w:rsid w:val="003665D7"/>
    <w:rsid w:val="00367B4F"/>
    <w:rsid w:val="00373909"/>
    <w:rsid w:val="00377812"/>
    <w:rsid w:val="003821C3"/>
    <w:rsid w:val="003922C3"/>
    <w:rsid w:val="0039405C"/>
    <w:rsid w:val="0039738E"/>
    <w:rsid w:val="003B0DC7"/>
    <w:rsid w:val="003B7580"/>
    <w:rsid w:val="003C0D46"/>
    <w:rsid w:val="003C5962"/>
    <w:rsid w:val="003D31A7"/>
    <w:rsid w:val="003E31B0"/>
    <w:rsid w:val="003E5CA5"/>
    <w:rsid w:val="00402769"/>
    <w:rsid w:val="0040651A"/>
    <w:rsid w:val="00407059"/>
    <w:rsid w:val="004107D9"/>
    <w:rsid w:val="004126CB"/>
    <w:rsid w:val="004177C3"/>
    <w:rsid w:val="00421669"/>
    <w:rsid w:val="00421ED8"/>
    <w:rsid w:val="004262D1"/>
    <w:rsid w:val="00431CAE"/>
    <w:rsid w:val="0043288D"/>
    <w:rsid w:val="00434ABA"/>
    <w:rsid w:val="0044146B"/>
    <w:rsid w:val="004421D3"/>
    <w:rsid w:val="0045038F"/>
    <w:rsid w:val="00460AAA"/>
    <w:rsid w:val="0046315E"/>
    <w:rsid w:val="00470ACE"/>
    <w:rsid w:val="00474675"/>
    <w:rsid w:val="00480359"/>
    <w:rsid w:val="00480809"/>
    <w:rsid w:val="004833FC"/>
    <w:rsid w:val="00483DB3"/>
    <w:rsid w:val="00486178"/>
    <w:rsid w:val="00491BDD"/>
    <w:rsid w:val="0049795D"/>
    <w:rsid w:val="004B035E"/>
    <w:rsid w:val="004B5CE1"/>
    <w:rsid w:val="004B662B"/>
    <w:rsid w:val="004C4F56"/>
    <w:rsid w:val="004C7304"/>
    <w:rsid w:val="004E1E1C"/>
    <w:rsid w:val="004F1127"/>
    <w:rsid w:val="004F351B"/>
    <w:rsid w:val="00506124"/>
    <w:rsid w:val="00506793"/>
    <w:rsid w:val="0051291E"/>
    <w:rsid w:val="0051733D"/>
    <w:rsid w:val="005249FA"/>
    <w:rsid w:val="00526FBD"/>
    <w:rsid w:val="0052731D"/>
    <w:rsid w:val="005308BC"/>
    <w:rsid w:val="0053716C"/>
    <w:rsid w:val="00537953"/>
    <w:rsid w:val="00545994"/>
    <w:rsid w:val="005765FB"/>
    <w:rsid w:val="00580D36"/>
    <w:rsid w:val="00583020"/>
    <w:rsid w:val="00590E7B"/>
    <w:rsid w:val="005A2B1B"/>
    <w:rsid w:val="005A59AC"/>
    <w:rsid w:val="005A6DCE"/>
    <w:rsid w:val="005B100B"/>
    <w:rsid w:val="005D2747"/>
    <w:rsid w:val="005D2BD9"/>
    <w:rsid w:val="005D55E7"/>
    <w:rsid w:val="005F3A88"/>
    <w:rsid w:val="005F5A1C"/>
    <w:rsid w:val="0060439F"/>
    <w:rsid w:val="006067F2"/>
    <w:rsid w:val="00612AA6"/>
    <w:rsid w:val="006152CB"/>
    <w:rsid w:val="0062628F"/>
    <w:rsid w:val="00631128"/>
    <w:rsid w:val="00635C2C"/>
    <w:rsid w:val="006452EF"/>
    <w:rsid w:val="00645EC8"/>
    <w:rsid w:val="0065330F"/>
    <w:rsid w:val="00660664"/>
    <w:rsid w:val="006702E0"/>
    <w:rsid w:val="00687ACB"/>
    <w:rsid w:val="00695794"/>
    <w:rsid w:val="006A05B7"/>
    <w:rsid w:val="006A5A93"/>
    <w:rsid w:val="006A6FDB"/>
    <w:rsid w:val="006B3924"/>
    <w:rsid w:val="006C0FF3"/>
    <w:rsid w:val="006D4201"/>
    <w:rsid w:val="006E39FE"/>
    <w:rsid w:val="006F0B95"/>
    <w:rsid w:val="00733D77"/>
    <w:rsid w:val="0074193B"/>
    <w:rsid w:val="007511A6"/>
    <w:rsid w:val="0075392E"/>
    <w:rsid w:val="0075397F"/>
    <w:rsid w:val="0075547D"/>
    <w:rsid w:val="00761C18"/>
    <w:rsid w:val="00761E86"/>
    <w:rsid w:val="00763B33"/>
    <w:rsid w:val="00770DB7"/>
    <w:rsid w:val="007722E3"/>
    <w:rsid w:val="00780584"/>
    <w:rsid w:val="00783D37"/>
    <w:rsid w:val="00786CD8"/>
    <w:rsid w:val="00787BF2"/>
    <w:rsid w:val="00792A08"/>
    <w:rsid w:val="0079337F"/>
    <w:rsid w:val="00793BED"/>
    <w:rsid w:val="0079514C"/>
    <w:rsid w:val="0079561C"/>
    <w:rsid w:val="00797185"/>
    <w:rsid w:val="00797709"/>
    <w:rsid w:val="007A7E19"/>
    <w:rsid w:val="007C0692"/>
    <w:rsid w:val="007C0B35"/>
    <w:rsid w:val="007C3EFF"/>
    <w:rsid w:val="007C4070"/>
    <w:rsid w:val="007C5BC7"/>
    <w:rsid w:val="007D5EEF"/>
    <w:rsid w:val="007E401D"/>
    <w:rsid w:val="007E5FD2"/>
    <w:rsid w:val="007F0217"/>
    <w:rsid w:val="007F27D1"/>
    <w:rsid w:val="008008C9"/>
    <w:rsid w:val="00834743"/>
    <w:rsid w:val="00836A8D"/>
    <w:rsid w:val="00840DBD"/>
    <w:rsid w:val="00842AAE"/>
    <w:rsid w:val="00860C08"/>
    <w:rsid w:val="0086564F"/>
    <w:rsid w:val="008778DA"/>
    <w:rsid w:val="00887B28"/>
    <w:rsid w:val="008903C7"/>
    <w:rsid w:val="008968BD"/>
    <w:rsid w:val="008A2F99"/>
    <w:rsid w:val="008A3D06"/>
    <w:rsid w:val="008A5F51"/>
    <w:rsid w:val="008B0997"/>
    <w:rsid w:val="008C1AD0"/>
    <w:rsid w:val="008C3999"/>
    <w:rsid w:val="008D7128"/>
    <w:rsid w:val="008E0DB6"/>
    <w:rsid w:val="008E1CBE"/>
    <w:rsid w:val="008E1CC1"/>
    <w:rsid w:val="008E5575"/>
    <w:rsid w:val="008F14D3"/>
    <w:rsid w:val="008F25E4"/>
    <w:rsid w:val="00903484"/>
    <w:rsid w:val="00904C43"/>
    <w:rsid w:val="0091291A"/>
    <w:rsid w:val="00920BFE"/>
    <w:rsid w:val="00926205"/>
    <w:rsid w:val="009265E0"/>
    <w:rsid w:val="009329D6"/>
    <w:rsid w:val="0094639B"/>
    <w:rsid w:val="00954C93"/>
    <w:rsid w:val="00954CA0"/>
    <w:rsid w:val="00961E6B"/>
    <w:rsid w:val="0096375F"/>
    <w:rsid w:val="00966A42"/>
    <w:rsid w:val="0097185F"/>
    <w:rsid w:val="00974AD1"/>
    <w:rsid w:val="009820AC"/>
    <w:rsid w:val="00987DFB"/>
    <w:rsid w:val="009B1CD0"/>
    <w:rsid w:val="009C2FB8"/>
    <w:rsid w:val="009D79E1"/>
    <w:rsid w:val="009E2630"/>
    <w:rsid w:val="009E5CA7"/>
    <w:rsid w:val="009F5891"/>
    <w:rsid w:val="00A12059"/>
    <w:rsid w:val="00A25338"/>
    <w:rsid w:val="00A317C4"/>
    <w:rsid w:val="00A3366E"/>
    <w:rsid w:val="00A41D40"/>
    <w:rsid w:val="00A5664E"/>
    <w:rsid w:val="00A634A9"/>
    <w:rsid w:val="00A65D96"/>
    <w:rsid w:val="00A71A35"/>
    <w:rsid w:val="00AA2554"/>
    <w:rsid w:val="00AA7545"/>
    <w:rsid w:val="00AB044C"/>
    <w:rsid w:val="00AB112C"/>
    <w:rsid w:val="00AC0FD5"/>
    <w:rsid w:val="00AC2357"/>
    <w:rsid w:val="00AD140B"/>
    <w:rsid w:val="00AD4EED"/>
    <w:rsid w:val="00AE3AB9"/>
    <w:rsid w:val="00AF1829"/>
    <w:rsid w:val="00B1268F"/>
    <w:rsid w:val="00B234C1"/>
    <w:rsid w:val="00B30C96"/>
    <w:rsid w:val="00B32C19"/>
    <w:rsid w:val="00B43163"/>
    <w:rsid w:val="00B4628B"/>
    <w:rsid w:val="00B52A9E"/>
    <w:rsid w:val="00B550ED"/>
    <w:rsid w:val="00B604A6"/>
    <w:rsid w:val="00B76093"/>
    <w:rsid w:val="00B77601"/>
    <w:rsid w:val="00B81553"/>
    <w:rsid w:val="00B85FDD"/>
    <w:rsid w:val="00B9200F"/>
    <w:rsid w:val="00B97E67"/>
    <w:rsid w:val="00BA20D8"/>
    <w:rsid w:val="00BA5902"/>
    <w:rsid w:val="00BB1C10"/>
    <w:rsid w:val="00BB40C9"/>
    <w:rsid w:val="00BB71D0"/>
    <w:rsid w:val="00BC2B45"/>
    <w:rsid w:val="00BC4519"/>
    <w:rsid w:val="00BD1168"/>
    <w:rsid w:val="00BD29BD"/>
    <w:rsid w:val="00BE4757"/>
    <w:rsid w:val="00BE7EE3"/>
    <w:rsid w:val="00BF33D3"/>
    <w:rsid w:val="00C02E38"/>
    <w:rsid w:val="00C04729"/>
    <w:rsid w:val="00C1460C"/>
    <w:rsid w:val="00C205E6"/>
    <w:rsid w:val="00C25410"/>
    <w:rsid w:val="00C2578D"/>
    <w:rsid w:val="00C27B7C"/>
    <w:rsid w:val="00C32110"/>
    <w:rsid w:val="00C32518"/>
    <w:rsid w:val="00C3353B"/>
    <w:rsid w:val="00C46A24"/>
    <w:rsid w:val="00C56811"/>
    <w:rsid w:val="00C57E22"/>
    <w:rsid w:val="00C606AE"/>
    <w:rsid w:val="00C6237D"/>
    <w:rsid w:val="00C65206"/>
    <w:rsid w:val="00C721AD"/>
    <w:rsid w:val="00C918D3"/>
    <w:rsid w:val="00CC0D17"/>
    <w:rsid w:val="00CC3888"/>
    <w:rsid w:val="00CC5601"/>
    <w:rsid w:val="00CC698A"/>
    <w:rsid w:val="00CC799A"/>
    <w:rsid w:val="00CD7035"/>
    <w:rsid w:val="00CF5127"/>
    <w:rsid w:val="00D03710"/>
    <w:rsid w:val="00D05E02"/>
    <w:rsid w:val="00D10422"/>
    <w:rsid w:val="00D20573"/>
    <w:rsid w:val="00D20DA7"/>
    <w:rsid w:val="00D21030"/>
    <w:rsid w:val="00D21AB8"/>
    <w:rsid w:val="00D33A8C"/>
    <w:rsid w:val="00D45005"/>
    <w:rsid w:val="00D50E58"/>
    <w:rsid w:val="00D5215A"/>
    <w:rsid w:val="00D52D91"/>
    <w:rsid w:val="00D53EF0"/>
    <w:rsid w:val="00D61054"/>
    <w:rsid w:val="00D62F2C"/>
    <w:rsid w:val="00D74C02"/>
    <w:rsid w:val="00D83C0D"/>
    <w:rsid w:val="00D87BC6"/>
    <w:rsid w:val="00DA150B"/>
    <w:rsid w:val="00DB0156"/>
    <w:rsid w:val="00DB40FD"/>
    <w:rsid w:val="00DC2CD7"/>
    <w:rsid w:val="00DC3D40"/>
    <w:rsid w:val="00DD10A6"/>
    <w:rsid w:val="00DD3840"/>
    <w:rsid w:val="00DD54F4"/>
    <w:rsid w:val="00DE1F40"/>
    <w:rsid w:val="00DF1D6E"/>
    <w:rsid w:val="00E02A06"/>
    <w:rsid w:val="00E13C3C"/>
    <w:rsid w:val="00E2029E"/>
    <w:rsid w:val="00E255FE"/>
    <w:rsid w:val="00E33879"/>
    <w:rsid w:val="00E41078"/>
    <w:rsid w:val="00E52AC4"/>
    <w:rsid w:val="00E54BDB"/>
    <w:rsid w:val="00E5576D"/>
    <w:rsid w:val="00E56E7F"/>
    <w:rsid w:val="00E65F84"/>
    <w:rsid w:val="00E67B02"/>
    <w:rsid w:val="00E74780"/>
    <w:rsid w:val="00E75731"/>
    <w:rsid w:val="00E86482"/>
    <w:rsid w:val="00E910E8"/>
    <w:rsid w:val="00E9688B"/>
    <w:rsid w:val="00E97784"/>
    <w:rsid w:val="00EA30F2"/>
    <w:rsid w:val="00EA5A4A"/>
    <w:rsid w:val="00EB34D5"/>
    <w:rsid w:val="00EB55BA"/>
    <w:rsid w:val="00EC45F8"/>
    <w:rsid w:val="00EC7F83"/>
    <w:rsid w:val="00ED1668"/>
    <w:rsid w:val="00ED2FE0"/>
    <w:rsid w:val="00EE3545"/>
    <w:rsid w:val="00EE368F"/>
    <w:rsid w:val="00EF196D"/>
    <w:rsid w:val="00EF1EC6"/>
    <w:rsid w:val="00F03C3C"/>
    <w:rsid w:val="00F1789B"/>
    <w:rsid w:val="00F230E3"/>
    <w:rsid w:val="00F31125"/>
    <w:rsid w:val="00F32C85"/>
    <w:rsid w:val="00F3339B"/>
    <w:rsid w:val="00F45784"/>
    <w:rsid w:val="00F543BB"/>
    <w:rsid w:val="00F60865"/>
    <w:rsid w:val="00F6377A"/>
    <w:rsid w:val="00F65B35"/>
    <w:rsid w:val="00F670AE"/>
    <w:rsid w:val="00F8444C"/>
    <w:rsid w:val="00F87D09"/>
    <w:rsid w:val="00F91E1D"/>
    <w:rsid w:val="00F97C7F"/>
    <w:rsid w:val="00FA43A6"/>
    <w:rsid w:val="00FB54A3"/>
    <w:rsid w:val="00FD20DF"/>
    <w:rsid w:val="00FE4519"/>
    <w:rsid w:val="00FE4E8F"/>
    <w:rsid w:val="00FE59D7"/>
    <w:rsid w:val="00FE5B26"/>
    <w:rsid w:val="00FF6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  <w14:docId w14:val="6439A006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111E"/>
    <w:pPr>
      <w:suppressAutoHyphens/>
      <w:overflowPunct w:val="false"/>
      <w:spacing w:lineRule="auto" w:line="240" w:after="0"/>
    </w:pPr>
    <w:rPr>
      <w:rFonts w:cs="Times New Roman" w:eastAsia="Times New Roman" w:hAnsi="Times New Roman" w:ascii="Times New Roman"/>
      <w:color w:val="00000A"/>
      <w:sz w:val="24"/>
      <w:szCs w:val="24"/>
      <w:lang w:eastAsia="zh-CN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F111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111E"/>
    <w:rPr>
      <w:rFonts w:cs="Times New Roman" w:eastAsia="Times New Roman" w:hAnsi="Times New Roman" w:ascii="Times New Roman"/>
      <w:color w:val="00000A"/>
      <w:sz w:val="24"/>
      <w:szCs w:val="24"/>
      <w:lang w:eastAsia="zh-CN" w:val="en-US"/>
    </w:rPr>
  </w:style>
  <w:style w:styleId="Podnoje" w:type="paragraph">
    <w:name w:val="footer"/>
    <w:basedOn w:val="Normal"/>
    <w:link w:val="PodnojeChar"/>
    <w:uiPriority w:val="99"/>
    <w:unhideWhenUsed/>
    <w:rsid w:val="000F111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111E"/>
    <w:rPr>
      <w:rFonts w:cs="Times New Roman" w:eastAsia="Times New Roman" w:hAnsi="Times New Roman" w:ascii="Times New Roman"/>
      <w:color w:val="00000A"/>
      <w:sz w:val="24"/>
      <w:szCs w:val="24"/>
      <w:lang w:eastAsia="zh-CN" w:val="en-US"/>
    </w:rPr>
  </w:style>
  <w:style w:styleId="Odlomakpopisa" w:type="paragraph">
    <w:name w:val="List Paragraph"/>
    <w:basedOn w:val="Normal"/>
    <w:uiPriority w:val="34"/>
    <w:qFormat/>
    <w:rsid w:val="00D61054"/>
    <w:pPr>
      <w:ind w:left="720"/>
      <w:contextualSpacing/>
    </w:pPr>
  </w:style>
  <w:style w:customStyle="true" w:styleId="input-large" w:type="character">
    <w:name w:val="input-large"/>
    <w:basedOn w:val="Zadanifontodlomka"/>
    <w:rsid w:val="00B32C19"/>
  </w:style>
  <w:style w:styleId="Hiperveza" w:type="character">
    <w:name w:val="Hyperlink"/>
    <w:basedOn w:val="Zadanifontodlomka"/>
    <w:uiPriority w:val="99"/>
    <w:semiHidden/>
    <w:unhideWhenUsed/>
    <w:rsid w:val="00DD10A6"/>
    <w:rPr>
      <w:color w:val="0000FF"/>
      <w:u w:val="single"/>
    </w:rPr>
  </w:style>
  <w:style w:styleId="Reetkatablice" w:type="table">
    <w:name w:val="Table Grid"/>
    <w:basedOn w:val="Obinatablica"/>
    <w:uiPriority w:val="39"/>
    <w:rsid w:val="00D87BC6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D08AC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08AC"/>
    <w:rPr>
      <w:rFonts w:cs="Segoe UI" w:eastAsia="Times New Roman" w:hAnsi="Segoe UI" w:ascii="Segoe UI"/>
      <w:color w:val="00000A"/>
      <w:sz w:val="18"/>
      <w:szCs w:val="18"/>
      <w:lang w:eastAsia="zh-CN" w:val="en-US"/>
    </w:rPr>
  </w:style>
  <w:style w:styleId="Tekstrezerviranogmjesta" w:type="character">
    <w:name w:val="Placeholder Text"/>
    <w:basedOn w:val="Zadanifontodlomka"/>
    <w:uiPriority w:val="99"/>
    <w:semiHidden/>
    <w:rsid w:val="00BE47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475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4757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4757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4757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111E"/>
    <w:pPr>
      <w:suppressAutoHyphens/>
      <w:overflowPunct w:val="0"/>
      <w:spacing w:after="0" w:line="240" w:lineRule="auto"/>
    </w:pPr>
    <w:rPr>
      <w:rFonts w:ascii="Times New Roman" w:cs="Times New Roman" w:eastAsia="Times New Roman" w:hAnsi="Times New Roman"/>
      <w:color w:val="00000A"/>
      <w:sz w:val="24"/>
      <w:szCs w:val="24"/>
      <w:lang w:eastAsia="zh-CN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F111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111E"/>
    <w:rPr>
      <w:rFonts w:ascii="Times New Roman" w:cs="Times New Roman" w:eastAsia="Times New Roman" w:hAnsi="Times New Roman"/>
      <w:color w:val="00000A"/>
      <w:sz w:val="24"/>
      <w:szCs w:val="24"/>
      <w:lang w:eastAsia="zh-CN" w:val="en-US"/>
    </w:rPr>
  </w:style>
  <w:style w:styleId="Podnoje" w:type="paragraph">
    <w:name w:val="footer"/>
    <w:basedOn w:val="Normal"/>
    <w:link w:val="PodnojeChar"/>
    <w:uiPriority w:val="99"/>
    <w:unhideWhenUsed/>
    <w:rsid w:val="000F111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111E"/>
    <w:rPr>
      <w:rFonts w:ascii="Times New Roman" w:cs="Times New Roman" w:eastAsia="Times New Roman" w:hAnsi="Times New Roman"/>
      <w:color w:val="00000A"/>
      <w:sz w:val="24"/>
      <w:szCs w:val="24"/>
      <w:lang w:eastAsia="zh-CN" w:val="en-US"/>
    </w:rPr>
  </w:style>
  <w:style w:styleId="Odlomakpopisa" w:type="paragraph">
    <w:name w:val="List Paragraph"/>
    <w:basedOn w:val="Normal"/>
    <w:uiPriority w:val="34"/>
    <w:qFormat/>
    <w:rsid w:val="00D61054"/>
    <w:pPr>
      <w:ind w:left="720"/>
      <w:contextualSpacing/>
    </w:pPr>
  </w:style>
  <w:style w:customStyle="1" w:styleId="input-large" w:type="character">
    <w:name w:val="input-large"/>
    <w:basedOn w:val="Zadanifontodlomka"/>
    <w:rsid w:val="00B32C19"/>
  </w:style>
  <w:style w:styleId="Hiperveza" w:type="character">
    <w:name w:val="Hyperlink"/>
    <w:basedOn w:val="Zadanifontodlomka"/>
    <w:uiPriority w:val="99"/>
    <w:semiHidden/>
    <w:unhideWhenUsed/>
    <w:rsid w:val="00DD10A6"/>
    <w:rPr>
      <w:color w:val="0000FF"/>
      <w:u w:val="single"/>
    </w:rPr>
  </w:style>
  <w:style w:styleId="Reetkatablice" w:type="table">
    <w:name w:val="Table Grid"/>
    <w:basedOn w:val="Obinatablica"/>
    <w:uiPriority w:val="39"/>
    <w:rsid w:val="00D87BC6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D08AC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08AC"/>
    <w:rPr>
      <w:rFonts w:ascii="Segoe UI" w:cs="Segoe UI" w:eastAsia="Times New Roman" w:hAnsi="Segoe UI"/>
      <w:color w:val="00000A"/>
      <w:sz w:val="18"/>
      <w:szCs w:val="18"/>
      <w:lang w:eastAsia="zh-CN" w:val="en-US"/>
    </w:rPr>
  </w:style>
  <w:style w:styleId="Tekstrezerviranogmjesta" w:type="character">
    <w:name w:val="Placeholder Text"/>
    <w:basedOn w:val="Zadanifontodlomka"/>
    <w:uiPriority w:val="99"/>
    <w:semiHidden/>
    <w:rsid w:val="00BE47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475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4757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4757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4757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086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82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61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863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322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2467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722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317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313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9115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0434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161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640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3588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747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3149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681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5130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4983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347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855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919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589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6329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20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682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073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96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789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362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6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3110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4E4799-14D3-4588-8C7F-6EDB97D680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1280</properties:Words>
  <properties:Characters>7993</properties:Characters>
  <properties:Lines>709</properties:Lines>
  <properties:Paragraphs>232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2019-02-20T11:39:00Z</dcterms:created>
  <dc:creator>Jelenko Lehki</dc:creator>
  <cp:lastModifiedBy>Vinka Mihalinčić</cp:lastModifiedBy>
  <cp:lastPrinted>2018-04-11T16:28:00Z</cp:lastPrinted>
  <dcterms:modified xmlns:xsi="http://www.w3.org/2001/XMLSchema-instance" xsi:type="dcterms:W3CDTF">2019-02-20T13:36:00Z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St-2742/2018-5 / Podnesak - Podnesak (vile baredine - Izvješće - izvještajno ročište 16-02-2019.docx)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