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0eb1" w14:paraId="af20eb1" w:rsidRDefault="00FF3DAF" w:rsidP="00B542FA" w:rsidR="00DA4219" w:rsidRPr="00DA4219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DA4219" w:rsidRPr="00DA421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3644" w:rsidP="00B8726A" w:rsidR="009A3644" w:rsidRPr="00DA4219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DA4219">
        <w:rPr>
          <w:rFonts w:cs="Times New Roman" w:hAnsi="Times New Roman" w:ascii="Times New Roman"/>
          <w:sz w:val="24"/>
        </w:rPr>
        <w:t>REPUBLIKA HRVATSKA</w:t>
      </w:r>
    </w:p>
    <w:p w:rsidRDefault="009A3644" w:rsidP="00177D52" w:rsidR="009A3644" w:rsidRPr="00DA4219">
      <w:pPr>
        <w:jc w:val="both"/>
      </w:pPr>
      <w:r w:rsidRPr="00DA4219">
        <w:t>Trgovački sud u Zagrebu</w:t>
      </w:r>
    </w:p>
    <w:p w:rsidRDefault="009A3644" w:rsidP="00177D52" w:rsidR="009A3644" w:rsidRPr="00DA4219">
      <w:pPr>
        <w:jc w:val="both"/>
      </w:pPr>
      <w:r w:rsidRPr="00DA4219">
        <w:t xml:space="preserve">Zagreb, </w:t>
      </w:r>
      <w:proofErr w:type="spellStart"/>
      <w:r w:rsidRPr="00DA4219">
        <w:t>Amruševa</w:t>
      </w:r>
      <w:proofErr w:type="spellEnd"/>
      <w:r w:rsidRPr="00DA4219">
        <w:t xml:space="preserve"> 2/II                                               </w:t>
      </w:r>
      <w:r w:rsidR="00177D52" w:rsidRPr="00DA4219">
        <w:t xml:space="preserve">       </w:t>
      </w:r>
      <w:r w:rsidR="00B8726A" w:rsidRPr="00DA4219">
        <w:t xml:space="preserve">             </w:t>
      </w:r>
      <w:r w:rsidR="00B8726A" w:rsidRPr="00DA4219">
        <w:tab/>
        <w:t xml:space="preserve">               </w:t>
      </w:r>
      <w:r w:rsidR="00177D52" w:rsidRPr="00DA4219">
        <w:t xml:space="preserve"> 67.</w:t>
      </w:r>
      <w:r w:rsidRPr="00DA4219">
        <w:t xml:space="preserve"> St-</w:t>
      </w:r>
      <w:r w:rsidR="006D7F3C">
        <w:t>2066/16</w:t>
      </w:r>
      <w:r w:rsidR="00FF3DAF">
        <w:t>-61</w:t>
      </w:r>
    </w:p>
    <w:p w:rsidRDefault="00177D52" w:rsidP="00177D52" w:rsidR="00177D52" w:rsidRPr="00DA4219">
      <w:pPr>
        <w:jc w:val="both"/>
        <w:rPr>
          <w:b/>
        </w:rPr>
      </w:pPr>
    </w:p>
    <w:p w:rsidRDefault="009A3644" w:rsidP="00177D52" w:rsidR="009A3644" w:rsidRPr="00DA4219">
      <w:pPr>
        <w:jc w:val="center"/>
      </w:pPr>
      <w:r w:rsidRPr="00DA4219">
        <w:t xml:space="preserve">Z A K LJ U Č A K </w:t>
      </w:r>
      <w:r w:rsidR="0080272D" w:rsidRPr="00DA4219">
        <w:t xml:space="preserve">   </w:t>
      </w:r>
    </w:p>
    <w:p w:rsidRDefault="00177D52" w:rsidP="00177D52" w:rsidR="00177D52" w:rsidRPr="00DA4219">
      <w:pPr>
        <w:jc w:val="both"/>
        <w:rPr>
          <w:b/>
        </w:rPr>
      </w:pPr>
    </w:p>
    <w:p w:rsidRDefault="00F80C12" w:rsidP="00E21563" w:rsidR="00177D52" w:rsidRPr="00DA4219">
      <w:pPr>
        <w:ind w:firstLine="708"/>
        <w:jc w:val="both"/>
      </w:pPr>
      <w:r w:rsidRPr="00F80C12">
        <w:t xml:space="preserve">Trgovački sud u Zagrebu, po sucu Gordanu </w:t>
      </w:r>
      <w:proofErr w:type="spellStart"/>
      <w:r w:rsidRPr="00F80C12">
        <w:t>Zubaku</w:t>
      </w:r>
      <w:proofErr w:type="spellEnd"/>
      <w:r w:rsidRPr="00F80C12">
        <w:t xml:space="preserve">, u stečajnom postupku nad dužnikom </w:t>
      </w:r>
      <w:r w:rsidR="006D7F3C" w:rsidRPr="006D7F3C">
        <w:rPr>
          <w:bCs/>
          <w:lang w:val="pt-BR"/>
        </w:rPr>
        <w:t>MAMUZA d.o.o. u stečaju, Dugo Selo, Laznice 8, OIB: 03926181984</w:t>
      </w:r>
      <w:r w:rsidR="001461C8">
        <w:t xml:space="preserve">, </w:t>
      </w:r>
      <w:r>
        <w:t xml:space="preserve">21. </w:t>
      </w:r>
      <w:r w:rsidR="00AC6A49">
        <w:t>kolovoza</w:t>
      </w:r>
      <w:r w:rsidR="00B9438E" w:rsidRPr="00B9438E">
        <w:t xml:space="preserve"> 2018</w:t>
      </w:r>
      <w:r w:rsidR="00B9438E">
        <w:t>.</w:t>
      </w:r>
      <w:r w:rsidR="00177D52" w:rsidRPr="00DA4219">
        <w:t>,</w:t>
      </w:r>
    </w:p>
    <w:p w:rsidRDefault="001461C8" w:rsidP="00177D52" w:rsidR="001461C8">
      <w:pPr>
        <w:jc w:val="center"/>
      </w:pPr>
    </w:p>
    <w:p w:rsidRDefault="00177D52" w:rsidP="00177D52" w:rsidR="009A3644" w:rsidRPr="00DA4219">
      <w:pPr>
        <w:jc w:val="center"/>
      </w:pPr>
      <w:r w:rsidRPr="00DA4219">
        <w:t>z a k</w:t>
      </w:r>
      <w:r w:rsidR="009A3644" w:rsidRPr="00DA4219">
        <w:t xml:space="preserve"> l j u č i o   j e</w:t>
      </w:r>
    </w:p>
    <w:p w:rsidRDefault="00177D52" w:rsidP="00177D52" w:rsidR="00177D52" w:rsidRPr="00DA4219">
      <w:pPr>
        <w:jc w:val="both"/>
        <w:rPr>
          <w:b/>
        </w:rPr>
      </w:pPr>
    </w:p>
    <w:p w:rsidRDefault="00177D52" w:rsidP="00A95E0C" w:rsidR="00887F82" w:rsidRPr="00DA4219">
      <w:pPr>
        <w:ind w:firstLine="708"/>
        <w:jc w:val="both"/>
      </w:pPr>
      <w:r w:rsidRPr="00DA4219">
        <w:t xml:space="preserve">I. </w:t>
      </w:r>
      <w:r w:rsidR="00AC6A49" w:rsidRPr="00AC6A49">
        <w:t>Nekretnina u vlasništvu stečajnog dužnika upisana u zemljišnim knjigama Općinskog građanskog suda u Zagrebu, zemljišnoknjižni odjel Sesvete, i to u:</w:t>
      </w:r>
      <w:r w:rsidR="00AC6A49" w:rsidRPr="00AC6A49">
        <w:rPr>
          <w:lang w:val="pt-BR"/>
        </w:rPr>
        <w:t xml:space="preserve"> </w:t>
      </w:r>
      <w:proofErr w:type="spellStart"/>
      <w:r w:rsidR="00AC6A49" w:rsidRPr="00AC6A49">
        <w:t>zk</w:t>
      </w:r>
      <w:proofErr w:type="spellEnd"/>
      <w:r w:rsidR="00AC6A49" w:rsidRPr="00AC6A49">
        <w:rPr>
          <w:b/>
        </w:rPr>
        <w:t>.</w:t>
      </w:r>
      <w:r w:rsidR="00AC6A49" w:rsidRPr="00AC6A49">
        <w:t xml:space="preserve"> ul. br. 2573, k.o. Sesvetski </w:t>
      </w:r>
      <w:proofErr w:type="spellStart"/>
      <w:r w:rsidR="00AC6A49" w:rsidRPr="00AC6A49">
        <w:t>Kraljevec</w:t>
      </w:r>
      <w:proofErr w:type="spellEnd"/>
      <w:r w:rsidR="00AC6A49" w:rsidRPr="00AC6A49">
        <w:t>, k. č. br. 3629, u naravi dvorište Dugoselska cesta 679 m2 i zgrada br. 123 Dugoselska cesta površine 324 m2, sve ukupne površine 1003 m2</w:t>
      </w:r>
      <w:r w:rsidR="002D5636" w:rsidRPr="00DA4219">
        <w:t xml:space="preserve">, </w:t>
      </w:r>
      <w:r w:rsidR="00AC6A49">
        <w:t>predaje</w:t>
      </w:r>
      <w:r w:rsidR="00CD3061" w:rsidRPr="00DA4219">
        <w:t xml:space="preserve"> se kupc</w:t>
      </w:r>
      <w:r w:rsidR="002271A8" w:rsidRPr="00DA4219">
        <w:t>u</w:t>
      </w:r>
      <w:r w:rsidR="00887F82" w:rsidRPr="00DA4219">
        <w:t>:</w:t>
      </w:r>
      <w:r w:rsidR="00CD3061" w:rsidRPr="00DA4219">
        <w:t xml:space="preserve"> </w:t>
      </w:r>
      <w:r w:rsidR="00A95E0C">
        <w:t xml:space="preserve"> </w:t>
      </w:r>
      <w:r w:rsidR="00AC6A49" w:rsidRPr="00AC6A49">
        <w:t xml:space="preserve">Stjepanu </w:t>
      </w:r>
      <w:proofErr w:type="spellStart"/>
      <w:r w:rsidR="00AC6A49" w:rsidRPr="00AC6A49">
        <w:t>Žuljiću</w:t>
      </w:r>
      <w:proofErr w:type="spellEnd"/>
      <w:r w:rsidR="00AC6A49" w:rsidRPr="00AC6A49">
        <w:t xml:space="preserve"> iz Velike Gorice, Sisačka 16, OIB: 86416796158</w:t>
      </w:r>
      <w:r w:rsidR="006607FA" w:rsidRPr="00DA4219">
        <w:t>.</w:t>
      </w:r>
    </w:p>
    <w:p w:rsidRDefault="009A3644" w:rsidP="00887F82" w:rsidR="00671589" w:rsidRPr="00DA4219">
      <w:pPr>
        <w:ind w:firstLine="708"/>
        <w:jc w:val="both"/>
      </w:pPr>
      <w:r w:rsidRPr="00DA4219">
        <w:rPr>
          <w:b/>
        </w:rPr>
        <w:t xml:space="preserve">   </w:t>
      </w:r>
    </w:p>
    <w:p w:rsidRDefault="00671589" w:rsidP="00177D52" w:rsidR="00887F82" w:rsidRPr="00DA4219">
      <w:pPr>
        <w:ind w:firstLine="708"/>
        <w:jc w:val="both"/>
      </w:pPr>
      <w:r w:rsidRPr="00DA4219">
        <w:t>II</w:t>
      </w:r>
      <w:r w:rsidR="00177D52" w:rsidRPr="00DA4219">
        <w:t>.</w:t>
      </w:r>
      <w:r w:rsidR="00960E18" w:rsidRPr="00DA4219">
        <w:t xml:space="preserve"> </w:t>
      </w:r>
      <w:r w:rsidRPr="00DA4219">
        <w:t xml:space="preserve">Rješenje o dosudi postalo je pravomoćno dana </w:t>
      </w:r>
      <w:r w:rsidR="00AC6A49">
        <w:t>19. srpnja</w:t>
      </w:r>
      <w:r w:rsidRPr="00DA4219">
        <w:t xml:space="preserve"> 201</w:t>
      </w:r>
      <w:r w:rsidR="0076339C">
        <w:t>8</w:t>
      </w:r>
      <w:r w:rsidR="00177D52" w:rsidRPr="00DA4219">
        <w:t>.</w:t>
      </w:r>
      <w:r w:rsidR="002271A8" w:rsidRPr="00DA4219">
        <w:t xml:space="preserve"> te je</w:t>
      </w:r>
      <w:r w:rsidR="00887F82" w:rsidRPr="00DA4219">
        <w:t xml:space="preserve"> kup</w:t>
      </w:r>
      <w:r w:rsidR="002271A8" w:rsidRPr="00DA4219">
        <w:t>a</w:t>
      </w:r>
      <w:r w:rsidR="007A1E69" w:rsidRPr="00DA4219">
        <w:t>c</w:t>
      </w:r>
      <w:r w:rsidR="002271A8" w:rsidRPr="00DA4219">
        <w:t xml:space="preserve"> u cijelosti </w:t>
      </w:r>
      <w:r w:rsidR="00373F65">
        <w:t xml:space="preserve">položio </w:t>
      </w:r>
      <w:proofErr w:type="spellStart"/>
      <w:r w:rsidR="00373F65">
        <w:t>kupovninu</w:t>
      </w:r>
      <w:proofErr w:type="spellEnd"/>
      <w:r w:rsidR="00887F82" w:rsidRPr="00DA4219">
        <w:t>.</w:t>
      </w:r>
    </w:p>
    <w:p w:rsidRDefault="00B3512F" w:rsidP="00177D52" w:rsidR="00B3512F" w:rsidRPr="00DA4219">
      <w:pPr>
        <w:jc w:val="both"/>
      </w:pPr>
    </w:p>
    <w:p w:rsidRDefault="00B3512F" w:rsidP="006C24EA" w:rsidR="00B3512F" w:rsidRPr="00DA4219">
      <w:pPr>
        <w:jc w:val="center"/>
      </w:pPr>
      <w:r w:rsidRPr="00DA4219">
        <w:t>Obrazloženje</w:t>
      </w:r>
    </w:p>
    <w:p w:rsidRDefault="00B3512F" w:rsidP="00177D52" w:rsidR="00B3512F" w:rsidRPr="00DA4219">
      <w:pPr>
        <w:jc w:val="both"/>
      </w:pPr>
    </w:p>
    <w:p w:rsidRDefault="00B3512F" w:rsidP="00177D52" w:rsidR="00B3512F" w:rsidRPr="00DA4219">
      <w:pPr>
        <w:jc w:val="both"/>
      </w:pPr>
      <w:r w:rsidRPr="00DA4219">
        <w:tab/>
      </w:r>
      <w:r w:rsidR="000309D0" w:rsidRPr="00DA4219">
        <w:t>S obzirom na to da je</w:t>
      </w:r>
      <w:r w:rsidR="001461C8">
        <w:t xml:space="preserve"> rješenje o dosudi nekretnine opisane</w:t>
      </w:r>
      <w:r w:rsidR="002D5636" w:rsidRPr="00DA4219">
        <w:t xml:space="preserve"> u izreci</w:t>
      </w:r>
      <w:r w:rsidR="007701F3" w:rsidRPr="00DA4219">
        <w:t xml:space="preserve">, </w:t>
      </w:r>
      <w:r w:rsidR="00CD3061" w:rsidRPr="00DA4219">
        <w:t xml:space="preserve">postalo pravomoćno </w:t>
      </w:r>
      <w:r w:rsidR="00AC20E1">
        <w:t>1</w:t>
      </w:r>
      <w:r w:rsidR="001461C8">
        <w:t>9. srpnja</w:t>
      </w:r>
      <w:r w:rsidR="0076339C" w:rsidRPr="0076339C">
        <w:t xml:space="preserve"> 2018</w:t>
      </w:r>
      <w:r w:rsidR="00887F82" w:rsidRPr="00DA4219">
        <w:t>.,</w:t>
      </w:r>
      <w:r w:rsidR="00373F65">
        <w:t xml:space="preserve"> a</w:t>
      </w:r>
      <w:r w:rsidR="00887F82" w:rsidRPr="00DA4219">
        <w:t xml:space="preserve"> </w:t>
      </w:r>
      <w:r w:rsidR="00373F65" w:rsidRPr="00373F65">
        <w:t>kupac</w:t>
      </w:r>
      <w:r w:rsidR="00373F65">
        <w:t xml:space="preserve"> je</w:t>
      </w:r>
      <w:r w:rsidR="00373F65" w:rsidRPr="00373F65">
        <w:t xml:space="preserve"> </w:t>
      </w:r>
      <w:r w:rsidR="0076339C">
        <w:t xml:space="preserve">u cijelosti uplatio </w:t>
      </w:r>
      <w:proofErr w:type="spellStart"/>
      <w:r w:rsidR="0076339C">
        <w:t>kupovninu</w:t>
      </w:r>
      <w:proofErr w:type="spellEnd"/>
      <w:r w:rsidR="0076339C">
        <w:t>, s</w:t>
      </w:r>
      <w:r w:rsidR="00373F65">
        <w:t>toga je</w:t>
      </w:r>
      <w:r w:rsidRPr="00DA4219">
        <w:t xml:space="preserve"> u skladu s odredb</w:t>
      </w:r>
      <w:r w:rsidR="008B2E37" w:rsidRPr="00DA4219">
        <w:t>om</w:t>
      </w:r>
      <w:r w:rsidRPr="00DA4219">
        <w:t xml:space="preserve"> čl. </w:t>
      </w:r>
      <w:r w:rsidR="006607FA" w:rsidRPr="00DA4219">
        <w:t>108. st. 1</w:t>
      </w:r>
      <w:r w:rsidR="008B2E37" w:rsidRPr="00DA4219">
        <w:t>.</w:t>
      </w:r>
      <w:r w:rsidRPr="00DA4219">
        <w:t xml:space="preserve"> Ovršnog zakona</w:t>
      </w:r>
      <w:r w:rsidR="002271A8" w:rsidRPr="00DA4219">
        <w:t xml:space="preserve"> </w:t>
      </w:r>
      <w:r w:rsidR="006607FA" w:rsidRPr="00DA4219">
        <w:t>Ovršnog zakona („Nar</w:t>
      </w:r>
      <w:r w:rsidR="00373F65">
        <w:t>odne novine“ br. 112/12, 25/13,</w:t>
      </w:r>
      <w:r w:rsidR="006607FA" w:rsidRPr="00DA4219">
        <w:t xml:space="preserve"> 93/14</w:t>
      </w:r>
      <w:r w:rsidR="00373F65">
        <w:t>, 55/16 i 73/17,</w:t>
      </w:r>
      <w:r w:rsidR="006607FA" w:rsidRPr="00DA4219">
        <w:t xml:space="preserve"> dalje: OZ)</w:t>
      </w:r>
      <w:r w:rsidR="0076339C">
        <w:t xml:space="preserve"> u vezi sa Stečajnim zakonom ("Narodne novine" broj 71/15 i 104/17)</w:t>
      </w:r>
      <w:r w:rsidRPr="00DA4219">
        <w:t xml:space="preserve">, </w:t>
      </w:r>
      <w:r w:rsidR="002D5636" w:rsidRPr="00DA4219">
        <w:t>sud odlučio</w:t>
      </w:r>
      <w:r w:rsidRPr="00DA4219">
        <w:t xml:space="preserve"> kao u izreci.</w:t>
      </w:r>
    </w:p>
    <w:p w:rsidRDefault="00B3512F" w:rsidP="00177D52" w:rsidR="00B3512F" w:rsidRPr="00DA4219">
      <w:pPr>
        <w:jc w:val="both"/>
      </w:pPr>
      <w:r w:rsidRPr="00DA4219">
        <w:tab/>
      </w:r>
      <w:r w:rsidRPr="00DA4219">
        <w:tab/>
      </w:r>
      <w:r w:rsidRPr="00DA4219">
        <w:tab/>
      </w:r>
      <w:r w:rsidRPr="00DA4219">
        <w:tab/>
      </w:r>
    </w:p>
    <w:p w:rsidRDefault="00CD3061" w:rsidP="000309D0" w:rsidR="009A3644" w:rsidRPr="00DA4219">
      <w:pPr>
        <w:jc w:val="center"/>
      </w:pPr>
      <w:r w:rsidRPr="00DA4219">
        <w:t xml:space="preserve">U Zagrebu </w:t>
      </w:r>
      <w:r w:rsidR="001461C8" w:rsidRPr="001461C8">
        <w:t>21. kolovoza</w:t>
      </w:r>
      <w:r w:rsidR="001461C8">
        <w:t xml:space="preserve"> </w:t>
      </w:r>
      <w:r w:rsidR="00E21563" w:rsidRPr="00E21563">
        <w:t>2018</w:t>
      </w:r>
      <w:r w:rsidR="009A3644" w:rsidRPr="00DA4219">
        <w:t xml:space="preserve">. </w:t>
      </w:r>
    </w:p>
    <w:p w:rsidRDefault="009A3644" w:rsidP="00177D52" w:rsidR="009A3644" w:rsidRPr="00DA4219">
      <w:pPr>
        <w:jc w:val="both"/>
      </w:pPr>
    </w:p>
    <w:p w:rsidRDefault="00DA4219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 w:rsidRPr="00DA4219">
        <w:rPr>
          <w:rFonts w:cs="Times New Roman" w:hAnsi="Times New Roman" w:ascii="Times New Roman"/>
          <w:sz w:val="24"/>
        </w:rPr>
        <w:t xml:space="preserve">            SUDAC:</w:t>
      </w:r>
    </w:p>
    <w:p w:rsidRDefault="00D96FB6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Gordan Zubak,v.r.</w:t>
      </w:r>
    </w:p>
    <w:p w:rsidRDefault="00DA4219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</w:p>
    <w:p w:rsidRDefault="009A3644" w:rsidP="00177D52" w:rsidR="009A3644" w:rsidRPr="00DA4219">
      <w:pPr>
        <w:jc w:val="both"/>
      </w:pPr>
      <w:r w:rsidRPr="00DA4219">
        <w:t>Pouka o pravnom lijeku:</w:t>
      </w:r>
    </w:p>
    <w:p w:rsidRDefault="00945C2C" w:rsidP="00177D52" w:rsidR="00DA4219" w:rsidRPr="00DA4219">
      <w:pPr>
        <w:jc w:val="both"/>
      </w:pPr>
      <w:r w:rsidRPr="00DA4219">
        <w:t>Protiv ovog zaključka</w:t>
      </w:r>
      <w:r w:rsidR="009A3644" w:rsidRPr="00DA4219">
        <w:t xml:space="preserve"> nije dopušten pravni lijek</w:t>
      </w:r>
      <w:r w:rsidR="00C643EE" w:rsidRPr="00DA4219">
        <w:t>.</w:t>
      </w:r>
    </w:p>
    <w:p w:rsidRDefault="00FF3DAF" w:rsidP="00177D52" w:rsidR="00FF3DAF">
      <w:pPr>
        <w:jc w:val="both"/>
      </w:pPr>
    </w:p>
    <w:p w:rsidRDefault="00D96FB6" w:rsidP="00400817" w:rsidR="00D96FB6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D96FB6" w:rsidP="00400817" w:rsidR="00D96FB6" w:rsidRPr="00400817">
      <w:pPr>
        <w:ind w:left="5664"/>
      </w:pPr>
      <w:r w:rsidRPr="00400817">
        <w:t xml:space="preserve">        Dijana Hadžić</w:t>
      </w:r>
    </w:p>
    <w:p w:rsidRDefault="00671D1A" w:rsidP="00D96FB6" w:rsidR="00397378" w:rsidRPr="00FF3DAF">
      <w:pPr>
        <w:ind w:left="720"/>
        <w:jc w:val="both"/>
      </w:pPr>
      <w:r w:rsidRPr="00DA4219">
        <w:t xml:space="preserve"> </w:t>
      </w:r>
    </w:p>
    <w:sectPr w:rsidSect="00FF3DAF" w:rsidR="00397378" w:rsidRPr="00FF3DAF">
      <w:headerReference w:type="even" r:id="rId10"/>
      <w:headerReference w:type="default" r:id="rId11"/>
      <w:pgSz w:h="16838" w:w="11906"/>
      <w:pgMar w:gutter="0" w:footer="709" w:header="709" w:left="1440" w:bottom="899" w:right="1286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3D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3DAF" w:rsidP="00910BA9" w:rsidR="007701F3" w:rsidRPr="008B2E37">
    <w:r>
      <w:tab/>
    </w:r>
    <w:r>
      <w:tab/>
    </w:r>
    <w:r>
      <w:tab/>
    </w:r>
    <w:r>
      <w:tab/>
    </w:r>
    <w:r>
      <w:tab/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1461C8"/>
    <w:rsid w:val="00177D52"/>
    <w:rsid w:val="002271A8"/>
    <w:rsid w:val="002D5636"/>
    <w:rsid w:val="00306D99"/>
    <w:rsid w:val="00311A2B"/>
    <w:rsid w:val="00316D41"/>
    <w:rsid w:val="0032747C"/>
    <w:rsid w:val="00350F46"/>
    <w:rsid w:val="003536E4"/>
    <w:rsid w:val="00373F65"/>
    <w:rsid w:val="00384D42"/>
    <w:rsid w:val="00397378"/>
    <w:rsid w:val="00467759"/>
    <w:rsid w:val="004A0B02"/>
    <w:rsid w:val="004D0836"/>
    <w:rsid w:val="00550E4D"/>
    <w:rsid w:val="005773A5"/>
    <w:rsid w:val="005B6782"/>
    <w:rsid w:val="006607FA"/>
    <w:rsid w:val="00667DE3"/>
    <w:rsid w:val="006709F0"/>
    <w:rsid w:val="00671589"/>
    <w:rsid w:val="00671D1A"/>
    <w:rsid w:val="00682771"/>
    <w:rsid w:val="006C24EA"/>
    <w:rsid w:val="006D7F3C"/>
    <w:rsid w:val="0076339C"/>
    <w:rsid w:val="007701F3"/>
    <w:rsid w:val="00774BAB"/>
    <w:rsid w:val="00781805"/>
    <w:rsid w:val="0079562A"/>
    <w:rsid w:val="007A1E69"/>
    <w:rsid w:val="0080272D"/>
    <w:rsid w:val="0087612B"/>
    <w:rsid w:val="00887F82"/>
    <w:rsid w:val="008B2E37"/>
    <w:rsid w:val="00910BA9"/>
    <w:rsid w:val="00945C2C"/>
    <w:rsid w:val="00960E18"/>
    <w:rsid w:val="009854D6"/>
    <w:rsid w:val="009A3644"/>
    <w:rsid w:val="009B1DAE"/>
    <w:rsid w:val="009E07E4"/>
    <w:rsid w:val="00A7643B"/>
    <w:rsid w:val="00A95E0C"/>
    <w:rsid w:val="00AC20E1"/>
    <w:rsid w:val="00AC6A49"/>
    <w:rsid w:val="00AF24B5"/>
    <w:rsid w:val="00B10ADE"/>
    <w:rsid w:val="00B3512F"/>
    <w:rsid w:val="00B730DE"/>
    <w:rsid w:val="00B8726A"/>
    <w:rsid w:val="00B9438E"/>
    <w:rsid w:val="00BA1708"/>
    <w:rsid w:val="00BF5311"/>
    <w:rsid w:val="00C13198"/>
    <w:rsid w:val="00C42D99"/>
    <w:rsid w:val="00C643EE"/>
    <w:rsid w:val="00CD3061"/>
    <w:rsid w:val="00CE7083"/>
    <w:rsid w:val="00D96FB6"/>
    <w:rsid w:val="00DA4219"/>
    <w:rsid w:val="00E00B4D"/>
    <w:rsid w:val="00E02ED7"/>
    <w:rsid w:val="00E153D3"/>
    <w:rsid w:val="00E21563"/>
    <w:rsid w:val="00E51951"/>
    <w:rsid w:val="00E55064"/>
    <w:rsid w:val="00E92F8F"/>
    <w:rsid w:val="00EA2D54"/>
    <w:rsid w:val="00EF7640"/>
    <w:rsid w:val="00F1094A"/>
    <w:rsid w:val="00F80C12"/>
    <w:rsid w:val="00FA0AE5"/>
    <w:rsid w:val="00FB487D"/>
    <w:rsid w:val="00FB6A85"/>
    <w:rsid w:val="00FF3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A4219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6F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FB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FB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FB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FB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A4219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6F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FB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FB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FB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FB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52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MAMUZA d.o.o.</izvorni_sadrzaj>
    <derivirana_varijabla naziv="DomainObject.Predmet.ProtustrankaFormated_1">  MAMUZA d.o.o.</derivirana_varijabla>
  </DomainObject.Predmet.ProtustrankaFormated>
  <DomainObject.Predmet.ProtustrankaFormatedOIB>
    <izvorni_sadrzaj>  MAMUZA d.o.o., OIB 03926181984</izvorni_sadrzaj>
    <derivirana_varijabla naziv="DomainObject.Predmet.ProtustrankaFormatedOIB_1">  MAMUZA d.o.o., OIB 03926181984</derivirana_varijabla>
  </DomainObject.Predmet.ProtustrankaFormatedOIB>
  <DomainObject.Predmet.ProtustrankaFormatedWithAdress>
    <izvorni_sadrzaj> MAMUZA d.o.o., Laznice 8, 10370 Dugo Selo</izvorni_sadrzaj>
    <derivirana_varijabla naziv="DomainObject.Predmet.ProtustrankaFormatedWithAdress_1"> MAMUZA d.o.o., Laznice 8, 10370 Dugo Selo</derivirana_varijabla>
  </DomainObject.Predmet.ProtustrankaFormatedWithAdress>
  <DomainObject.Predmet.ProtustrankaFormatedWithAdressOIB>
    <izvorni_sadrzaj> MAMUZA d.o.o., OIB 03926181984, Laznice 8, 10370 Dugo Selo</izvorni_sadrzaj>
    <derivirana_varijabla naziv="DomainObject.Predmet.ProtustrankaFormatedWithAdressOIB_1"> MAMUZA d.o.o., OIB 03926181984, Laznice 8, 10370 Dugo Selo</derivirana_varijabla>
  </DomainObject.Predmet.ProtustrankaFormatedWithAdressOIB>
  <DomainObject.Predmet.ProtustrankaWithAdress>
    <izvorni_sadrzaj>MAMUZA d.o.o. Laznice 8, 10370 Dugo Selo</izvorni_sadrzaj>
    <derivirana_varijabla naziv="DomainObject.Predmet.ProtustrankaWithAdress_1">MAMUZA d.o.o. Laznice 8, 10370 Dugo Selo</derivirana_varijabla>
  </DomainObject.Predmet.ProtustrankaWithAdress>
  <DomainObject.Predmet.ProtustrankaWithAdressOIB>
    <izvorni_sadrzaj>MAMUZA d.o.o., OIB 03926181984, Laznice 8, 10370 Dugo Selo</izvorni_sadrzaj>
    <derivirana_varijabla naziv="DomainObject.Predmet.ProtustrankaWithAdressOIB_1">MAMUZA d.o.o., OIB 03926181984, Laznice 8, 10370 Dugo Selo</derivirana_varijabla>
  </DomainObject.Predmet.ProtustrankaWithAdressOIB>
  <DomainObject.Predmet.ProtustrankaNazivFormated>
    <izvorni_sadrzaj>MAMUZA d.o.o.</izvorni_sadrzaj>
    <derivirana_varijabla naziv="DomainObject.Predmet.ProtustrankaNazivFormated_1">MAMUZA d.o.o.</derivirana_varijabla>
  </DomainObject.Predmet.ProtustrankaNazivFormated>
  <DomainObject.Predmet.ProtustrankaNazivFormatedOIB>
    <izvorni_sadrzaj>MAMUZA d.o.o., OIB 03926181984</izvorni_sadrzaj>
    <derivirana_varijabla naziv="DomainObject.Predmet.ProtustrankaNazivFormatedOIB_1">MAMUZA d.o.o., OIB 03926181984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Mamuza</izvorni_sadrzaj>
    <derivirana_varijabla naziv="DomainObject.Predmet.StrankaFormated_1">  FINA Regionalni centar Zagreb; Zoran Mamuza</derivirana_varijabla>
  </DomainObject.Predmet.StrankaFormated>
  <DomainObject.Predmet.StrankaFormatedOIB>
    <izvorni_sadrzaj>  FINA Regionalni centar Zagreb, OIB 85821130368; Zoran Mamuza, OIB 36246121469</izvorni_sadrzaj>
    <derivirana_varijabla naziv="DomainObject.Predmet.StrankaFormatedOIB_1">  FINA Regionalni centar Zagreb, OIB 85821130368; Zoran Mamuza, OIB 36246121469</derivirana_varijabla>
  </DomainObject.Predmet.StrankaFormatedOIB>
  <DomainObject.Predmet.StrankaFormatedWithAdress>
    <izvorni_sadrzaj> FINA Regionalni centar Zagreb, Trg svibanjskih žrtava 1995. 1, 10000 Zagreb; Zoran Mamuza, Ulica Laznice 8, 10370 Dugo Selo</izvorni_sadrzaj>
    <derivirana_varijabla naziv="DomainObject.Predmet.StrankaFormatedWithAdress_1"> FINA Regionalni centar Zagreb, Trg svibanjskih žrtava 1995. 1, 10000 Zagreb; Zoran Mamuza, Ulica Laznice 8, 10370 Dugo Selo</derivirana_varijabla>
  </DomainObject.Predmet.StrankaFormatedWithAdress>
  <DomainObject.Predmet.StrankaFormatedWithAdressOIB>
    <izvorni_sadrzaj> FINA Regionalni centar Zagreb, OIB 85821130368, Trg svibanjskih žrtava 1995. 1, 10000 Zagreb; Zoran Mamuza, OIB 36246121469, Ulica Laznice 8, 10370 Dugo Selo</izvorni_sadrzaj>
    <derivirana_varijabla naziv="DomainObject.Predmet.StrankaFormatedWithAdressOIB_1"> FINA Regionalni centar Zagreb, OIB 85821130368, Trg svibanjskih žrtava 1995. 1, 10000 Zagreb; Zoran Mamuza, OIB 36246121469, Ulica Laznice 8, 10370 Dugo Selo</derivirana_varijabla>
  </DomainObject.Predmet.StrankaFormatedWithAdressOIB>
  <DomainObject.Predmet.StrankaWithAdress>
    <izvorni_sadrzaj>FINA Regionalni centar Zagreb Trg svibanjskih žrtava 1995. 1,10000 Zagreb,Zoran Mamuza Ulica Laznice 8,10370 Dugo Selo</izvorni_sadrzaj>
    <derivirana_varijabla naziv="DomainObject.Predmet.StrankaWithAdress_1">FINA Regionalni centar Zagreb Trg svibanjskih žrtava 1995. 1,10000 Zagreb,Zoran Mamuza Ulica Laznice 8,10370 Dugo Selo</derivirana_varijabla>
  </DomainObject.Predmet.StrankaWithAdress>
  <DomainObject.Predmet.StrankaWithAdressOIB>
    <izvorni_sadrzaj>FINA Regionalni centar Zagreb, OIB 85821130368, Trg svibanjskih žrtava 1995. 1,10000 Zagreb,Zoran Mamuza, OIB 36246121469, Ulica Laznice 8,10370 Dugo Selo</izvorni_sadrzaj>
    <derivirana_varijabla naziv="DomainObject.Predmet.StrankaWithAdressOIB_1">FINA Regionalni centar Zagreb, OIB 85821130368, Trg svibanjskih žrtava 1995. 1,10000 Zagreb,Zoran Mamuza, OIB 36246121469, Ulica Laznice 8,10370 Dugo Selo</derivirana_varijabla>
  </DomainObject.Predmet.StrankaWithAdressOIB>
  <DomainObject.Predmet.StrankaNazivFormated>
    <izvorni_sadrzaj>FINA Regionalni centar Zagreb,Zoran Mamuza</izvorni_sadrzaj>
    <derivirana_varijabla naziv="DomainObject.Predmet.StrankaNazivFormated_1">FINA Regionalni centar Zagreb,Zoran Mamuza</derivirana_varijabla>
  </DomainObject.Predmet.StrankaNazivFormated>
  <DomainObject.Predmet.StrankaNazivFormatedOIB>
    <izvorni_sadrzaj>FINA Regionalni centar Zagreb, OIB 85821130368,Zoran Mamuza, OIB 36246121469</izvorni_sadrzaj>
    <derivirana_varijabla naziv="DomainObject.Predmet.StrankaNazivFormatedOIB_1">FINA Regionalni centar Zagreb, OIB 85821130368,Zoran Mamuza, OIB 36246121469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Zoran Mamuza</item>
    </izvorni_sadrzaj>
    <derivirana_varijabla naziv="DomainObject.Predmet.StrankaListFormated_1">
      <item>FINA Regionalni centar Zagreb</item>
      <item>Zoran Mamuza</item>
    </derivirana_varijabla>
  </DomainObject.Predmet.StrankaListFormated>
  <DomainObject.Predmet.StrankaListFormatedOIB>
    <izvorni_sadrzaj>
      <item>FINA Regionalni centar Zagreb, OIB 85821130368</item>
      <item>Zoran Mamuza, OIB 36246121469</item>
    </izvorni_sadrzaj>
    <derivirana_varijabla naziv="DomainObject.Predmet.StrankaListFormatedOIB_1">
      <item>FINA Regionalni centar Zagreb, OIB 85821130368</item>
      <item>Zoran Mamuza, OIB 36246121469</item>
    </derivirana_varijabla>
  </DomainObject.Predmet.StrankaListFormatedOIB>
  <DomainObject.Predmet.StrankaListFormatedWithAdress>
    <izvorni_sadrzaj>
      <item>FINA Regionalni centar Zagreb, Trg svibanjskih žrtava 1995. 1, 10000 Zagreb</item>
      <item>Zoran Mamuza, Ulica Laznice 8, 10370 Dugo Selo</item>
    </izvorni_sadrzaj>
    <derivirana_varijabla naziv="DomainObject.Predmet.StrankaListFormatedWithAdress_1">
      <item>FINA Regionalni centar Zagreb, Trg svibanjskih žrtava 1995. 1, 10000 Zagreb</item>
      <item>Zoran Mamuza, Ulica Laznice 8, 10370 Dugo Selo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Mamuza, OIB 36246121469, Ulica Laznice 8, 10370 Dugo Selo</item>
    </izvorni_sadrzaj>
    <derivirana_varijabla naziv="DomainObject.Predmet.StrankaListFormatedWithAdressOIB_1">
      <item>FINA Regionalni centar Zagreb, OIB 85821130368, Trg svibanjskih žrtava 1995. 1, 10000 Zagreb</item>
      <item>Zoran Mamuza, OIB 36246121469, Ulica Laznice 8, 10370 Dugo Selo</item>
    </derivirana_varijabla>
  </DomainObject.Predmet.StrankaListFormatedWithAdressOIB>
  <DomainObject.Predmet.StrankaListNazivFormated>
    <izvorni_sadrzaj>
      <item>FINA Regionalni centar Zagreb</item>
      <item>Zoran Mamuza</item>
    </izvorni_sadrzaj>
    <derivirana_varijabla naziv="DomainObject.Predmet.StrankaListNazivFormated_1">
      <item>FINA Regionalni centar Zagreb</item>
      <item>Zoran Mamuza</item>
    </derivirana_varijabla>
  </DomainObject.Predmet.StrankaListNazivFormated>
  <DomainObject.Predmet.StrankaListNazivFormatedOIB>
    <izvorni_sadrzaj>
      <item>FINA Regionalni centar Zagreb, OIB 85821130368</item>
      <item>Zoran Mamuza, OIB 36246121469</item>
    </izvorni_sadrzaj>
    <derivirana_varijabla naziv="DomainObject.Predmet.StrankaListNazivFormatedOIB_1">
      <item>FINA Regionalni centar Zagreb, OIB 85821130368</item>
      <item>Zoran Mamuza, OIB 36246121469</item>
    </derivirana_varijabla>
  </DomainObject.Predmet.StrankaListNazivFormatedOIB>
  <DomainObject.Predmet.ProtuStrankaListFormated>
    <izvorni_sadrzaj>
      <item>MAMUZA d.o.o.</item>
    </izvorni_sadrzaj>
    <derivirana_varijabla naziv="DomainObject.Predmet.ProtuStrankaListFormated_1">
      <item>MAMUZA d.o.o.</item>
    </derivirana_varijabla>
  </DomainObject.Predmet.ProtuStrankaListFormated>
  <DomainObject.Predmet.ProtuStrankaListFormatedOIB>
    <izvorni_sadrzaj>
      <item>MAMUZA d.o.o., OIB 03926181984</item>
    </izvorni_sadrzaj>
    <derivirana_varijabla naziv="DomainObject.Predmet.ProtuStrankaListFormatedOIB_1">
      <item>MAMUZA d.o.o., OIB 03926181984</item>
    </derivirana_varijabla>
  </DomainObject.Predmet.ProtuStrankaListFormatedOIB>
  <DomainObject.Predmet.ProtuStrankaListFormatedWithAdress>
    <izvorni_sadrzaj>
      <item>MAMUZA d.o.o., Laznice 8, 10370 Dugo Selo</item>
    </izvorni_sadrzaj>
    <derivirana_varijabla naziv="DomainObject.Predmet.ProtuStrankaListFormatedWithAdress_1">
      <item>MAMUZA d.o.o., Laznice 8, 10370 Dugo Selo</item>
    </derivirana_varijabla>
  </DomainObject.Predmet.ProtuStrankaListFormatedWithAdress>
  <DomainObject.Predmet.ProtuStrankaListFormatedWithAdressOIB>
    <izvorni_sadrzaj>
      <item>MAMUZA d.o.o., OIB 03926181984, Laznice 8, 10370 Dugo Selo</item>
    </izvorni_sadrzaj>
    <derivirana_varijabla naziv="DomainObject.Predmet.ProtuStrankaListFormatedWithAdressOIB_1">
      <item>MAMUZA d.o.o., OIB 03926181984, Laznice 8, 10370 Dugo Selo</item>
    </derivirana_varijabla>
  </DomainObject.Predmet.ProtuStrankaListFormatedWithAdressOIB>
  <DomainObject.Predmet.ProtuStrankaListNazivFormated>
    <izvorni_sadrzaj>
      <item>MAMUZA d.o.o.</item>
    </izvorni_sadrzaj>
    <derivirana_varijabla naziv="DomainObject.Predmet.ProtuStrankaListNazivFormated_1">
      <item>MAMUZA d.o.o.</item>
    </derivirana_varijabla>
  </DomainObject.Predmet.ProtuStrankaListNazivFormated>
  <DomainObject.Predmet.ProtuStrankaListNazivFormatedOIB>
    <izvorni_sadrzaj>
      <item>MAMUZA d.o.o., OIB 03926181984</item>
    </izvorni_sadrzaj>
    <derivirana_varijabla naziv="DomainObject.Predmet.ProtuStrankaListNazivFormatedOIB_1">
      <item>MAMUZA d.o.o., OIB 03926181984</item>
    </derivirana_varijabla>
  </DomainObject.Predmet.ProtuStrankaListNazivFormatedOIB>
  <DomainObject.Predmet.OstaliListFormated>
    <izvorni_sadrzaj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</izvorni_sadrzaj>
    <derivirana_varijabla naziv="DomainObject.Predmet.OstaliListFormated_1"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</derivirana_varijabla>
  </DomainObject.Predmet.OstaliListFormated>
  <DomainObject.Predmet.OstaliListFormatedOIB>
    <izvorni_sadrzaj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</izvorni_sadrzaj>
    <derivirana_varijabla naziv="DomainObject.Predmet.OstaliListFormatedOIB_1"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</derivirana_varijabla>
  </DomainObject.Predmet.OstaliListFormatedOIB>
  <DomainObject.Predmet.OstaliListFormatedWithAdress>
    <izvorni_sadrzaj>
      <item>Zoran Mamuza, Ulica Laznice 8, 10370 Dugo Selo</item>
      <item>RBA d.d., Magazinska cesta 69, 10000 Zagreb</item>
      <item>KONIKOM d.o.o., Ulica jablanova 43, 31000 Osijek</item>
      <item>ODVJETNIČKO DRUŠTVO GLAMUZINA &amp; GROŠETA društvo s ograničenom odgovornošću, Trg žrtava fašizma 5, 10000 Zagreb</item>
      <item>Vedran Pajić, Franje Krežme 11, 31000 Osijek</item>
      <item>Ivana Žitnik, Slovenska 2, 10000 Zagreb</item>
      <item>Ana Zelenika, Miramarska Cesta 15b, 10000 Zagreb</item>
    </izvorni_sadrzaj>
    <derivirana_varijabla naziv="DomainObject.Predmet.OstaliListFormatedWithAdress_1">
      <item>Zoran Mamuza, Ulica Laznice 8, 10370 Dugo Selo</item>
      <item>RBA d.d., Magazinska cesta 69, 10000 Zagreb</item>
      <item>KONIKOM d.o.o., Ulica jablanova 43, 31000 Osijek</item>
      <item>ODVJETNIČKO DRUŠTVO GLAMUZINA &amp; GROŠETA društvo s ograničenom odgovornošću, Trg žrtava fašizma 5, 10000 Zagreb</item>
      <item>Vedran Pajić, Franje Krežme 11, 31000 Osijek</item>
      <item>Ivana Žitnik, Slovenska 2, 10000 Zagreb</item>
      <item>Ana Zelenika, Miramarska Cesta 15b, 10000 Zagreb</item>
    </derivirana_varijabla>
  </DomainObject.Predmet.OstaliListFormatedWithAdress>
  <DomainObject.Predmet.OstaliListFormatedWithAdressOIB>
    <izvorni_sadrzaj>
      <item>Zoran Mamuza, OIB 36246121469, Ulica Laznice 8, 10370 Dugo Selo</item>
      <item>RBA d.d., Magazinska cesta 69, 10000 Zagreb</item>
      <item>KONIKOM d.o.o., Ulica jablanova 43, 31000 Osijek</item>
      <item>ODVJETNIČKO DRUŠTVO GLAMUZINA &amp; GROŠETA društvo s ograničenom odgovornošću, OIB 69402757072, Trg žrtava fašizma 5, 10000 Zagreb</item>
      <item>Vedran Pajić, OIB 48066401121, Franje Krežme 11, 31000 Osijek</item>
      <item>Ivana Žitnik, OIB 84887058997, Slovenska 2, 10000 Zagreb</item>
      <item>Ana Zelenika, OIB 60894662988, Miramarska Cesta 15b, 10000 Zagreb</item>
    </izvorni_sadrzaj>
    <derivirana_varijabla naziv="DomainObject.Predmet.OstaliListFormatedWithAdressOIB_1">
      <item>Zoran Mamuza, OIB 36246121469, Ulica Laznice 8, 10370 Dugo Selo</item>
      <item>RBA d.d., Magazinska cesta 69, 10000 Zagreb</item>
      <item>KONIKOM d.o.o., Ulica jablanova 43, 31000 Osijek</item>
      <item>ODVJETNIČKO DRUŠTVO GLAMUZINA &amp; GROŠETA društvo s ograničenom odgovornošću, OIB 69402757072, Trg žrtava fašizma 5, 10000 Zagreb</item>
      <item>Vedran Pajić, OIB 48066401121, Franje Krežme 11, 31000 Osijek</item>
      <item>Ivana Žitnik, OIB 84887058997, Slovenska 2, 10000 Zagreb</item>
      <item>Ana Zelenika, OIB 60894662988, Miramarska Cesta 15b, 10000 Zagreb</item>
    </derivirana_varijabla>
  </DomainObject.Predmet.OstaliListFormatedWithAdressOIB>
  <DomainObject.Predmet.OstaliListNazivFormated>
    <izvorni_sadrzaj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</izvorni_sadrzaj>
    <derivirana_varijabla naziv="DomainObject.Predmet.OstaliListNazivFormated_1"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</derivirana_varijabla>
  </DomainObject.Predmet.OstaliListNazivFormated>
  <DomainObject.Predmet.OstaliListNazivFormatedOIB>
    <izvorni_sadrzaj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</izvorni_sadrzaj>
    <derivirana_varijabla naziv="DomainObject.Predmet.OstaliListNazivFormatedOIB_1"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MAMUZA d.o.o.</izvorni_sadrzaj>
    <derivirana_varijabla naziv="DomainObject.Predmet.ProtustrankaIDrugi_1">MAMUZA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MAMUZA d.o.o., OIB 03926181984, Laznice 8, 10370 Dugo Selo</izvorni_sadrzaj>
    <derivirana_varijabla naziv="DomainObject.Predmet.ProtustrankaIDrugiAdressOIB_1">MAMUZA d.o.o., OIB 03926181984, Laznice 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MAMUZA d.o.o.</item>
      <item>Zoran Mamuza</item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</izvorni_sadrzaj>
    <derivirana_varijabla naziv="DomainObject.Predmet.SudioniciListNaziv_1">
      <item>FINA Regionalni centar Zagreb</item>
      <item>MAMUZA d.o.o.</item>
      <item>Zoran Mamuza</item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</derivirana_varijabla>
  </DomainObject.Predmet.SudioniciListNaziv>
  <DomainObject.Predmet.SudioniciListAdressOIB>
    <izvorni_sadrzaj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  <item>RBA d.d., Magazinska cesta 69,10000 Zagreb</item>
      <item>KONIKOM d.o.o., Ulica jablanova 43,31000 Osijek</item>
      <item>ODVJETNIČKO DRUŠTVO GLAMUZINA &amp; GROŠETA društvo s ograničenom odgovornošću, OIB 69402757072, Trg žrtava fašizma 5,10000 Zagreb</item>
      <item>Vedran Pajić, OIB 48066401121, Franje Krežme 11,31000 Osijek</item>
      <item>Ivana Žitnik, OIB 84887058997, Slovenska 2,10000 Zagreb</item>
      <item>Ana Zelenika, OIB 60894662988, Miramarska Cesta 15b,10000 Zagreb</item>
    </izvorni_sadrzaj>
    <derivirana_varijabla naziv="DomainObject.Predmet.SudioniciListAdressOIB_1"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  <item>RBA d.d., Magazinska cesta 69,10000 Zagreb</item>
      <item>KONIKOM d.o.o., Ulica jablanova 43,31000 Osijek</item>
      <item>ODVJETNIČKO DRUŠTVO GLAMUZINA &amp; GROŠETA društvo s ograničenom odgovornošću, OIB 69402757072, Trg žrtava fašizma 5,10000 Zagreb</item>
      <item>Vedran Pajić, OIB 48066401121, Franje Krežme 11,31000 Osijek</item>
      <item>Ivana Žitnik, OIB 84887058997, Slovenska 2,10000 Zagreb</item>
      <item>Ana Zelenika, OIB 60894662988, Miramarska Cesta 15b,10000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03926181984</item>
      <item>, OIB 36246121469</item>
      <item>, OIB 36246121469</item>
      <item>, OIB null</item>
      <item>, OIB null</item>
      <item>, OIB 69402757072</item>
      <item>, OIB 48066401121</item>
      <item>, OIB 84887058997</item>
      <item>, OIB 60894662988</item>
    </izvorni_sadrzaj>
    <derivirana_varijabla naziv="DomainObject.Predmet.SudioniciListNazivOIB_1">
      <item>, OIB 85821130368</item>
      <item>, OIB 03926181984</item>
      <item>, OIB 36246121469</item>
      <item>, OIB 36246121469</item>
      <item>, OIB null</item>
      <item>, OIB null</item>
      <item>, OIB 69402757072</item>
      <item>, OIB 48066401121</item>
      <item>, OIB 84887058997</item>
      <item>, OIB 60894662988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1168</properties:Characters>
  <properties:Lines>41</properties:Lines>
  <properties:Paragraphs>17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2018-08-21T09:19:00Z</dcterms:created>
  <dc:creator>nribaric</dc:creator>
  <cp:lastModifiedBy>Dijana Hadžić</cp:lastModifiedBy>
  <cp:lastPrinted>2018-08-21T11:24:00Z</cp:lastPrinted>
  <dcterms:modified xmlns:xsi="http://www.w3.org/2001/XMLSchema-instance" xsi:type="dcterms:W3CDTF">2018-08-21T11:29:00Z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(27. zaključak o predaji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