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68cb" w14:paraId="0ab68cb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6A1A04">
        <w:t>738</w:t>
      </w:r>
      <w:r w:rsidR="00501A8B">
        <w:t>/16</w:t>
      </w:r>
      <w:r w:rsidR="006A1A04">
        <w:t>-5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5F4420" w:rsidRPr="005F4420">
        <w:t xml:space="preserve">Financijska agencija Regionalni centar Osijek, za otvaranje stečajnog  postupka nad dužnikom </w:t>
      </w:r>
      <w:r w:rsidR="006A1A04">
        <w:t>ZADRUGA BRANITELJA Z.K.M. - zadruga za ekološku proizvodnju, prijevoz, građenje, turizam, savjetovanje i usluge, Ilok, Vlatka Kraljevića 12, OIB: 50205947472, MBS: 030093191</w:t>
      </w:r>
      <w:r w:rsidR="00555D95" w:rsidRPr="005F4420">
        <w:rPr>
          <w:b/>
        </w:rPr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5868BA">
        <w:t xml:space="preserve">17. siječnja 2017. </w:t>
      </w:r>
    </w:p>
    <w:p w:rsidRDefault="004F25AD" w:rsidP="005F4420" w:rsidR="004011EC">
      <w:pPr>
        <w:tabs>
          <w:tab w:pos="3705" w:val="left"/>
          <w:tab w:pos="7005" w:val="left"/>
        </w:tabs>
        <w:jc w:val="both"/>
      </w:pPr>
      <w:r>
        <w:tab/>
      </w:r>
      <w:r w:rsidR="005F4420"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6A1A04">
        <w:t>ZADRUGA BRANITELJA Z.K.M. Ilok, Vlatka Kraljevića 12, OIB: 50205947472, MBS: 030093191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37616B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501A8B">
        <w:rPr>
          <w:b/>
        </w:rPr>
        <w:t>23</w:t>
      </w:r>
      <w:r w:rsidR="0037616B">
        <w:rPr>
          <w:b/>
        </w:rPr>
        <w:t>. veljače 2017. u 1</w:t>
      </w:r>
      <w:r w:rsidR="006A1A04">
        <w:rPr>
          <w:b/>
        </w:rPr>
        <w:t>1</w:t>
      </w:r>
      <w:r w:rsidR="0037616B">
        <w:t>:</w:t>
      </w:r>
      <w:r w:rsidR="006A1A04">
        <w:rPr>
          <w:b/>
        </w:rPr>
        <w:t>0</w:t>
      </w:r>
      <w:r w:rsidR="00501A8B">
        <w:rPr>
          <w:b/>
        </w:rPr>
        <w:t>0</w:t>
      </w:r>
      <w:r w:rsidR="00EB3AC0" w:rsidRPr="0037616B">
        <w:rPr>
          <w:b/>
        </w:rPr>
        <w:t xml:space="preserve"> </w:t>
      </w:r>
      <w:r w:rsidRPr="0037616B"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6B0D7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6A1A04">
        <w:t>Zorislav Novoselac, Osijek, Kapucinska 27/II</w:t>
      </w:r>
      <w:r w:rsidR="00A23173" w:rsidRPr="006B0D72">
        <w:rPr>
          <w:b/>
        </w:rPr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6A1A04">
        <w:t>24. ožujka</w:t>
      </w:r>
      <w:r w:rsidR="005868BA">
        <w:t xml:space="preserve"> 2016.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6A1A04">
        <w:t>ZADRUGA BRANITELJA Z.K.M. Ilok, Vlatka Kraljevića 12, OIB: 50205947472, MBS: 030093191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0258F" w:rsidP="005A7923" w:rsidR="00A0258F">
      <w:pPr>
        <w:pStyle w:val="Tijeloteksta"/>
      </w:pPr>
    </w:p>
    <w:p w:rsidRDefault="005F4420" w:rsidP="005F4420" w:rsidR="005F4420">
      <w:pPr>
        <w:jc w:val="right"/>
      </w:pPr>
      <w:r>
        <w:lastRenderedPageBreak/>
        <w:t>Broj: St-</w:t>
      </w:r>
      <w:r w:rsidR="006A1A04">
        <w:t>738/15-5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14478" w:rsidP="001160A4" w:rsidR="00214478">
      <w:pPr>
        <w:pStyle w:val="Tijeloteksta"/>
        <w:ind w:firstLine="708"/>
      </w:pPr>
      <w:r>
        <w:t xml:space="preserve">U prijedlogu FINA navodi da dužnik na dan </w:t>
      </w:r>
      <w:r w:rsidR="006A1A04">
        <w:t>1.9.2015</w:t>
      </w:r>
      <w:r w:rsidR="005868BA">
        <w:t>.</w:t>
      </w:r>
      <w:r>
        <w:t xml:space="preserve"> u Očevidniku redoslijedu osnova za plaćanje ima evidentirane neizvršene osnove za plaćanje u neprekinutom razdoblju od</w:t>
      </w:r>
      <w:r w:rsidR="00B94A89">
        <w:t xml:space="preserve"> </w:t>
      </w:r>
      <w:r w:rsidR="006A1A04">
        <w:t>1071</w:t>
      </w:r>
      <w:r>
        <w:t xml:space="preserve"> dana u ukupnom iznosu od </w:t>
      </w:r>
      <w:r w:rsidR="006A1A04">
        <w:t>123.738,97</w:t>
      </w:r>
      <w:r>
        <w:t xml:space="preserve"> kn u koji iznos je uračunata kamata i naknada FINE za provedbu ovrhe na novčanim sredstvima te da dužnik ima </w:t>
      </w:r>
      <w:r w:rsidR="006A1A04">
        <w:t>1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6A1A04">
        <w:t>Zorislav Novoselac iz Osijeka</w:t>
      </w:r>
      <w:r w:rsidR="005868BA">
        <w:t xml:space="preserve">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5868BA">
        <w:t>17. siječnja 2017.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5868BA" w:rsidP="004B741D" w:rsidR="007242CD">
      <w:pPr>
        <w:pStyle w:val="Tijeloteksta"/>
        <w:jc w:val="left"/>
      </w:pPr>
      <w:r>
        <w:t>Žana Bem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5868BA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 xml:space="preserve">FINA 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37616B">
        <w:t>Vukovar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5868BA" w:rsidP="005868BA" w:rsidR="000C20F1">
      <w:pPr>
        <w:pStyle w:val="Tijeloteksta"/>
        <w:numPr>
          <w:ilvl w:val="0"/>
          <w:numId w:val="3"/>
        </w:numPr>
        <w:jc w:val="left"/>
      </w:pPr>
      <w:r>
        <w:t>R.</w:t>
      </w:r>
      <w:r w:rsidR="00501A8B">
        <w:t>23</w:t>
      </w:r>
      <w:r>
        <w:t>/2</w:t>
      </w:r>
    </w:p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2D" w:rsidR="00262A2D">
      <w:r>
        <w:separator/>
      </w:r>
    </w:p>
  </w:endnote>
  <w:endnote w:id="0" w:type="continuationSeparator">
    <w:p w:rsidRDefault="00262A2D" w:rsidR="00262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2D" w:rsidR="00262A2D">
      <w:r>
        <w:separator/>
      </w:r>
    </w:p>
  </w:footnote>
  <w:footnote w:id="0" w:type="continuationSeparator">
    <w:p w:rsidRDefault="00262A2D" w:rsidR="00262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135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1A8B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1A04"/>
    <w:rsid w:val="006A52A2"/>
    <w:rsid w:val="006A56C2"/>
    <w:rsid w:val="006B0D7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32D98"/>
    <w:rsid w:val="00B94A89"/>
    <w:rsid w:val="00BC33DE"/>
    <w:rsid w:val="00BD1351"/>
    <w:rsid w:val="00BF5580"/>
    <w:rsid w:val="00C008D6"/>
    <w:rsid w:val="00C15361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1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3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3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3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3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1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3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3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3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3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Z.K.M. - zadruga za ekološku proizvodnju, prijevoz, građenje, turizam, savjetovanje i usluge</izvorni_sadrzaj>
    <derivirana_varijabla naziv="DomainObject.Predmet.ProtustrankaFormated_1">  ZADRUGA BRANITELJA Z.K.M. - zadruga za ekološku proizvodnju, prijevoz, građenje, turizam, savjetovanje i usluge</derivirana_varijabla>
  </DomainObject.Predmet.ProtustrankaFormated>
  <DomainObject.Predmet.ProtustrankaFormatedOIB>
    <izvorni_sadrzaj>  ZADRUGA BRANITELJA Z.K.M. - zadruga za ekološku proizvodnju, prijevoz, građenje, turizam, savjetovanje i usluge, OIB 50205947472</izvorni_sadrzaj>
    <derivirana_varijabla naziv="DomainObject.Predmet.ProtustrankaFormatedOIB_1">  ZADRUGA BRANITELJA Z.K.M. - zadruga za ekološku proizvodnju, prijevoz, građenje, turizam, savjetovanje i usluge, OIB 50205947472</derivirana_varijabla>
  </DomainObject.Predmet.ProtustrankaFormatedOIB>
  <DomainObject.Predmet.ProtustrankaFormatedWithAdress>
    <izvorni_sadrzaj> ZADRUGA BRANITELJA Z.K.M. - zadruga za ekološku proizvodnju, prijevoz, građenje, turizam, savjetovanje i usluge, Vlatka Kraljevića 12, 32236 Ilok</izvorni_sadrzaj>
    <derivirana_varijabla naziv="DomainObject.Predmet.ProtustrankaFormatedWithAdress_1"> ZADRUGA BRANITELJA Z.K.M. - zadruga za ekološku proizvodnju, prijevoz, građenje, turizam, savjetovanje i usluge, Vlatka Kraljevića 12, 32236 Ilok</derivirana_varijabla>
  </DomainObject.Predmet.ProtustrankaFormatedWithAdress>
  <DomainObject.Predmet.ProtustrankaFormatedWithAdressOIB>
    <izvorni_sadrzaj> ZADRUGA BRANITELJA Z.K.M. - zadruga za ekološku proizvodnju, prijevoz, građenje, turizam, savjetovanje i usluge, OIB 50205947472, Vlatka Kraljevića 12, 32236 Ilok</izvorni_sadrzaj>
    <derivirana_varijabla naziv="DomainObject.Predmet.ProtustrankaFormatedWithAdressOIB_1"> ZADRUGA BRANITELJA Z.K.M. - zadruga za ekološku proizvodnju, prijevoz, građenje, turizam, savjetovanje i usluge, OIB 50205947472, Vlatka Kraljevića 12, 32236 Ilok</derivirana_varijabla>
  </DomainObject.Predmet.ProtustrankaFormatedWithAdressOIB>
  <DomainObject.Predmet.ProtustrankaWithAdress>
    <izvorni_sadrzaj>ZADRUGA BRANITELJA Z.K.M. - zadruga za ekološku proizvodnju, prijevoz, građenje, turizam, savjetovanje i usluge Vlatka Kraljevića 12, 32236 Ilok</izvorni_sadrzaj>
    <derivirana_varijabla naziv="DomainObject.Predmet.ProtustrankaWithAdress_1">ZADRUGA BRANITELJA Z.K.M. - zadruga za ekološku proizvodnju, prijevoz, građenje, turizam, savjetovanje i usluge Vlatka Kraljevića 12, 32236 Ilok</derivirana_varijabla>
  </DomainObject.Predmet.ProtustrankaWithAdress>
  <DomainObject.Predmet.ProtustrankaWithAdressOIB>
    <izvorni_sadrzaj>ZADRUGA BRANITELJA Z.K.M. - zadruga za ekološku proizvodnju, prijevoz, građenje, turizam, savjetovanje i usluge, OIB 50205947472, Vlatka Kraljevića 12, 32236 Ilok</izvorni_sadrzaj>
    <derivirana_varijabla naziv="DomainObject.Predmet.ProtustrankaWithAdressOIB_1">ZADRUGA BRANITELJA Z.K.M. - zadruga za ekološku proizvodnju, prijevoz, građenje, turizam, savjetovanje i usluge, OIB 50205947472, Vlatka Kraljevića 12, 32236 Ilok</derivirana_varijabla>
  </DomainObject.Predmet.ProtustrankaWithAdressOIB>
  <DomainObject.Predmet.ProtustrankaNazivFormated>
    <izvorni_sadrzaj>ZADRUGA BRANITELJA Z.K.M. - zadruga za ekološku proizvodnju, prijevoz, građenje, turizam, savjetovanje i usluge</izvorni_sadrzaj>
    <derivirana_varijabla naziv="DomainObject.Predmet.ProtustrankaNazivFormated_1">ZADRUGA BRANITELJA Z.K.M. - zadruga za ekološku proizvodnju, prijevoz, građenje, turizam, savjetovanje i usluge</derivirana_varijabla>
  </DomainObject.Predmet.ProtustrankaNazivFormated>
  <DomainObject.Predmet.ProtustrankaNazivFormatedOIB>
    <izvorni_sadrzaj>ZADRUGA BRANITELJA Z.K.M. - zadruga za ekološku proizvodnju, prijevoz, građenje, turizam, savjetovanje i usluge, OIB 50205947472</izvorni_sadrzaj>
    <derivirana_varijabla naziv="DomainObject.Predmet.ProtustrankaNazivFormatedOIB_1">ZADRUGA BRANITELJA Z.K.M. - zadruga za ekološku proizvodnju, prijevoz, građenje, turizam, savjetovanje i usluge, OIB 50205947472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ZADRUGA BRANITELJA Z.K.M. - zadruga za ekološku proizvodnju, prijevoz, građenje, turizam, savjetovanje i usluge</item>
    </izvorni_sadrzaj>
    <derivirana_varijabla naziv="DomainObject.Predmet.ProtuStrankaListFormated_1">
      <item>ZADRUGA BRANITELJA Z.K.M. - zadruga za ekološku proizvodnju, prijevoz, građenje, turizam, savjetovanje i usluge</item>
    </derivirana_varijabla>
  </DomainObject.Predmet.ProtuStrankaListFormated>
  <DomainObject.Predmet.ProtuStrankaListFormatedOIB>
    <izvorni_sadrzaj>
      <item>ZADRUGA BRANITELJA Z.K.M. - zadruga za ekološku proizvodnju, prijevoz, građenje, turizam, savjetovanje i usluge, OIB 50205947472</item>
    </izvorni_sadrzaj>
    <derivirana_varijabla naziv="DomainObject.Predmet.ProtuStrankaListFormatedOIB_1">
      <item>ZADRUGA BRANITELJA Z.K.M. - zadruga za ekološku proizvodnju, prijevoz, građenje, turizam, savjetovanje i usluge, OIB 50205947472</item>
    </derivirana_varijabla>
  </DomainObject.Predmet.ProtuStrankaListFormatedOIB>
  <DomainObject.Predmet.ProtuStrankaListFormatedWithAdress>
    <izvorni_sadrzaj>
      <item>ZADRUGA BRANITELJA Z.K.M. - zadruga za ekološku proizvodnju, prijevoz, građenje, turizam, savjetovanje i usluge, Vlatka Kraljevića 12, 32236 Ilok</item>
    </izvorni_sadrzaj>
    <derivirana_varijabla naziv="DomainObject.Predmet.ProtuStrankaListFormatedWithAdress_1">
      <item>ZADRUGA BRANITELJA Z.K.M. - zadruga za ekološku proizvodnju, prijevoz, građenje, turizam, savjetovanje i usluge, Vlatka Kraljevića 12, 32236 Ilok</item>
    </derivirana_varijabla>
  </DomainObject.Predmet.ProtuStrankaListFormatedWithAdress>
  <DomainObject.Predmet.ProtuStrankaListFormatedWithAdressOIB>
    <izvorni_sadrzaj>
      <item>ZADRUGA BRANITELJA Z.K.M. - zadruga za ekološku proizvodnju, prijevoz, građenje, turizam, savjetovanje i usluge, OIB 50205947472, Vlatka Kraljevića 12, 32236 Ilok</item>
    </izvorni_sadrzaj>
    <derivirana_varijabla naziv="DomainObject.Predmet.ProtuStrankaListFormatedWithAdressOIB_1">
      <item>ZADRUGA BRANITELJA Z.K.M. - zadruga za ekološku proizvodnju, prijevoz, građenje, turizam, savjetovanje i usluge, OIB 50205947472, Vlatka Kraljevića 12, 32236 Ilok</item>
    </derivirana_varijabla>
  </DomainObject.Predmet.ProtuStrankaListFormatedWithAdressOIB>
  <DomainObject.Predmet.ProtuStrankaListNazivFormated>
    <izvorni_sadrzaj>
      <item>ZADRUGA BRANITELJA Z.K.M. - zadruga za ekološku proizvodnju, prijevoz, građenje, turizam, savjetovanje i usluge</item>
    </izvorni_sadrzaj>
    <derivirana_varijabla naziv="DomainObject.Predmet.ProtuStrankaListNazivFormated_1">
      <item>ZADRUGA BRANITELJA Z.K.M. - zadruga za ekološku proizvodnju, prijevoz, građenje, turizam, savjetovanje i usluge</item>
    </derivirana_varijabla>
  </DomainObject.Predmet.ProtuStrankaListNazivFormated>
  <DomainObject.Predmet.ProtuStrankaListNazivFormatedOIB>
    <izvorni_sadrzaj>
      <item>ZADRUGA BRANITELJA Z.K.M. - zadruga za ekološku proizvodnju, prijevoz, građenje, turizam, savjetovanje i usluge, OIB 50205947472</item>
    </izvorni_sadrzaj>
    <derivirana_varijabla naziv="DomainObject.Predmet.ProtuStrankaListNazivFormatedOIB_1">
      <item>ZADRUGA BRANITELJA Z.K.M. - zadruga za ekološku proizvodnju, prijevoz, građenje, turizam, savjetovanje i usluge, OIB 50205947472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ZADRUGA BRANITELJA Z.K.M. - zadruga za ekološku proizvodnju, prijevoz, građenje, turizam, savjetovanje i usluge</izvorni_sadrzaj>
    <derivirana_varijabla naziv="DomainObject.Predmet.ProtustrankaIDrugi_1">ZADRUGA BRANITELJA Z.K.M. - zadruga za ekološku proizvodnju, prijevoz, građenje, turizam, savjetovanje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ZADRUGA BRANITELJA Z.K.M. - zadruga za ekološku proizvodnju, prijevoz, građenje, turizam, savjetovanje i usluge, OIB 50205947472, Vlatka Kraljevića 12, 32236 Ilok</izvorni_sadrzaj>
    <derivirana_varijabla naziv="DomainObject.Predmet.ProtustrankaIDrugiAdressOIB_1">ZADRUGA BRANITELJA Z.K.M. - zadruga za ekološku proizvodnju, prijevoz, građenje, turizam, savjetovanje i usluge, OIB 50205947472, Vlatka Kraljevića 12,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ZADRUGA BRANITELJA Z.K.M. - zadruga za ekološku proizvodnju, prijevoz, građenje, turizam, savjetovanje i usluge</item>
    </izvorni_sadrzaj>
    <derivirana_varijabla naziv="DomainObject.Predmet.SudioniciListNaziv_1">
      <item>FINA RC OSIJEK</item>
      <item>ZADRUGA BRANITELJA Z.K.M. - zadruga za ekološku proizvodnju, prijevoz, građenje, turizam, savjetovanje i usluge</item>
    </derivirana_varijabla>
  </DomainObject.Predmet.SudioniciListNaziv>
  <DomainObject.Predmet.SudioniciListAdressOIB>
    <izvorni_sadrzaj>
      <item>FINA RC OSIJEK, OIB 85821130368</item>
      <item>ZADRUGA BRANITELJA Z.K.M. - zadruga za ekološku proizvodnju, prijevoz, građenje, turizam, savjetovanje i usluge, OIB 50205947472, Vlatka Kraljevića 12,32236 Ilok</item>
    </izvorni_sadrzaj>
    <derivirana_varijabla naziv="DomainObject.Predmet.SudioniciListAdressOIB_1">
      <item>FINA RC OSIJEK, OIB 85821130368</item>
      <item>ZADRUGA BRANITELJA Z.K.M. - zadruga za ekološku proizvodnju, prijevoz, građenje, turizam, savjetovanje i usluge, OIB 50205947472, Vlatka Kraljevića 12,32236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50205947472</item>
    </izvorni_sadrzaj>
    <derivirana_varijabla naziv="DomainObject.Predmet.SudioniciListNazivOIB_1">
      <item>, OIB 85821130368</item>
      <item>, OIB 50205947472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1B5FCA-E45E-4E54-B176-7B3291BC4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2540</properties:Characters>
  <properties:Lines>94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2017-01-17T11:14:00Z</dcterms:created>
  <dc:creator>hermanj</dc:creator>
  <cp:lastModifiedBy>Žana Bem</cp:lastModifiedBy>
  <cp:lastPrinted>2016-09-28T10:13:00Z</cp:lastPrinted>
  <dcterms:modified xmlns:xsi="http://www.w3.org/2001/XMLSchema-instance" xsi:type="dcterms:W3CDTF">2017-01-17T11:15:00Z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