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5b70" w14:paraId="f825b70"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700B6A">
        <w:t>31. ožujka</w:t>
      </w:r>
      <w:r w:rsidR="006362C6">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700B6A">
        <w:t>peto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700B6A">
        <w:rPr>
          <w:b/>
        </w:rPr>
        <w:t>23. svibnja</w:t>
      </w:r>
      <w:r w:rsidR="006362C6">
        <w:rPr>
          <w:b/>
        </w:rPr>
        <w:t xml:space="preserve"> 2017</w:t>
      </w:r>
      <w:r w:rsidR="007A79A1">
        <w:rPr>
          <w:b/>
        </w:rPr>
        <w:t xml:space="preserve">. godine s početkom u </w:t>
      </w:r>
      <w:r w:rsidR="00700B6A">
        <w:rPr>
          <w:b/>
        </w:rPr>
        <w:t>10.3</w:t>
      </w:r>
      <w:r w:rsidR="000A58E2">
        <w:rPr>
          <w:b/>
        </w:rPr>
        <w:t>0</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rsidRPr="007165C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sidR="007165C6">
        <w:rPr>
          <w:lang w:eastAsia="en-US" w:val="en-GB"/>
        </w:rPr>
        <w:t xml:space="preserve"> cijeni od </w:t>
      </w:r>
      <w:r w:rsidR="00700B6A">
        <w:rPr>
          <w:lang w:eastAsia="en-US" w:val="en-GB"/>
        </w:rPr>
        <w:t xml:space="preserve">309.825,00 </w:t>
      </w:r>
      <w:r w:rsidR="007165C6">
        <w:rPr>
          <w:lang w:eastAsia="en-US" w:val="en-GB"/>
        </w:rPr>
        <w:t xml:space="preserve"> kuna</w:t>
      </w: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lastRenderedPageBreak/>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700B6A">
        <w:rPr>
          <w:bCs/>
          <w:shd w:fill="FFFFFF" w:color="auto" w:val="clear"/>
          <w:lang w:eastAsia="en-US"/>
        </w:rPr>
        <w:t>15. svibnja</w:t>
      </w:r>
      <w:r w:rsidR="00817199">
        <w:rPr>
          <w:bCs/>
          <w:shd w:fill="FFFFFF" w:color="auto" w:val="clear"/>
          <w:lang w:eastAsia="en-US"/>
        </w:rPr>
        <w:t xml:space="preserve"> </w:t>
      </w:r>
      <w:r w:rsidR="006362C6">
        <w:rPr>
          <w:bCs/>
          <w:shd w:fill="FFFFFF" w:color="auto" w:val="clear"/>
          <w:lang w:eastAsia="en-US"/>
        </w:rPr>
        <w:t xml:space="preserve"> 2017</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r w:rsidRPr="00FE3916">
        <w:tab/>
      </w:r>
    </w:p>
    <w:p w:rsidRDefault="00FE3916" w:rsidP="00FE3916" w:rsidR="00FE3916" w:rsidRPr="00FE3916">
      <w:pPr>
        <w:jc w:val="both"/>
      </w:pPr>
    </w:p>
    <w:p w:rsidRDefault="00B33FEA" w:rsidP="00FE3916" w:rsidR="00FE3916" w:rsidRPr="00FE3916">
      <w:pPr>
        <w:jc w:val="both"/>
      </w:pPr>
      <w:r>
        <w:tab/>
        <w:t>15</w:t>
      </w:r>
      <w:r w:rsidR="00FE3916"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B33FEA" w:rsidP="00FE3916" w:rsidR="00FE3916" w:rsidRPr="00FE3916">
      <w:pPr>
        <w:ind w:firstLine="708"/>
        <w:jc w:val="both"/>
      </w:pPr>
      <w:r>
        <w:t>16</w:t>
      </w:r>
      <w:r w:rsidR="00FE3916" w:rsidRPr="00FE3916">
        <w:t xml:space="preserve">. Osobe zainteresirane za kupnju mogu razgledati nekretninu koja je predmet prodaje svakim radnim danom po prethodnom dogovoru sa stečajnim upraviteljem </w:t>
      </w:r>
      <w:r w:rsidR="007A79A1">
        <w:t>Ivica Matas iz Šibenika, Put gimnazije 55,</w:t>
      </w:r>
      <w:r w:rsidR="00FE3916" w:rsidRPr="00FE3916">
        <w:t xml:space="preserve"> pozivom na broj mobitela: </w:t>
      </w:r>
      <w:r w:rsidR="007A79A1">
        <w:t>0912543878</w:t>
      </w:r>
      <w:r w:rsidR="00FE3916"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B33FEA"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923680">
        <w:t>31</w:t>
      </w:r>
      <w:r w:rsidR="006362C6">
        <w:t xml:space="preserve">. </w:t>
      </w:r>
      <w:r w:rsidR="00700B6A">
        <w:t>ožujka</w:t>
      </w:r>
      <w:r w:rsidR="006362C6">
        <w:t xml:space="preserve"> 2017.</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pPr>
        <w:ind w:left="6480"/>
        <w:jc w:val="both"/>
      </w:pPr>
      <w:r w:rsidRPr="00FE3916">
        <w:t>Terezija Goreta</w:t>
      </w:r>
      <w:r w:rsidR="006E4D59">
        <w:t>, v.r.</w:t>
      </w:r>
    </w:p>
    <w:p w:rsidRDefault="00926D53" w:rsidP="00FE3916" w:rsidR="00926D53" w:rsidRPr="00FE3916">
      <w:pPr>
        <w:ind w:left="6480"/>
        <w:jc w:val="both"/>
      </w:pP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lastRenderedPageBreak/>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AB4" w:rsidP="00DF640D" w:rsidR="00D07AB4">
      <w:r>
        <w:separator/>
      </w:r>
    </w:p>
  </w:endnote>
  <w:endnote w:id="0" w:type="continuationSeparator">
    <w:p w:rsidRDefault="00D07AB4" w:rsidP="00DF640D" w:rsidR="00D07A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AB4" w:rsidP="00DF640D" w:rsidR="00D07AB4">
      <w:r>
        <w:separator/>
      </w:r>
    </w:p>
  </w:footnote>
  <w:footnote w:id="0" w:type="continuationSeparator">
    <w:p w:rsidRDefault="00D07AB4" w:rsidP="00DF640D" w:rsidR="00D07A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DF27F0">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3256D"/>
    <w:rsid w:val="000661F6"/>
    <w:rsid w:val="000671BB"/>
    <w:rsid w:val="000A1C54"/>
    <w:rsid w:val="000A58E2"/>
    <w:rsid w:val="000C23EA"/>
    <w:rsid w:val="000F0D29"/>
    <w:rsid w:val="0011000E"/>
    <w:rsid w:val="00116357"/>
    <w:rsid w:val="00117BC8"/>
    <w:rsid w:val="00155778"/>
    <w:rsid w:val="001A0751"/>
    <w:rsid w:val="00203503"/>
    <w:rsid w:val="00226126"/>
    <w:rsid w:val="002363F9"/>
    <w:rsid w:val="00242A5B"/>
    <w:rsid w:val="00283377"/>
    <w:rsid w:val="002A4DCD"/>
    <w:rsid w:val="002C64E9"/>
    <w:rsid w:val="002E0337"/>
    <w:rsid w:val="002F7F40"/>
    <w:rsid w:val="00324E03"/>
    <w:rsid w:val="003272E2"/>
    <w:rsid w:val="003B5533"/>
    <w:rsid w:val="003E4AE7"/>
    <w:rsid w:val="00417E4E"/>
    <w:rsid w:val="0042303E"/>
    <w:rsid w:val="00452C06"/>
    <w:rsid w:val="004F4118"/>
    <w:rsid w:val="00517EF9"/>
    <w:rsid w:val="006362C6"/>
    <w:rsid w:val="00680AD4"/>
    <w:rsid w:val="00684142"/>
    <w:rsid w:val="0069580F"/>
    <w:rsid w:val="006E4D59"/>
    <w:rsid w:val="00700B6A"/>
    <w:rsid w:val="0070114F"/>
    <w:rsid w:val="007165C6"/>
    <w:rsid w:val="007363F4"/>
    <w:rsid w:val="007865F8"/>
    <w:rsid w:val="007A79A1"/>
    <w:rsid w:val="007B0CFA"/>
    <w:rsid w:val="007D2607"/>
    <w:rsid w:val="007F0C5A"/>
    <w:rsid w:val="007F3E7C"/>
    <w:rsid w:val="00817199"/>
    <w:rsid w:val="008348C9"/>
    <w:rsid w:val="00853CA6"/>
    <w:rsid w:val="008B6270"/>
    <w:rsid w:val="008D1032"/>
    <w:rsid w:val="00915C3B"/>
    <w:rsid w:val="00923680"/>
    <w:rsid w:val="00926D53"/>
    <w:rsid w:val="009316ED"/>
    <w:rsid w:val="009A407B"/>
    <w:rsid w:val="009C616F"/>
    <w:rsid w:val="00A02B3C"/>
    <w:rsid w:val="00A02EFD"/>
    <w:rsid w:val="00A032B0"/>
    <w:rsid w:val="00A42674"/>
    <w:rsid w:val="00A810F3"/>
    <w:rsid w:val="00AA2BAA"/>
    <w:rsid w:val="00AA340C"/>
    <w:rsid w:val="00AD3AC5"/>
    <w:rsid w:val="00B14F3C"/>
    <w:rsid w:val="00B33FEA"/>
    <w:rsid w:val="00B51099"/>
    <w:rsid w:val="00B77ADA"/>
    <w:rsid w:val="00BA772A"/>
    <w:rsid w:val="00BB3D5D"/>
    <w:rsid w:val="00BD21AE"/>
    <w:rsid w:val="00BE1125"/>
    <w:rsid w:val="00C3434C"/>
    <w:rsid w:val="00C42847"/>
    <w:rsid w:val="00C63EF7"/>
    <w:rsid w:val="00C72F84"/>
    <w:rsid w:val="00D07AB4"/>
    <w:rsid w:val="00D32D3B"/>
    <w:rsid w:val="00D636E9"/>
    <w:rsid w:val="00DD66E5"/>
    <w:rsid w:val="00DE018A"/>
    <w:rsid w:val="00DF27F0"/>
    <w:rsid w:val="00DF640D"/>
    <w:rsid w:val="00E24B0B"/>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20.01.2017. (Izvješće stečajnog upravitelja)</izvorni_sadrzaj>
    <derivirana_varijabla naziv="DomainObject.Predmet.PrimjedbaSuca_1">Uvid 20.01.2017. (Izvješće stečajnog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856D5D-D4B9-4FA4-B9D7-C360A3CBC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1154</properties:Words>
  <properties:Characters>6076</properties:Characters>
  <properties:Lines>160</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2017-03-30T08:23:00Z</dcterms:created>
  <dc:creator>Terezija Goreta</dc:creator>
  <cp:lastModifiedBy>Marina Gulin</cp:lastModifiedBy>
  <cp:lastPrinted>2017-03-31T11:19:00Z</cp:lastPrinted>
  <dcterms:modified xmlns:xsi="http://www.w3.org/2001/XMLSchema-instance" xsi:type="dcterms:W3CDTF">2017-03-31T11:31:00Z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