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25dd" w14:paraId="82325d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CF2875">
        <w:t>2063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</w:t>
      </w:r>
      <w:r w:rsidR="00CF2875">
        <w:t>Regionalni centar Osijek, Podružnica Osijek, J. Jagera 3, za pokretanje skraćenog stečajnog postupka nad dužnikom DAST j.d.o.o. , OIB: 84909409351, MBS: 030156598, Osijek, Ribarska 1</w:t>
      </w:r>
      <w:r w:rsidR="002F01CE">
        <w:t xml:space="preserve">, dana </w:t>
      </w:r>
      <w:r w:rsidR="00CF2875">
        <w:t>1. veljače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F2875">
        <w:t>DAST j.d.o.o. , OIB: 84909409351, MBS: 030156598, Osijek, Ribarska 1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CF2875">
        <w:t>DAST j.d.o.o. , OIB: 84909409351, MBS: 030156598, Osijek, Ribarska 1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CF2875">
        <w:t xml:space="preserve">Regionalni centar Osijek, Podružnica Osijek, </w:t>
      </w:r>
      <w:r w:rsidR="002F01CE">
        <w:t xml:space="preserve">podnijela </w:t>
      </w:r>
      <w:r>
        <w:t xml:space="preserve">je dana </w:t>
      </w:r>
      <w:r w:rsidR="00CF2875">
        <w:t>6. srpnja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</w:t>
      </w:r>
      <w:r w:rsidR="00CF2875">
        <w:t>6</w:t>
      </w:r>
      <w:r w:rsidR="00D6035C">
        <w:t>-</w:t>
      </w:r>
      <w:r w:rsidR="00CF2875">
        <w:t>10664 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F2875">
        <w:t>DAST j.d.o.o. , OIB: 84909409351, MBS: 030156598, Osijek, Ribarska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CF2875">
        <w:t>7. srpnja</w:t>
      </w:r>
      <w:r w:rsidR="00C91D98">
        <w:t xml:space="preserve"> 2016</w:t>
      </w:r>
      <w:r>
        <w:t>. objavio oglas na mrežnoj stranici e-Oglasna ploča sudova pod posl. brojem St-</w:t>
      </w:r>
      <w:r w:rsidR="00CF2875">
        <w:t>2063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F2875">
        <w:t>1. veljače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F287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1C6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B416C">
      <w:t>2</w:t>
    </w:r>
    <w:r w:rsidR="00CF2875">
      <w:t>063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86331"/>
    <w:rsid w:val="009B416C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C1C6A"/>
    <w:rsid w:val="00CD1AE2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C1C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1C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C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C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C1C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1C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C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C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DAST j.d.o.o. za usluge zastupanog po punomoćniku Stjepan Aračić</izvorni_sadrzaj>
    <derivirana_varijabla naziv="DomainObject.Predmet.ProtustrankaFormated_1">  DAST j.d.o.o. za usluge zastupanog po punomoćniku Stjepan Aračić</derivirana_varijabla>
  </DomainObject.Predmet.ProtustrankaFormated>
  <DomainObject.Predmet.ProtustrankaFormatedOIB>
    <izvorni_sadrzaj>  DAST j.d.o.o. za usluge, OIB 84909409351 zastupanog po punomoćniku Stjepan Aračić</izvorni_sadrzaj>
    <derivirana_varijabla naziv="DomainObject.Predmet.ProtustrankaFormatedOIB_1">  DAST j.d.o.o. za usluge, OIB 84909409351 zastupanog po punomoćniku Stjepan Aračić</derivirana_varijabla>
  </DomainObject.Predmet.ProtustrankaFormatedOIB>
  <DomainObject.Predmet.ProtustrankaFormatedWithAdress>
    <izvorni_sadrzaj> DAST j.d.o.o. za usluge, Ribarska 1, 31000 Osijek zastupanog po punomoćniku Stjepan Aračić</izvorni_sadrzaj>
    <derivirana_varijabla naziv="DomainObject.Predmet.ProtustrankaFormatedWithAdress_1"> DAST j.d.o.o. za usluge, Ribarska 1, 31000 Osijek zastupanog po punomoćniku Stjepan Aračić</derivirana_varijabla>
  </DomainObject.Predmet.ProtustrankaFormatedWithAdress>
  <DomainObject.Predmet.ProtustrankaFormatedWithAdressOIB>
    <izvorni_sadrzaj> DAST j.d.o.o. za usluge, OIB 84909409351, Ribarska 1, 31000 Osijek zastupanog po punomoćniku Stjepan Aračić</izvorni_sadrzaj>
    <derivirana_varijabla naziv="DomainObject.Predmet.ProtustrankaFormatedWithAdressOIB_1"> DAST j.d.o.o. za usluge, OIB 84909409351, Ribarska 1, 31000 Osijek zastupanog po punomoćniku Stjepan Aračić</derivirana_varijabla>
  </DomainObject.Predmet.ProtustrankaFormatedWithAdressOIB>
  <DomainObject.Predmet.ProtustrankaWithAdress>
    <izvorni_sadrzaj>DAST j.d.o.o. za usluge Ribarska 1, 31000 Osijek</izvorni_sadrzaj>
    <derivirana_varijabla naziv="DomainObject.Predmet.ProtustrankaWithAdress_1">DAST j.d.o.o. za usluge Ribarska 1, 31000 Osijek</derivirana_varijabla>
  </DomainObject.Predmet.ProtustrankaWithAdress>
  <DomainObject.Predmet.ProtustrankaWithAdressOIB>
    <izvorni_sadrzaj>DAST j.d.o.o. za usluge, OIB 84909409351, Ribarska 1, 31000 Osijek</izvorni_sadrzaj>
    <derivirana_varijabla naziv="DomainObject.Predmet.ProtustrankaWithAdressOIB_1">DAST j.d.o.o. za usluge, OIB 84909409351, Ribarska 1, 31000 Osijek</derivirana_varijabla>
  </DomainObject.Predmet.ProtustrankaWithAdressOIB>
  <DomainObject.Predmet.ProtustrankaNazivFormated>
    <izvorni_sadrzaj>DAST j.d.o.o. za usluge</izvorni_sadrzaj>
    <derivirana_varijabla naziv="DomainObject.Predmet.ProtustrankaNazivFormated_1">DAST j.d.o.o. za usluge</derivirana_varijabla>
  </DomainObject.Predmet.ProtustrankaNazivFormated>
  <DomainObject.Predmet.ProtustrankaNazivFormatedOIB>
    <izvorni_sadrzaj>DAST j.d.o.o. za usluge, OIB 84909409351</izvorni_sadrzaj>
    <derivirana_varijabla naziv="DomainObject.Predmet.ProtustrankaNazivFormatedOIB_1">DAST j.d.o.o. za usluge, OIB 84909409351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DAST j.d.o.o. za usluge zastupanog po punomoćniku Stjepan Aračić</item>
    </izvorni_sadrzaj>
    <derivirana_varijabla naziv="DomainObject.Predmet.ProtuStrankaListFormated_1">
      <item>DAST j.d.o.o. za usluge zastupanog po punomoćniku Stjepan Aračić</item>
    </derivirana_varijabla>
  </DomainObject.Predmet.ProtuStrankaListFormated>
  <DomainObject.Predmet.ProtuStrankaListFormatedOIB>
    <izvorni_sadrzaj>
      <item>DAST j.d.o.o. za usluge, OIB 84909409351 zastupanog po punomoćniku Stjepan Aračić</item>
    </izvorni_sadrzaj>
    <derivirana_varijabla naziv="DomainObject.Predmet.ProtuStrankaListFormatedOIB_1">
      <item>DAST j.d.o.o. za usluge, OIB 84909409351 zastupanog po punomoćniku Stjepan Aračić</item>
    </derivirana_varijabla>
  </DomainObject.Predmet.ProtuStrankaListFormatedOIB>
  <DomainObject.Predmet.ProtuStrankaListFormatedWithAdress>
    <izvorni_sadrzaj>
      <item>DAST j.d.o.o. za usluge, Ribarska 1, 31000 Osijek zastupanog po punomoćniku Stjepan Aračić</item>
    </izvorni_sadrzaj>
    <derivirana_varijabla naziv="DomainObject.Predmet.ProtuStrankaListFormatedWithAdress_1">
      <item>DAST j.d.o.o. za usluge, Ribarska 1, 31000 Osijek zastupanog po punomoćniku Stjepan Aračić</item>
    </derivirana_varijabla>
  </DomainObject.Predmet.ProtuStrankaListFormatedWithAdress>
  <DomainObject.Predmet.ProtuStrankaListFormatedWithAdressOIB>
    <izvorni_sadrzaj>
      <item>DAST j.d.o.o. za usluge, OIB 84909409351, Ribarska 1, 31000 Osijek zastupanog po punomoćniku Stjepan Aračić</item>
    </izvorni_sadrzaj>
    <derivirana_varijabla naziv="DomainObject.Predmet.ProtuStrankaListFormatedWithAdressOIB_1">
      <item>DAST j.d.o.o. za usluge, OIB 84909409351, Ribarska 1, 31000 Osijek zastupanog po punomoćniku Stjepan Aračić</item>
    </derivirana_varijabla>
  </DomainObject.Predmet.ProtuStrankaListFormatedWithAdressOIB>
  <DomainObject.Predmet.ProtuStrankaListNazivFormated>
    <izvorni_sadrzaj>
      <item>DAST j.d.o.o. za usluge</item>
    </izvorni_sadrzaj>
    <derivirana_varijabla naziv="DomainObject.Predmet.ProtuStrankaListNazivFormated_1">
      <item>DAST j.d.o.o. za usluge</item>
    </derivirana_varijabla>
  </DomainObject.Predmet.ProtuStrankaListNazivFormated>
  <DomainObject.Predmet.ProtuStrankaListNazivFormatedOIB>
    <izvorni_sadrzaj>
      <item>DAST j.d.o.o. za usluge, OIB 84909409351</item>
    </izvorni_sadrzaj>
    <derivirana_varijabla naziv="DomainObject.Predmet.ProtuStrankaListNazivFormatedOIB_1">
      <item>DAST j.d.o.o. za usluge, OIB 84909409351</item>
    </derivirana_varijabla>
  </DomainObject.Predmet.ProtuStrankaListNazivFormatedOIB>
  <DomainObject.Predmet.OstaliListFormated>
    <izvorni_sadrzaj>
      <item>Stjepan Aračić punomoćnik sudionika u postupku DAST j.d.o.o. za usluge</item>
    </izvorni_sadrzaj>
    <derivirana_varijabla naziv="DomainObject.Predmet.OstaliListFormated_1">
      <item>Stjepan Aračić punomoćnik sudionika u postupku DAST j.d.o.o. za usluge</item>
    </derivirana_varijabla>
  </DomainObject.Predmet.OstaliListFormated>
  <DomainObject.Predmet.OstaliListFormatedOIB>
    <izvorni_sadrzaj>
      <item>Stjepan Aračić, OIB 31720404315 punomoćnik sudionika u postupku DAST j.d.o.o. za usluge</item>
    </izvorni_sadrzaj>
    <derivirana_varijabla naziv="DomainObject.Predmet.OstaliListFormatedOIB_1">
      <item>Stjepan Aračić, OIB 31720404315 punomoćnik sudionika u postupku DAST j.d.o.o. za usluge</item>
    </derivirana_varijabla>
  </DomainObject.Predmet.OstaliListFormatedOIB>
  <DomainObject.Predmet.OstaliListFormatedWithAdress>
    <izvorni_sadrzaj>
      <item>Stjepan Aračić, Kneza Trpimira 2, 31220 Višnjevac punomoćnik sudionika u postupku DAST j.d.o.o. za usluge</item>
    </izvorni_sadrzaj>
    <derivirana_varijabla naziv="DomainObject.Predmet.OstaliListFormatedWithAdress_1">
      <item>Stjepan Aračić, Kneza Trpimira 2, 31220 Višnjevac punomoćnik sudionika u postupku DAST j.d.o.o. za usluge</item>
    </derivirana_varijabla>
  </DomainObject.Predmet.OstaliListFormatedWithAdress>
  <DomainObject.Predmet.OstaliListFormatedWithAdressOIB>
    <izvorni_sadrzaj>
      <item>Stjepan Aračić, OIB 31720404315, Kneza Trpimira 2, 31220 Višnjevac punomoćnik sudionika u postupku DAST j.d.o.o. za usluge</item>
    </izvorni_sadrzaj>
    <derivirana_varijabla naziv="DomainObject.Predmet.OstaliListFormatedWithAdressOIB_1">
      <item>Stjepan Aračić, OIB 31720404315, Kneza Trpimira 2, 31220 Višnjevac punomoćnik sudionika u postupku DAST j.d.o.o. za usluge</item>
    </derivirana_varijabla>
  </DomainObject.Predmet.OstaliListFormatedWithAdressOIB>
  <DomainObject.Predmet.OstaliListNazivFormated>
    <izvorni_sadrzaj>
      <item>Stjepan Aračić</item>
    </izvorni_sadrzaj>
    <derivirana_varijabla naziv="DomainObject.Predmet.OstaliListNazivFormated_1">
      <item>Stjepan Aračić</item>
    </derivirana_varijabla>
  </DomainObject.Predmet.OstaliListNazivFormated>
  <DomainObject.Predmet.OstaliListNazivFormatedOIB>
    <izvorni_sadrzaj>
      <item>Stjepan Aračić, OIB 31720404315</item>
    </izvorni_sadrzaj>
    <derivirana_varijabla naziv="DomainObject.Predmet.OstaliListNazivFormatedOIB_1">
      <item>Stjepan Aračić, OIB 31720404315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DAST j.d.o.o. za usluge</izvorni_sadrzaj>
    <derivirana_varijabla naziv="DomainObject.Predmet.ProtustrankaIDrugi_1">DAST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DAST j.d.o.o. za usluge, OIB 84909409351, Ribarska 1, 31000 Osijek</izvorni_sadrzaj>
    <derivirana_varijabla naziv="DomainObject.Predmet.ProtustrankaIDrugiAdressOIB_1">DAST j.d.o.o. za usluge, OIB 84909409351,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DAST j.d.o.o. za usluge</item>
      <item>Stjepan Aračić</item>
    </izvorni_sadrzaj>
    <derivirana_varijabla naziv="DomainObject.Predmet.SudioniciListNaziv_1">
      <item>FINA RC OSIJEK</item>
      <item>DAST j.d.o.o. za usluge</item>
      <item>Stjepan Aračić</item>
    </derivirana_varijabla>
  </DomainObject.Predmet.SudioniciListNaziv>
  <DomainObject.Predmet.SudioniciListAdressOIB>
    <izvorni_sadrzaj>
      <item>FINA RC OSIJEK, OIB 85821130368</item>
      <item>DAST j.d.o.o. za usluge, OIB 84909409351, Ribarska 1,31000 Osijek</item>
      <item>Stjepan Aračić, OIB 31720404315, Kneza Trpimira 2,31220 Višnjevac</item>
    </izvorni_sadrzaj>
    <derivirana_varijabla naziv="DomainObject.Predmet.SudioniciListAdressOIB_1">
      <item>FINA RC OSIJEK, OIB 85821130368</item>
      <item>DAST j.d.o.o. za usluge, OIB 84909409351, Ribarska 1,31000 Osijek</item>
      <item>Stjepan Aračić, OIB 31720404315, Kneza Trpimira 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84909409351</item>
      <item>, OIB 31720404315</item>
    </izvorni_sadrzaj>
    <derivirana_varijabla naziv="DomainObject.Predmet.SudioniciListNazivOIB_1">
      <item>, OIB 85821130368</item>
      <item>, OIB 84909409351</item>
      <item>, OIB 31720404315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11D21-8109-4149-ADDB-DEB893611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2173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2017-02-01T09:44:00Z</dcterms:created>
  <dc:creator>korisnik</dc:creator>
  <cp:lastModifiedBy>Snježana Andrijanić</cp:lastModifiedBy>
  <cp:lastPrinted>2017-02-01T09:43:00Z</cp:lastPrinted>
  <dcterms:modified xmlns:xsi="http://www.w3.org/2001/XMLSchema-instance" xsi:type="dcterms:W3CDTF">2017-02-01T11:56:00Z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