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b3ae3" w14:paraId="d7b3ae3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557EB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P="005A09E6" w:rsidR="00666C4B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28752D" w:rsidR="00EF04AA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EF04AA">
        <w:rPr>
          <w:rFonts w:cs="Times New Roman"/>
        </w:rPr>
        <w:t xml:space="preserve">TRGOVAČKI SUD U VARAŽDINU, </w:t>
      </w:r>
      <w:r w:rsidR="00EF04AA" w:rsidRPr="00BA0147">
        <w:rPr>
          <w:rFonts w:cs="Times New Roman"/>
        </w:rPr>
        <w:t>po sucu toga suda Kseniji Flack-Makitan, u stečajnom predmetu p</w:t>
      </w:r>
      <w:r w:rsidR="00EF04AA">
        <w:rPr>
          <w:rFonts w:cs="Times New Roman"/>
        </w:rPr>
        <w:t xml:space="preserve">ovodom </w:t>
      </w:r>
      <w:r w:rsidR="0028752D">
        <w:t xml:space="preserve">prijedloga Republike Hrvatske, Ministarstva Financija, Porezne uprave, Područnog ureda Sjeverna Hrvatska, </w:t>
      </w:r>
      <w:r w:rsidR="007E0FAF">
        <w:t xml:space="preserve">za </w:t>
      </w:r>
      <w:r w:rsidR="0028752D">
        <w:t>otvaranje</w:t>
      </w:r>
      <w:r w:rsidR="007E0FAF">
        <w:t xml:space="preserve"> stečajnog postupka protiv dužnika</w:t>
      </w:r>
      <w:r w:rsidR="00400984">
        <w:t xml:space="preserve"> </w:t>
      </w:r>
      <w:r w:rsidR="00400984" w:rsidRPr="00400984">
        <w:t>PIMS d.o.o. za tiskarsku djelatnost, trgovinu i ugostiteljstvo, Ivanec, Ivanečko naselje 7, OIB: 53219397734</w:t>
      </w:r>
      <w:r w:rsidR="007E0FAF">
        <w:t>,</w:t>
      </w:r>
      <w:r w:rsidR="0028752D">
        <w:rPr>
          <w:rFonts w:cs="Times New Roman"/>
        </w:rPr>
        <w:t xml:space="preserve"> 16. rujna </w:t>
      </w:r>
      <w:r w:rsidR="00EF04AA">
        <w:rPr>
          <w:rFonts w:cs="Times New Roman"/>
        </w:rPr>
        <w:t>2016.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400984" w:rsidP="00400984" w:rsidR="00400984" w:rsidRPr="00400984">
      <w:pPr>
        <w:suppressAutoHyphens w:val="false"/>
        <w:ind w:firstLine="709"/>
        <w:jc w:val="both"/>
      </w:pPr>
      <w:r w:rsidRPr="00F31C9F">
        <w:t>Pozivaju se osobe koje imaju pravni interes za provedbom ovog stečajnog postupka nad stečajnim dužnikom</w:t>
      </w:r>
      <w:r w:rsidRPr="00400984">
        <w:t xml:space="preserve"> PIMS d.o.o. za tiskarsku djelatnost, trgovinu i ugostiteljstvo, Ivanec, Ivanečko naselje 7, OIB: 53219397734</w:t>
      </w:r>
      <w:r w:rsidRPr="00F31C9F">
        <w:t>, da u roku od 15 dana od objave na mrežnoj stranici e-Oglasna ploča suda, uplate predujam za namirenje troškova prethodnog i otvorenog stečajnog postupka u iznosu od 5.000,00 kn, na račun ovoga suda koji se vodi kod Hrvatske poštanske banke d.d. Zagreb, IBAN: HR40 2390 0011 3000 0275 4, model: 02, s pozivom na poslovni broj spisa St-650/15, jer će u protivnom sud donijeti rješenje o otvaranju i zaključenju stečajnog postupka.</w:t>
      </w:r>
    </w:p>
    <w:p w:rsidRDefault="00EF04AA" w:rsidP="005F7221" w:rsidR="00EF04AA"/>
    <w:p w:rsidRDefault="00EF04AA" w:rsidP="005F7221" w:rsidR="00EF04AA"/>
    <w:p w:rsidRDefault="00EF04AA" w:rsidP="00EF04AA" w:rsidR="00EF04AA">
      <w:pPr>
        <w:jc w:val="center"/>
      </w:pPr>
      <w:r>
        <w:t>Obrazloženje</w:t>
      </w:r>
    </w:p>
    <w:p w:rsidRDefault="00EF04AA" w:rsidP="00EF04AA" w:rsidR="00EF04AA"/>
    <w:p w:rsidRDefault="00BF4648" w:rsidP="00EF04AA" w:rsidR="00BF4648"/>
    <w:p w:rsidRDefault="00EF04AA" w:rsidP="00EF04AA" w:rsidR="00EF04AA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5F7221" w:rsidP="005F7221" w:rsidR="00363E19">
      <w:pPr>
        <w:rPr>
          <w:rFonts w:cs="Times New Roman"/>
        </w:rPr>
      </w:pPr>
      <w:r>
        <w:rPr>
          <w:rFonts w:cs="Times New Roman"/>
        </w:rPr>
        <w:t xml:space="preserve">           </w:t>
      </w:r>
      <w:r w:rsidR="00EF04AA">
        <w:rPr>
          <w:rFonts w:cs="Times New Roman"/>
        </w:rPr>
        <w:t xml:space="preserve">                </w:t>
      </w:r>
      <w:r w:rsidR="00BF4648">
        <w:rPr>
          <w:rFonts w:cs="Times New Roman"/>
        </w:rPr>
        <w:t xml:space="preserve">         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28752D">
        <w:rPr>
          <w:rFonts w:cs="Times New Roman"/>
        </w:rPr>
        <w:t>16. rujna</w:t>
      </w:r>
      <w:r w:rsidR="00EF04AA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666C4B" w:rsidP="00461516" w:rsidR="00666C4B"/>
    <w:p w:rsidRDefault="00666C4B" w:rsidP="005A09E6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C42207" w:rsidP="00C42207" w:rsidR="00C42207">
      <w:pPr>
        <w:ind w:firstLine="708" w:left="5664"/>
        <w:jc w:val="both"/>
        <w:rPr>
          <w:rFonts w:cs="Times New Roman"/>
        </w:rPr>
      </w:pPr>
    </w:p>
    <w:p w:rsidRDefault="00EF04AA" w:rsidP="00C42207" w:rsidR="00EF04AA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</w:p>
    <w:p w:rsidRDefault="00C42207" w:rsidP="00C42207" w:rsidR="00C42207"/>
    <w:p w:rsidRDefault="001D2BCB" w:rsidP="00CE6118" w:rsidR="001D2BCB">
      <w:pPr>
        <w:jc w:val="both"/>
      </w:pPr>
    </w:p>
    <w:p w:rsidRDefault="00CE6118" w:rsidR="005F7221">
      <w:pPr>
        <w:jc w:val="both"/>
      </w:pPr>
      <w:r>
        <w:t>POU</w:t>
      </w:r>
      <w:r w:rsidR="005F7221">
        <w:t>KA O PRAVNOM LIJEKU:</w:t>
      </w:r>
    </w:p>
    <w:p w:rsidRDefault="00EF04AA" w:rsidR="00EF04AA">
      <w:pPr>
        <w:jc w:val="both"/>
      </w:pPr>
      <w:r w:rsidRPr="00D02E3D">
        <w:t>Protiv ovoga rješenja</w:t>
      </w:r>
      <w:r>
        <w:t xml:space="preserve"> nezadovoljna stranka može podnijeti žalbu,</w:t>
      </w:r>
      <w:r w:rsidRPr="00D02E3D">
        <w:t xml:space="preserve"> u roku od osam dana</w:t>
      </w:r>
      <w:r>
        <w:t>,</w:t>
      </w:r>
      <w:r w:rsidRPr="00D02E3D">
        <w:t xml:space="preserve"> od </w:t>
      </w:r>
      <w:r>
        <w:t xml:space="preserve">objave na mrežnoj stranici e-Oglasna ploča suda, pismeno u četiri (4) </w:t>
      </w:r>
      <w:r w:rsidRPr="00D02E3D">
        <w:t>primjerka, putem ovoga suda, Visokom trgovačkom sudu RH.</w:t>
      </w:r>
    </w:p>
    <w:p w:rsidRDefault="0079114C" w:rsidR="0079114C" w:rsidRPr="00CE6118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0D" w:rsidP="00BA0147" w:rsidR="00761C0D">
      <w:r>
        <w:separator/>
      </w:r>
    </w:p>
  </w:endnote>
  <w:endnote w:id="0" w:type="continuationSeparator">
    <w:p w:rsidRDefault="00761C0D" w:rsidP="00BA0147" w:rsidR="00761C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0D" w:rsidP="00BA0147" w:rsidR="00761C0D">
      <w:r>
        <w:separator/>
      </w:r>
    </w:p>
  </w:footnote>
  <w:footnote w:id="0" w:type="continuationSeparator">
    <w:p w:rsidRDefault="00761C0D" w:rsidP="00BA0147" w:rsidR="00761C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00984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  <w:t>Poslovni broj: 5 St</w:t>
    </w:r>
    <w:r w:rsidR="00F04E7C">
      <w:t>-</w:t>
    </w:r>
    <w:r w:rsidR="00400984">
      <w:t>650/15-11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8">
    <w:nsid w:val="5CBD0B4E"/>
    <w:multiLevelType w:val="hybridMultilevel"/>
    <w:tmpl w:val="062AC47A"/>
    <w:lvl w:tplc="6ACCA6F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proofState w:grammar="clean" w:spelling="clean"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658C"/>
    <w:rsid w:val="000531BB"/>
    <w:rsid w:val="0008497D"/>
    <w:rsid w:val="000B44AC"/>
    <w:rsid w:val="000C472A"/>
    <w:rsid w:val="000D6933"/>
    <w:rsid w:val="000F0DE4"/>
    <w:rsid w:val="000F55DF"/>
    <w:rsid w:val="001611DE"/>
    <w:rsid w:val="001D0412"/>
    <w:rsid w:val="001D2BCB"/>
    <w:rsid w:val="00217753"/>
    <w:rsid w:val="002341FF"/>
    <w:rsid w:val="0028752D"/>
    <w:rsid w:val="002A7BAD"/>
    <w:rsid w:val="002D481B"/>
    <w:rsid w:val="002D4F2D"/>
    <w:rsid w:val="00317223"/>
    <w:rsid w:val="003538D1"/>
    <w:rsid w:val="00363E19"/>
    <w:rsid w:val="003A689F"/>
    <w:rsid w:val="003B3055"/>
    <w:rsid w:val="003F0BEA"/>
    <w:rsid w:val="00400984"/>
    <w:rsid w:val="00406AF2"/>
    <w:rsid w:val="0044358D"/>
    <w:rsid w:val="0046016D"/>
    <w:rsid w:val="00461516"/>
    <w:rsid w:val="004D15D7"/>
    <w:rsid w:val="004F0C0D"/>
    <w:rsid w:val="0058239B"/>
    <w:rsid w:val="00586314"/>
    <w:rsid w:val="00591BCF"/>
    <w:rsid w:val="0059284F"/>
    <w:rsid w:val="005A09E6"/>
    <w:rsid w:val="005A139C"/>
    <w:rsid w:val="005A7952"/>
    <w:rsid w:val="005D0175"/>
    <w:rsid w:val="005F4618"/>
    <w:rsid w:val="005F7221"/>
    <w:rsid w:val="006063E0"/>
    <w:rsid w:val="00613CF2"/>
    <w:rsid w:val="00621DBC"/>
    <w:rsid w:val="00640372"/>
    <w:rsid w:val="00666C4B"/>
    <w:rsid w:val="00681854"/>
    <w:rsid w:val="006873E3"/>
    <w:rsid w:val="00695D0C"/>
    <w:rsid w:val="006B57C6"/>
    <w:rsid w:val="006B5EF7"/>
    <w:rsid w:val="006C5FEF"/>
    <w:rsid w:val="00720601"/>
    <w:rsid w:val="0072529F"/>
    <w:rsid w:val="007410CE"/>
    <w:rsid w:val="00742B02"/>
    <w:rsid w:val="00761C0D"/>
    <w:rsid w:val="0076577E"/>
    <w:rsid w:val="0079114C"/>
    <w:rsid w:val="007D470A"/>
    <w:rsid w:val="007E0FAF"/>
    <w:rsid w:val="0080270A"/>
    <w:rsid w:val="00806764"/>
    <w:rsid w:val="008B385D"/>
    <w:rsid w:val="008B5950"/>
    <w:rsid w:val="0092371F"/>
    <w:rsid w:val="00926C33"/>
    <w:rsid w:val="00953C7E"/>
    <w:rsid w:val="009668AE"/>
    <w:rsid w:val="00970E9C"/>
    <w:rsid w:val="009C0AFE"/>
    <w:rsid w:val="009F187F"/>
    <w:rsid w:val="009F4BEF"/>
    <w:rsid w:val="00A4112C"/>
    <w:rsid w:val="00AC55E9"/>
    <w:rsid w:val="00AF1E8D"/>
    <w:rsid w:val="00B15F84"/>
    <w:rsid w:val="00B520A6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61628"/>
    <w:rsid w:val="00C73667"/>
    <w:rsid w:val="00CA6997"/>
    <w:rsid w:val="00CA7317"/>
    <w:rsid w:val="00CE6118"/>
    <w:rsid w:val="00CF79A6"/>
    <w:rsid w:val="00D077D7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557EB"/>
    <w:rsid w:val="00E717D2"/>
    <w:rsid w:val="00E924AB"/>
    <w:rsid w:val="00EA5506"/>
    <w:rsid w:val="00EC3F7F"/>
    <w:rsid w:val="00EF04AA"/>
    <w:rsid w:val="00EF51DF"/>
    <w:rsid w:val="00F04E7C"/>
    <w:rsid w:val="00F0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0849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9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9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9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9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0849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9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9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9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9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</izvorni_sadrzaj>
    <derivirana_varijabla naziv="DomainObject.Predmet.Broj_1">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kolovoza 2016.</izvorni_sadrzaj>
    <derivirana_varijabla naziv="DomainObject.Predmet.DatumRjesavanja_1">24. kolovoza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St-650/2015</izvorni_sadrzaj>
    <derivirana_varijabla naziv="DomainObject.Predmet.OznakaBroj_1">St-650/2015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PIMS društvo s ograničenom odgovornošću za tiskarsku djelatnost, trgovinu i ugostiteljstvo</izvorni_sadrzaj>
    <derivirana_varijabla naziv="DomainObject.Predmet.ProtustrankaFormated_1">  PIMS društvo s ograničenom odgovornošću za tiskarsku djelatnost, trgovinu i ugostiteljstvo</derivirana_varijabla>
  </DomainObject.Predmet.ProtustrankaFormated>
  <DomainObject.Predmet.ProtustrankaFormatedOIB>
    <izvorni_sadrzaj>  PIMS društvo s ograničenom odgovornošću za tiskarsku djelatnost, trgovinu i ugostiteljstvo, OIB 53219397734</izvorni_sadrzaj>
    <derivirana_varijabla naziv="DomainObject.Predmet.ProtustrankaFormatedOIB_1">  PIMS društvo s ograničenom odgovornošću za tiskarsku djelatnost, trgovinu i ugostiteljstvo, OIB 53219397734</derivirana_varijabla>
  </DomainObject.Predmet.ProtustrankaFormatedOIB>
  <DomainObject.Predmet.ProtustrankaFormatedWithAdress>
    <izvorni_sadrzaj> PIMS društvo s ograničenom odgovornošću za tiskarsku djelatnost, trgovinu i ugostiteljstvo,  7, 42240 Ivanečko Naselje</izvorni_sadrzaj>
    <derivirana_varijabla naziv="DomainObject.Predmet.ProtustrankaFormatedWithAdress_1"> PIMS društvo s ograničenom odgovornošću za tiskarsku djelatnost, trgovinu i ugostiteljstvo,  7, 42240 Ivanečko Naselje</derivirana_varijabla>
  </DomainObject.Predmet.ProtustrankaFormatedWithAdress>
  <DomainObject.Predmet.ProtustrankaFormatedWithAdressOIB>
    <izvorni_sadrzaj> PIMS društvo s ograničenom odgovornošću za tiskarsku djelatnost, trgovinu i ugostiteljstvo, OIB 53219397734,  7, 42240 Ivanečko Naselje</izvorni_sadrzaj>
    <derivirana_varijabla naziv="DomainObject.Predmet.ProtustrankaFormatedWithAdressOIB_1"> PIMS društvo s ograničenom odgovornošću za tiskarsku djelatnost, trgovinu i ugostiteljstvo, OIB 53219397734,  7, 42240 Ivanečko Naselje</derivirana_varijabla>
  </DomainObject.Predmet.ProtustrankaFormatedWithAdressOIB>
  <DomainObject.Predmet.ProtustrankaWithAdress>
    <izvorni_sadrzaj>PIMS društvo s ograničenom odgovornošću za tiskarsku djelatnost, trgovinu i ugostiteljstvo  7, 42240 Ivanečko Naselje</izvorni_sadrzaj>
    <derivirana_varijabla naziv="DomainObject.Predmet.ProtustrankaWithAdress_1">PIMS društvo s ograničenom odgovornošću za tiskarsku djelatnost, trgovinu i ugostiteljstvo  7, 42240 Ivanečko Naselje</derivirana_varijabla>
  </DomainObject.Predmet.ProtustrankaWithAdress>
  <DomainObject.Predmet.ProtustrankaWithAdressOIB>
    <izvorni_sadrzaj>PIMS društvo s ograničenom odgovornošću za tiskarsku djelatnost, trgovinu i ugostiteljstvo, OIB 53219397734,  7, 42240 Ivanečko Naselje</izvorni_sadrzaj>
    <derivirana_varijabla naziv="DomainObject.Predmet.ProtustrankaWithAdressOIB_1">PIMS društvo s ograničenom odgovornošću za tiskarsku djelatnost, trgovinu i ugostiteljstvo, OIB 53219397734,  7, 42240 Ivanečko Naselje</derivirana_varijabla>
  </DomainObject.Predmet.ProtustrankaWithAdressOIB>
  <DomainObject.Predmet.ProtustrankaNazivFormated>
    <izvorni_sadrzaj>PIMS društvo s ograničenom odgovornošću za tiskarsku djelatnost, trgovinu i ugostiteljstvo</izvorni_sadrzaj>
    <derivirana_varijabla naziv="DomainObject.Predmet.ProtustrankaNazivFormated_1">PIMS društvo s ograničenom odgovornošću za tiskarsku djelatnost, trgovinu i ugostiteljstvo</derivirana_varijabla>
  </DomainObject.Predmet.ProtustrankaNazivFormated>
  <DomainObject.Predmet.ProtustrankaNazivFormatedOIB>
    <izvorni_sadrzaj>PIMS društvo s ograničenom odgovornošću za tiskarsku djelatnost, trgovinu i ugostiteljstvo, OIB 53219397734</izvorni_sadrzaj>
    <derivirana_varijabla naziv="DomainObject.Predmet.ProtustrankaNazivFormatedOIB_1">PIMS društvo s ograničenom odgovornošću za tiskarsku djelatnost, trgovinu i ugostiteljstvo, OIB 53219397734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177286.76</izvorni_sadrzaj>
    <derivirana_varijabla naziv="DomainObject.Predmet.TrenutnaVrijednost_1">177286.76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PIMS društvo s ograničenom odgovornošću za tiskarsku djelatnost, trgovinu i ugostiteljstvo</item>
    </izvorni_sadrzaj>
    <derivirana_varijabla naziv="DomainObject.Predmet.ProtuStrankaListFormated_1">
      <item>PIMS društvo s ograničenom odgovornošću za tiskarsku djelatnost, trgovinu i ugostiteljstvo</item>
    </derivirana_varijabla>
  </DomainObject.Predmet.ProtuStrankaListFormated>
  <DomainObject.Predmet.ProtuStrankaListFormatedOIB>
    <izvorni_sadrzaj>
      <item>PIMS društvo s ograničenom odgovornošću za tiskarsku djelatnost, trgovinu i ugostiteljstvo, OIB 53219397734</item>
    </izvorni_sadrzaj>
    <derivirana_varijabla naziv="DomainObject.Predmet.ProtuStrankaListFormatedOIB_1">
      <item>PIMS društvo s ograničenom odgovornošću za tiskarsku djelatnost, trgovinu i ugostiteljstvo, OIB 53219397734</item>
    </derivirana_varijabla>
  </DomainObject.Predmet.ProtuStrankaListFormatedOIB>
  <DomainObject.Predmet.ProtuStrankaListFormatedWithAdress>
    <izvorni_sadrzaj>
      <item>PIMS društvo s ograničenom odgovornošću za tiskarsku djelatnost, trgovinu i ugostiteljstvo,  7, 42240 Ivanečko Naselje</item>
    </izvorni_sadrzaj>
    <derivirana_varijabla naziv="DomainObject.Predmet.ProtuStrankaListFormatedWithAdress_1">
      <item>PIMS društvo s ograničenom odgovornošću za tiskarsku djelatnost, trgovinu i ugostiteljstvo,  7, 42240 Ivanečko Naselje</item>
    </derivirana_varijabla>
  </DomainObject.Predmet.ProtuStrankaListFormatedWithAdress>
  <DomainObject.Predmet.ProtuStrankaListFormatedWithAdressOIB>
    <izvorni_sadrzaj>
      <item>PIMS društvo s ograničenom odgovornošću za tiskarsku djelatnost, trgovinu i ugostiteljstvo, OIB 53219397734,  7, 42240 Ivanečko Naselje</item>
    </izvorni_sadrzaj>
    <derivirana_varijabla naziv="DomainObject.Predmet.ProtuStrankaListFormatedWithAdressOIB_1">
      <item>PIMS društvo s ograničenom odgovornošću za tiskarsku djelatnost, trgovinu i ugostiteljstvo, OIB 53219397734,  7, 42240 Ivanečko Naselje</item>
    </derivirana_varijabla>
  </DomainObject.Predmet.ProtuStrankaListFormatedWithAdressOIB>
  <DomainObject.Predmet.ProtuStrankaListNazivFormated>
    <izvorni_sadrzaj>
      <item>PIMS društvo s ograničenom odgovornošću za tiskarsku djelatnost, trgovinu i ugostiteljstvo</item>
    </izvorni_sadrzaj>
    <derivirana_varijabla naziv="DomainObject.Predmet.ProtuStrankaListNazivFormated_1">
      <item>PIMS društvo s ograničenom odgovornošću za tiskarsku djelatnost, trgovinu i ugostiteljstvo</item>
    </derivirana_varijabla>
  </DomainObject.Predmet.ProtuStrankaListNazivFormated>
  <DomainObject.Predmet.ProtuStrankaListNazivFormatedOIB>
    <izvorni_sadrzaj>
      <item>PIMS društvo s ograničenom odgovornošću za tiskarsku djelatnost, trgovinu i ugostiteljstvo, OIB 53219397734</item>
    </izvorni_sadrzaj>
    <derivirana_varijabla naziv="DomainObject.Predmet.ProtuStrankaListNazivFormatedOIB_1">
      <item>PIMS društvo s ograničenom odgovornošću za tiskarsku djelatnost, trgovinu i ugostiteljstvo, OIB 53219397734</item>
    </derivirana_varijabla>
  </DomainObject.Predmet.ProtuStrankaListNazivFormatedOIB>
  <DomainObject.Predmet.OstaliListFormated>
    <izvorni_sadrzaj>
      <item>e-Oglasna</item>
      <item>Sudski registar</item>
      <item>Porezna uprava Varaždin</item>
      <item>Županijsko državno odvjetništvo u Varaždinu</item>
      <item>Juraj Bajs</item>
    </izvorni_sadrzaj>
    <derivirana_varijabla naziv="DomainObject.Predmet.OstaliListFormated_1">
      <item>e-Oglasna</item>
      <item>Sudski registar</item>
      <item>Porezna uprava Varaždin</item>
      <item>Županijsko državno odvjetništvo u Varaždinu</item>
      <item>Juraj Bajs</item>
    </derivirana_varijabla>
  </DomainObject.Predmet.OstaliListFormated>
  <DomainObject.Predmet.OstaliListFormatedOIB>
    <izvorni_sadrzaj>
      <item>e-Oglasna</item>
      <item>Sudski registar</item>
      <item>Porezna uprava Varaždin</item>
      <item>Županijsko državno odvjetništvo u Varaždinu</item>
      <item>Juraj Bajs, OIB 46644952141</item>
    </izvorni_sadrzaj>
    <derivirana_varijabla naziv="DomainObject.Predmet.OstaliListFormatedOIB_1">
      <item>e-Oglasna</item>
      <item>Sudski registar</item>
      <item>Porezna uprava Varaždin</item>
      <item>Županijsko državno odvjetništvo u Varaždinu</item>
      <item>Juraj Bajs, OIB 46644952141</item>
    </derivirana_varijabla>
  </DomainObject.Predmet.OstaliListFormatedOIB>
  <DomainObject.Predmet.OstaliListFormatedWithAdress>
    <izvorni_sadrzaj>
      <item>e-Oglasna</item>
      <item>Sudski registar</item>
      <item>Porezna uprava Varaždin</item>
      <item>Županijsko državno odvjetništvo u Varaždinu</item>
      <item>Juraj Bajs, Ustrine 9, 51550 Ustrine</item>
    </izvorni_sadrzaj>
    <derivirana_varijabla naziv="DomainObject.Predmet.OstaliListFormatedWithAdress_1">
      <item>e-Oglasna</item>
      <item>Sudski registar</item>
      <item>Porezna uprava Varaždin</item>
      <item>Županijsko državno odvjetništvo u Varaždinu</item>
      <item>Juraj Bajs, Ustrine 9, 51550 Ustrine</item>
    </derivirana_varijabla>
  </DomainObject.Predmet.OstaliListFormatedWithAdress>
  <DomainObject.Predmet.OstaliListFormatedWithAdressOIB>
    <izvorni_sadrzaj>
      <item>e-Oglasna</item>
      <item>Sudski registar</item>
      <item>Porezna uprava Varaždin</item>
      <item>Županijsko državno odvjetništvo u Varaždinu</item>
      <item>Juraj Bajs, OIB 46644952141, Ustrine 9, 51550 Ustrine</item>
    </izvorni_sadrzaj>
    <derivirana_varijabla naziv="DomainObject.Predmet.OstaliListFormatedWithAdressOIB_1">
      <item>e-Oglasna</item>
      <item>Sudski registar</item>
      <item>Porezna uprava Varaždin</item>
      <item>Županijsko državno odvjetništvo u Varaždinu</item>
      <item>Juraj Bajs, OIB 46644952141, Ustrine 9, 51550 Ustrine</item>
    </derivirana_varijabla>
  </DomainObject.Predmet.OstaliListFormatedWithAdressOIB>
  <DomainObject.Predmet.OstaliListNazivFormated>
    <izvorni_sadrzaj>
      <item>e-Oglasna</item>
      <item>Sudski registar</item>
      <item>Porezna uprava Varaždin</item>
      <item>Županijsko državno odvjetništvo u Varaždinu</item>
      <item>Juraj Bajs</item>
    </izvorni_sadrzaj>
    <derivirana_varijabla naziv="DomainObject.Predmet.OstaliListNazivFormated_1">
      <item>e-Oglasna</item>
      <item>Sudski registar</item>
      <item>Porezna uprava Varaždin</item>
      <item>Županijsko državno odvjetništvo u Varaždinu</item>
      <item>Juraj Bajs</item>
    </derivirana_varijabla>
  </DomainObject.Predmet.OstaliListNazivFormated>
  <DomainObject.Predmet.OstaliListNazivFormatedOIB>
    <izvorni_sadrzaj>
      <item>e-Oglasna</item>
      <item>Sudski registar</item>
      <item>Porezna uprava Varaždin</item>
      <item>Županijsko državno odvjetništvo u Varaždinu</item>
      <item>Juraj Bajs, OIB 46644952141</item>
    </izvorni_sadrzaj>
    <derivirana_varijabla naziv="DomainObject.Predmet.OstaliListNazivFormatedOIB_1">
      <item>e-Oglasna</item>
      <item>Sudski registar</item>
      <item>Porezna uprava Varaždin</item>
      <item>Županijsko državno odvjetništvo u Varaždinu</item>
      <item>Juraj Bajs, OIB 46644952141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PIMS društvo s ograničenom odgovornošću za tiskarsku djelatnost, trgovinu i ugostiteljstvo</izvorni_sadrzaj>
    <derivirana_varijabla naziv="DomainObject.Predmet.ProtustrankaIDrugi_1">PIMS društvo s ograničenom odgovornošću za tiskarsku djelatnost, trgovinu i ugostiteljstvo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PIMS društvo s ograničenom odgovornošću za tiskarsku djelatnost, trgovinu i ugostiteljstvo, OIB 53219397734,  7, 42240 Ivanečko Naselje</izvorni_sadrzaj>
    <derivirana_varijabla naziv="DomainObject.Predmet.ProtustrankaIDrugiAdressOIB_1">PIMS društvo s ograničenom odgovornošću za tiskarsku djelatnost, trgovinu i ugostiteljstvo, OIB 53219397734,  7, 42240 Ivanečko Naselje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kolovoza 2016.</izvorni_sadrzaj>
    <derivirana_varijabla naziv="DomainObject.Predmet.OdlukaRjesenje.DatumDonosenjaOdluke_1">18. kolovoza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St-650/2015-6</izvorni_sadrzaj>
    <derivirana_varijabla naziv="DomainObject.Predmet.OdlukaRjesenje.Oznaka_1">St-650/2015-6</derivirana_varijabla>
  </DomainObject.Predmet.OdlukaRjesenje.Oznaka>
  <DomainObject.Predmet.SudioniciListNaziv>
    <izvorni_sadrzaj>
      <item>Financijska agencija</item>
      <item>PIMS društvo s ograničenom odgovornošću za tiskarsku djelatnost, trgovinu i ugostiteljstvo</item>
      <item>e-Oglasna</item>
      <item>Sudski registar</item>
      <item>Porezna uprava Varaždin</item>
      <item>Županijsko državno odvjetništvo u Varaždinu</item>
      <item>Juraj Bajs</item>
    </izvorni_sadrzaj>
    <derivirana_varijabla naziv="DomainObject.Predmet.SudioniciListNaziv_1">
      <item>Financijska agencija</item>
      <item>PIMS društvo s ograničenom odgovornošću za tiskarsku djelatnost, trgovinu i ugostiteljstvo</item>
      <item>e-Oglasna</item>
      <item>Sudski registar</item>
      <item>Porezna uprava Varaždin</item>
      <item>Županijsko državno odvjetništvo u Varaždinu</item>
      <item>Juraj Bajs</item>
    </derivirana_varijabla>
  </DomainObject.Predmet.SudioniciListNaziv>
  <DomainObject.Predmet.SudioniciListAdressOIB>
    <izvorni_sadrzaj>
      <item>Financijska agencija, OIB 85821130368, A.Cesarca 2,42000 Varaždin</item>
      <item>PIMS društvo s ograničenom odgovornošću za tiskarsku djelatnost, trgovinu i ugostiteljstvo, OIB 53219397734,  7,42240 Ivanečko Naselje</item>
      <item>e-Oglasna</item>
      <item>Sudski registar</item>
      <item>Porezna uprava Varaždin</item>
      <item>Županijsko državno odvjetništvo u Varaždinu</item>
      <item>Juraj Bajs, OIB 46644952141, Ustrine 9,51550 Ustrine</item>
    </izvorni_sadrzaj>
    <derivirana_varijabla naziv="DomainObject.Predmet.SudioniciListAdressOIB_1">
      <item>Financijska agencija, OIB 85821130368, A.Cesarca 2,42000 Varaždin</item>
      <item>PIMS društvo s ograničenom odgovornošću za tiskarsku djelatnost, trgovinu i ugostiteljstvo, OIB 53219397734,  7,42240 Ivanečko Naselje</item>
      <item>e-Oglasna</item>
      <item>Sudski registar</item>
      <item>Porezna uprava Varaždin</item>
      <item>Županijsko državno odvjetništvo u Varaždinu</item>
      <item>Juraj Bajs, OIB 46644952141, Ustrine 9,51550 Ustrine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53219397734</item>
      <item>, OIB null</item>
      <item>, OIB null</item>
      <item>, OIB null</item>
      <item>, OIB null</item>
      <item>, OIB 46644952141</item>
    </izvorni_sadrzaj>
    <derivirana_varijabla naziv="DomainObject.Predmet.SudioniciListNazivOIB_1">
      <item>, OIB 85821130368</item>
      <item>, OIB 53219397734</item>
      <item>, OIB null</item>
      <item>, OIB null</item>
      <item>, OIB null</item>
      <item>, OIB null</item>
      <item>, OIB 46644952141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1D2840-BE8E-46CF-89A5-F0960749E7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1589</properties:Characters>
  <properties:Lines>51</properties:Lines>
  <properties:Paragraphs>17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2016-09-16T10:17:00Z</cp:lastPrinted>
  <dcterms:modified xmlns:xsi="http://www.w3.org/2001/XMLSchema-instance" xsi:type="dcterms:W3CDTF">2016-09-16T10:19:00Z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