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a12a" w14:paraId="250a12a" w:rsidRDefault="00822B5E" w:rsidP="00822B5E" w:rsidR="00822B5E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835025" cx="628015"/>
            <wp:effectExtent b="3175" r="63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2B5E" w:rsidP="00822B5E" w:rsidR="00822B5E">
      <w:pPr>
        <w:jc w:val="both"/>
      </w:pPr>
    </w:p>
    <w:p w:rsidRDefault="00822B5E" w:rsidP="00822B5E" w:rsidR="00822B5E">
      <w:pPr>
        <w:jc w:val="both"/>
        <w:rPr>
          <w:b/>
        </w:rPr>
      </w:pPr>
      <w:r>
        <w:rPr>
          <w:b/>
        </w:rPr>
        <w:t>REPUBLIKA HRVATSKA                                          Broj: 2/St-</w:t>
      </w:r>
      <w:r w:rsidR="003D4C30">
        <w:rPr>
          <w:b/>
        </w:rPr>
        <w:t>1337</w:t>
      </w:r>
      <w:r>
        <w:rPr>
          <w:b/>
        </w:rPr>
        <w:t>/</w:t>
      </w:r>
      <w:r w:rsidR="003D4C30">
        <w:rPr>
          <w:b/>
        </w:rPr>
        <w:t>2017-2</w:t>
      </w:r>
    </w:p>
    <w:p w:rsidRDefault="00822B5E" w:rsidP="00822B5E" w:rsidR="00822B5E">
      <w:pPr>
        <w:jc w:val="both"/>
        <w:rPr>
          <w:b/>
        </w:rPr>
      </w:pPr>
      <w:r>
        <w:rPr>
          <w:b/>
        </w:rPr>
        <w:t>TRGOVAČKI SUD  U OSIJEKU</w:t>
      </w:r>
    </w:p>
    <w:p w:rsidRDefault="00822B5E" w:rsidP="00822B5E" w:rsidR="00822B5E">
      <w:pPr>
        <w:jc w:val="both"/>
        <w:rPr>
          <w:b/>
        </w:rPr>
      </w:pPr>
      <w:r>
        <w:rPr>
          <w:b/>
        </w:rPr>
        <w:t xml:space="preserve">STALNA SLUŽBA  U </w:t>
      </w:r>
    </w:p>
    <w:p w:rsidRDefault="00822B5E" w:rsidP="00822B5E" w:rsidR="00822B5E">
      <w:pPr>
        <w:jc w:val="both"/>
        <w:rPr>
          <w:b/>
        </w:rPr>
      </w:pPr>
      <w:r>
        <w:rPr>
          <w:b/>
        </w:rPr>
        <w:t>SLAVONSKOM BRODU</w:t>
      </w:r>
    </w:p>
    <w:p w:rsidRDefault="00822B5E" w:rsidP="00822B5E" w:rsidR="00822B5E">
      <w:pPr>
        <w:jc w:val="both"/>
        <w:rPr>
          <w:b/>
        </w:rPr>
      </w:pPr>
      <w:r>
        <w:rPr>
          <w:b/>
        </w:rPr>
        <w:t>Trg pobjede 13</w:t>
      </w:r>
    </w:p>
    <w:p w:rsidRDefault="00822B5E" w:rsidP="00822B5E" w:rsidR="00822B5E">
      <w:pPr>
        <w:jc w:val="both"/>
        <w:rPr>
          <w:b/>
        </w:rPr>
      </w:pPr>
      <w:r>
        <w:rPr>
          <w:b/>
        </w:rPr>
        <w:t>35 000 SLAVONSKI BROD</w:t>
      </w:r>
    </w:p>
    <w:p w:rsidRDefault="00822B5E" w:rsidP="00822B5E" w:rsidR="00822B5E">
      <w:pPr>
        <w:jc w:val="both"/>
        <w:rPr>
          <w:b/>
        </w:rPr>
      </w:pPr>
    </w:p>
    <w:p w:rsidRDefault="00822B5E" w:rsidP="00822B5E" w:rsidR="00822B5E">
      <w:pPr>
        <w:jc w:val="both"/>
        <w:rPr>
          <w:b/>
        </w:rPr>
      </w:pPr>
      <w:r>
        <w:rPr>
          <w:b/>
        </w:rPr>
        <w:t xml:space="preserve">                                             U  I M E  R E P U B L I K E  H R V A T S K E !</w:t>
      </w:r>
    </w:p>
    <w:p w:rsidRDefault="00822B5E" w:rsidP="00822B5E" w:rsidR="00822B5E">
      <w:pPr>
        <w:jc w:val="center"/>
        <w:rPr>
          <w:b/>
        </w:rPr>
      </w:pPr>
    </w:p>
    <w:p w:rsidRDefault="00822B5E" w:rsidP="00822B5E" w:rsidR="00822B5E">
      <w:pPr>
        <w:jc w:val="center"/>
        <w:rPr>
          <w:b/>
        </w:rPr>
      </w:pPr>
      <w:r>
        <w:rPr>
          <w:b/>
        </w:rPr>
        <w:t xml:space="preserve">      R J E Š E N J E</w:t>
      </w:r>
    </w:p>
    <w:p w:rsidRDefault="00822B5E" w:rsidP="00822B5E" w:rsidR="00822B5E">
      <w:pPr>
        <w:jc w:val="both"/>
        <w:rPr>
          <w:b/>
        </w:rPr>
      </w:pPr>
    </w:p>
    <w:p w:rsidRDefault="00822B5E" w:rsidP="00822B5E" w:rsidR="00822B5E">
      <w:pPr>
        <w:jc w:val="both"/>
      </w:pPr>
      <w:r>
        <w:rPr>
          <w:b/>
        </w:rPr>
        <w:tab/>
        <w:t>TRGOVAČKI SUD U OSIJEKU, STALNA SLUŽBA U SLAVONSKOM BRODU</w:t>
      </w:r>
      <w:r>
        <w:t xml:space="preserve">, po sucu toga suda Davorinu Pavičić, u stečajnom predmetu predlagatelja FINA  RC OSIJEK, Podružnica Slavonski Brod, Petra Krešimira IV 20, povodom prijedloga za otvaranje stečajnog postupka nad dužnikom </w:t>
      </w:r>
      <w:r w:rsidR="003D4C30">
        <w:t>Stečajna masa iza BROD PETROL d.o.o. za trgovinu i usluge u stečaju, OIB: 29588684719 sa sjedištem u Petra Krešimira IV 4, Slavonski Brod, dana 16</w:t>
      </w:r>
      <w:r>
        <w:t xml:space="preserve">. </w:t>
      </w:r>
      <w:r w:rsidR="003D4C30">
        <w:t xml:space="preserve">kolovoza </w:t>
      </w:r>
      <w:r>
        <w:t>2017.</w:t>
      </w:r>
    </w:p>
    <w:p w:rsidRDefault="00822B5E" w:rsidP="00822B5E" w:rsidR="00822B5E">
      <w:pPr>
        <w:rPr>
          <w:b/>
        </w:rPr>
      </w:pPr>
    </w:p>
    <w:p w:rsidRDefault="00822B5E" w:rsidP="00822B5E" w:rsidR="00822B5E">
      <w:pPr>
        <w:jc w:val="center"/>
      </w:pPr>
      <w:r>
        <w:rPr>
          <w:b/>
        </w:rPr>
        <w:t xml:space="preserve">r i j e š i </w:t>
      </w:r>
      <w:r w:rsidRPr="003D4C30">
        <w:rPr>
          <w:b/>
        </w:rPr>
        <w:t>o     j e</w:t>
      </w:r>
    </w:p>
    <w:p w:rsidRDefault="00822B5E" w:rsidP="00822B5E" w:rsidR="00822B5E">
      <w:pPr>
        <w:jc w:val="center"/>
      </w:pPr>
    </w:p>
    <w:p w:rsidRDefault="00894A2C" w:rsidP="00822B5E" w:rsidR="00822B5E">
      <w:pPr>
        <w:pStyle w:val="Odlomakpopisa"/>
        <w:numPr>
          <w:ilvl w:val="0"/>
          <w:numId w:val="1"/>
        </w:numPr>
        <w:ind w:firstLine="0" w:left="0"/>
        <w:jc w:val="both"/>
      </w:pPr>
      <w:r>
        <w:t>Odbacuje</w:t>
      </w:r>
      <w:r w:rsidR="00822B5E">
        <w:t xml:space="preserve"> se prijedlog za otvaranje stečajnog postupka nad dužnikom </w:t>
      </w:r>
      <w:r w:rsidR="003D4C30" w:rsidRPr="003D4C30">
        <w:t>Stečajna masa iza BROD PETROL d.o.o. za trgovinu i usluge u stečaju, OIB: 29588684719 sa sjedištem u Petra Krešimira IV 4, Slavonski Brod</w:t>
      </w:r>
      <w:r w:rsidR="003D4C30">
        <w:t xml:space="preserve">, </w:t>
      </w:r>
      <w:r w:rsidR="00822B5E">
        <w:t xml:space="preserve">zaprimljen dana </w:t>
      </w:r>
      <w:r w:rsidR="003D4C30">
        <w:t>26</w:t>
      </w:r>
      <w:r w:rsidR="00822B5E">
        <w:t xml:space="preserve">. </w:t>
      </w:r>
      <w:r w:rsidR="003D4C30">
        <w:t>srpnja</w:t>
      </w:r>
      <w:r w:rsidR="00822B5E">
        <w:t xml:space="preserve"> </w:t>
      </w:r>
      <w:r w:rsidR="003D4C30">
        <w:t>2017</w:t>
      </w:r>
      <w:r w:rsidR="00822B5E">
        <w:t xml:space="preserve">. kao neosnovan. </w:t>
      </w:r>
    </w:p>
    <w:p w:rsidRDefault="00822B5E" w:rsidP="00822B5E" w:rsidR="00822B5E"/>
    <w:p w:rsidRDefault="00822B5E" w:rsidP="00822B5E" w:rsidR="00822B5E">
      <w:pPr>
        <w:jc w:val="center"/>
        <w:rPr>
          <w:b/>
        </w:rPr>
      </w:pPr>
      <w:r>
        <w:rPr>
          <w:b/>
        </w:rPr>
        <w:t>Obrazloženje</w:t>
      </w:r>
    </w:p>
    <w:p w:rsidRDefault="00822B5E" w:rsidP="00822B5E" w:rsidR="00822B5E">
      <w:pPr>
        <w:jc w:val="both"/>
        <w:rPr>
          <w:b/>
        </w:rPr>
      </w:pPr>
    </w:p>
    <w:p w:rsidRDefault="00822B5E" w:rsidP="003D4C30" w:rsidR="00822B5E">
      <w:pPr>
        <w:jc w:val="both"/>
      </w:pPr>
      <w:r>
        <w:t>Uvidom u spis ovog suda St-</w:t>
      </w:r>
      <w:r w:rsidR="003D4C30">
        <w:t>40/2001.</w:t>
      </w:r>
      <w:r>
        <w:t xml:space="preserve"> utvrđeno je da je</w:t>
      </w:r>
      <w:r w:rsidR="003D4C30">
        <w:t xml:space="preserve"> u tijeku stečajni postupak protiv istog stečajnog dužnika. Kako je nemoguće u isto vrijeme, a posebno protiv Stečajne mase voditi</w:t>
      </w:r>
      <w:r w:rsidR="00917868">
        <w:t xml:space="preserve"> dva</w:t>
      </w:r>
      <w:r w:rsidR="003D4C30">
        <w:t xml:space="preserve"> stečajn</w:t>
      </w:r>
      <w:r w:rsidR="00917868">
        <w:t>a postup</w:t>
      </w:r>
      <w:r w:rsidR="003D4C30">
        <w:t>k</w:t>
      </w:r>
      <w:r w:rsidR="00917868">
        <w:t>a protiv istog dužnika,</w:t>
      </w:r>
      <w:r w:rsidR="003D4C30">
        <w:t xml:space="preserve"> to je odlučeno kao u izreci.</w:t>
      </w:r>
      <w:r>
        <w:t xml:space="preserve"> </w:t>
      </w:r>
    </w:p>
    <w:p w:rsidRDefault="00822B5E" w:rsidP="00822B5E" w:rsidR="00822B5E">
      <w:pPr>
        <w:jc w:val="both"/>
      </w:pPr>
    </w:p>
    <w:p w:rsidRDefault="00822B5E" w:rsidP="00822B5E" w:rsidR="00822B5E">
      <w:pPr>
        <w:jc w:val="center"/>
      </w:pPr>
      <w:r>
        <w:t xml:space="preserve">U Slavonskom Brodu, </w:t>
      </w:r>
      <w:r w:rsidR="003D4C30">
        <w:t>16</w:t>
      </w:r>
      <w:r>
        <w:t xml:space="preserve">. </w:t>
      </w:r>
      <w:r w:rsidR="003D4C30">
        <w:t>kolovoza</w:t>
      </w:r>
      <w:r>
        <w:t xml:space="preserve">  2017.</w:t>
      </w:r>
    </w:p>
    <w:p w:rsidRDefault="00822B5E" w:rsidP="00822B5E" w:rsidR="00822B5E">
      <w:pPr>
        <w:jc w:val="center"/>
      </w:pPr>
    </w:p>
    <w:p w:rsidRDefault="00822B5E" w:rsidP="00822B5E" w:rsidR="00822B5E">
      <w:pPr>
        <w:ind w:firstLine="708" w:left="4956"/>
        <w:jc w:val="both"/>
      </w:pPr>
      <w:r>
        <w:t>S u d a c:</w:t>
      </w:r>
    </w:p>
    <w:p w:rsidRDefault="00822B5E" w:rsidP="00822B5E" w:rsidR="00822B5E">
      <w:pPr>
        <w:ind w:left="720"/>
        <w:jc w:val="both"/>
      </w:pPr>
      <w:r>
        <w:tab/>
      </w:r>
      <w:r>
        <w:tab/>
        <w:t xml:space="preserve">   </w:t>
      </w:r>
      <w:r>
        <w:tab/>
      </w:r>
      <w:r>
        <w:tab/>
      </w:r>
      <w:r>
        <w:tab/>
        <w:t xml:space="preserve">                  Davorin Pavičić</w:t>
      </w:r>
    </w:p>
    <w:p w:rsidRDefault="00822B5E" w:rsidP="00822B5E" w:rsidR="00822B5E">
      <w:pPr>
        <w:jc w:val="both"/>
      </w:pPr>
    </w:p>
    <w:p w:rsidRDefault="00822B5E" w:rsidP="00822B5E" w:rsidR="00822B5E">
      <w:pPr>
        <w:jc w:val="both"/>
      </w:pPr>
      <w:r>
        <w:t>NAPUTAK O PRANVOM LIJEKU:</w:t>
      </w:r>
    </w:p>
    <w:p w:rsidRDefault="00822B5E" w:rsidP="00822B5E" w:rsidR="00822B5E">
      <w:pPr>
        <w:jc w:val="both"/>
      </w:pPr>
      <w:r>
        <w:t xml:space="preserve">Protiv ove odluke dopuštena je žalba </w:t>
      </w:r>
    </w:p>
    <w:p w:rsidRDefault="00822B5E" w:rsidP="00822B5E" w:rsidR="00822B5E">
      <w:pPr>
        <w:jc w:val="both"/>
      </w:pPr>
      <w:r>
        <w:t>Visokom trgovačkom sudu u Zagrebu u</w:t>
      </w:r>
    </w:p>
    <w:p w:rsidRDefault="00822B5E" w:rsidP="00822B5E" w:rsidR="00822B5E">
      <w:pPr>
        <w:jc w:val="both"/>
      </w:pPr>
      <w:r>
        <w:t>roku od 8 dana po prijemu prijepisa ove</w:t>
      </w:r>
    </w:p>
    <w:p w:rsidRDefault="00822B5E" w:rsidP="00822B5E" w:rsidR="00822B5E">
      <w:pPr>
        <w:jc w:val="both"/>
      </w:pPr>
      <w:r>
        <w:t>odluke putem ovoga suda u 3 primjerka.</w:t>
      </w:r>
    </w:p>
    <w:p w:rsidRDefault="00822B5E" w:rsidP="00822B5E" w:rsidR="00822B5E">
      <w:pPr>
        <w:jc w:val="both"/>
      </w:pPr>
    </w:p>
    <w:p w:rsidRDefault="00822B5E" w:rsidP="00822B5E" w:rsidR="00822B5E">
      <w:pPr>
        <w:jc w:val="both"/>
      </w:pPr>
    </w:p>
    <w:p w:rsidRDefault="003D4C30" w:rsidP="00822B5E" w:rsidR="003D4C30">
      <w:pPr>
        <w:jc w:val="both"/>
      </w:pPr>
    </w:p>
    <w:p w:rsidRDefault="00822B5E" w:rsidP="00822B5E" w:rsidR="00822B5E">
      <w:pPr>
        <w:jc w:val="both"/>
      </w:pPr>
    </w:p>
    <w:p w:rsidRDefault="00822B5E" w:rsidP="00822B5E" w:rsidR="00822B5E">
      <w:pPr>
        <w:jc w:val="both"/>
      </w:pPr>
      <w:r>
        <w:lastRenderedPageBreak/>
        <w:t>DNA:</w:t>
      </w:r>
    </w:p>
    <w:p w:rsidRDefault="003D4C30" w:rsidP="003D4C30" w:rsidR="00822B5E">
      <w:pPr>
        <w:jc w:val="both"/>
      </w:pPr>
      <w:r>
        <w:t>1.</w:t>
      </w:r>
      <w:r w:rsidR="00822B5E">
        <w:t xml:space="preserve">Dostaviti na mrežnoj stranici e- Oglasna ploča </w:t>
      </w:r>
    </w:p>
    <w:p w:rsidRDefault="003D4C30" w:rsidP="003D4C30" w:rsidR="00822B5E">
      <w:pPr>
        <w:ind w:hanging="360" w:left="360"/>
        <w:jc w:val="both"/>
      </w:pPr>
      <w:r>
        <w:t>2.</w:t>
      </w:r>
      <w:r w:rsidR="00822B5E">
        <w:t>FINI</w:t>
      </w:r>
    </w:p>
    <w:p w:rsidRDefault="003D4C30" w:rsidP="003D4C30" w:rsidR="007E4525">
      <w:pPr>
        <w:ind w:hanging="360" w:left="360"/>
        <w:jc w:val="both"/>
      </w:pPr>
      <w:r>
        <w:t>3.</w:t>
      </w:r>
      <w:r w:rsidR="00822B5E">
        <w:t xml:space="preserve">Dužniku </w:t>
      </w:r>
    </w:p>
    <w:p w:rsidRDefault="003D4C30" w:rsidP="003D4C30" w:rsidR="003D4C30">
      <w:pPr>
        <w:pStyle w:val="Odlomakpopisa"/>
        <w:ind w:hanging="142" w:left="0"/>
        <w:jc w:val="both"/>
      </w:pPr>
      <w:r>
        <w:t xml:space="preserve">  4.Stečajnom upravitelju Stečajne mase Zdenku </w:t>
      </w:r>
      <w:proofErr w:type="spellStart"/>
      <w:r>
        <w:t>Bešlić</w:t>
      </w:r>
      <w:proofErr w:type="spellEnd"/>
    </w:p>
    <w:sectPr w:rsidR="003D4C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34B09"/>
    <w:multiLevelType w:val="hybridMultilevel"/>
    <w:tmpl w:val="BB52DD54"/>
    <w:lvl w:tplc="C09233F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CB0560"/>
    <w:multiLevelType w:val="hybridMultilevel"/>
    <w:tmpl w:val="0DCEFA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AAC6ED9"/>
    <w:multiLevelType w:val="hybridMultilevel"/>
    <w:tmpl w:val="99783BF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B5E"/>
    <w:rsid w:val="003D4C30"/>
    <w:rsid w:val="004A426F"/>
    <w:rsid w:val="007E4525"/>
    <w:rsid w:val="00822B5E"/>
    <w:rsid w:val="00894A2C"/>
    <w:rsid w:val="00917868"/>
    <w:rsid w:val="00A1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B5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2B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2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B5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5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85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85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85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85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B5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2B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2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B5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5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85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85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85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85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94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1337</izvorni_sadrzaj>
    <derivirana_varijabla naziv="DomainObject.Predmet.Broj_1">1337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</izvorni_sadrzaj>
    <derivirana_varijabla naziv="DomainObject.Predmet.Opis_1">ČL.429.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St-1337/2017</izvorni_sadrzaj>
    <derivirana_varijabla naziv="DomainObject.Predmet.OznakaBroj_1">St-1337/2017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BROD PETROL d. o. o. za trgovinu i usluge u stečaju</izvorni_sadrzaj>
    <derivirana_varijabla naziv="DomainObject.Predmet.ProtustrankaFormated_1">  Stečajna masa iza BROD PETROL d. o. o. za trgovinu i usluge u stečaju</derivirana_varijabla>
  </DomainObject.Predmet.ProtustrankaFormated>
  <DomainObject.Predmet.ProtustrankaFormatedOIB>
    <izvorni_sadrzaj>  Stečajna masa iza BROD PETROL d. o. o. za trgovinu i usluge u stečaju, OIB 29588684719</izvorni_sadrzaj>
    <derivirana_varijabla naziv="DomainObject.Predmet.ProtustrankaFormatedOIB_1">  Stečajna masa iza BROD PETROL d. o. o. za trgovinu i usluge u stečaju, OIB 29588684719</derivirana_varijabla>
  </DomainObject.Predmet.ProtustrankaFormatedOIB>
  <DomainObject.Predmet.ProtustrankaFormatedWithAdress>
    <izvorni_sadrzaj> Stečajna masa iza BROD PETROL d. o. o. za trgovinu i usluge u stečaju, Petra Krešimira IV 4, 35000 Slavonski Brod</izvorni_sadrzaj>
    <derivirana_varijabla naziv="DomainObject.Predmet.ProtustrankaFormatedWithAdress_1"> Stečajna masa iza BROD PETROL d. o. o. za trgovinu i usluge u stečaju, Petra Krešimira IV 4, 35000 Slavonski Brod</derivirana_varijabla>
  </DomainObject.Predmet.ProtustrankaFormatedWithAdress>
  <DomainObject.Predmet.ProtustrankaFormatedWithAdressOIB>
    <izvorni_sadrzaj> Stečajna masa iza BROD PETROL d. o. o. za trgovinu i usluge u stečaju, OIB 29588684719, Petra Krešimira IV 4, 35000 Slavonski Brod</izvorni_sadrzaj>
    <derivirana_varijabla naziv="DomainObject.Predmet.ProtustrankaFormatedWithAdressOIB_1"> Stečajna masa iza BROD PETROL d. o. o. za trgovinu i usluge u stečaju, OIB 29588684719, Petra Krešimira IV 4, 35000 Slavonski Brod</derivirana_varijabla>
  </DomainObject.Predmet.ProtustrankaFormatedWithAdressOIB>
  <DomainObject.Predmet.ProtustrankaWithAdress>
    <izvorni_sadrzaj>Stečajna masa iza BROD PETROL d. o. o. za trgovinu i usluge u stečaju Petra Krešimira IV 4, 35000 Slavonski Brod</izvorni_sadrzaj>
    <derivirana_varijabla naziv="DomainObject.Predmet.ProtustrankaWithAdress_1">Stečajna masa iza BROD PETROL d. o. o. za trgovinu i usluge u stečaju Petra Krešimira IV 4, 35000 Slavonski Brod</derivirana_varijabla>
  </DomainObject.Predmet.ProtustrankaWithAdress>
  <DomainObject.Predmet.ProtustrankaWithAdressOIB>
    <izvorni_sadrzaj>Stečajna masa iza BROD PETROL d. o. o. za trgovinu i usluge u stečaju, OIB 29588684719, Petra Krešimira IV 4, 35000 Slavonski Brod</izvorni_sadrzaj>
    <derivirana_varijabla naziv="DomainObject.Predmet.ProtustrankaWithAdressOIB_1">Stečajna masa iza BROD PETROL d. o. o. za trgovinu i usluge u stečaju, OIB 29588684719, Petra Krešimira IV 4, 35000 Slavonski Brod</derivirana_varijabla>
  </DomainObject.Predmet.ProtustrankaWithAdressOIB>
  <DomainObject.Predmet.ProtustrankaNazivFormated>
    <izvorni_sadrzaj>Stečajna masa iza BROD PETROL d. o. o. za trgovinu i usluge u stečaju</izvorni_sadrzaj>
    <derivirana_varijabla naziv="DomainObject.Predmet.ProtustrankaNazivFormated_1">Stečajna masa iza BROD PETROL d. o. o. za trgovinu i usluge u stečaju</derivirana_varijabla>
  </DomainObject.Predmet.ProtustrankaNazivFormated>
  <DomainObject.Predmet.ProtustrankaNazivFormatedOIB>
    <izvorni_sadrzaj>Stečajna masa iza BROD PETROL d. o. o. za trgovinu i usluge u stečaju, OIB 29588684719</izvorni_sadrzaj>
    <derivirana_varijabla naziv="DomainObject.Predmet.ProtustrankaNazivFormatedOIB_1">Stečajna masa iza BROD PETROL d. o. o. za trgovinu i usluge u stečaju, OIB 29588684719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7100.00</izvorni_sadrzaj>
    <derivirana_varijabla naziv="DomainObject.Predmet.TrenutnaVrijednost_1">7100.00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BROD PETROL d. o. o. za trgovinu i usluge u stečaju</item>
    </izvorni_sadrzaj>
    <derivirana_varijabla naziv="DomainObject.Predmet.ProtuStrankaListFormated_1">
      <item>Stečajna masa iza BROD PETROL d. o. o. za trgovinu i usluge u stečaju</item>
    </derivirana_varijabla>
  </DomainObject.Predmet.ProtuStrankaListFormated>
  <DomainObject.Predmet.ProtuStrankaListFormatedOIB>
    <izvorni_sadrzaj>
      <item>Stečajna masa iza BROD PETROL d. o. o. za trgovinu i usluge u stečaju, OIB 29588684719</item>
    </izvorni_sadrzaj>
    <derivirana_varijabla naziv="DomainObject.Predmet.ProtuStrankaListFormatedOIB_1">
      <item>Stečajna masa iza BROD PETROL d. o. o. za trgovinu i usluge u stečaju, OIB 29588684719</item>
    </derivirana_varijabla>
  </DomainObject.Predmet.ProtuStrankaListFormatedOIB>
  <DomainObject.Predmet.ProtuStrankaListFormatedWithAdress>
    <izvorni_sadrzaj>
      <item>Stečajna masa iza BROD PETROL d. o. o. za trgovinu i usluge u stečaju, Petra Krešimira IV 4, 35000 Slavonski Brod</item>
    </izvorni_sadrzaj>
    <derivirana_varijabla naziv="DomainObject.Predmet.ProtuStrankaListFormatedWithAdress_1">
      <item>Stečajna masa iza BROD PETROL d. o. o. za trgovinu i usluge u stečaju, Petra Krešimira IV 4, 35000 Slavonski Brod</item>
    </derivirana_varijabla>
  </DomainObject.Predmet.ProtuStrankaListFormatedWithAdress>
  <DomainObject.Predmet.ProtuStrankaListFormatedWithAdressOIB>
    <izvorni_sadrzaj>
      <item>Stečajna masa iza BROD PETROL d. o. o. za trgovinu i usluge u stečaju, OIB 29588684719, Petra Krešimira IV 4, 35000 Slavonski Brod</item>
    </izvorni_sadrzaj>
    <derivirana_varijabla naziv="DomainObject.Predmet.ProtuStrankaListFormatedWithAdressOIB_1">
      <item>Stečajna masa iza BROD PETROL d. o. o. za trgovinu i usluge u stečaju, OIB 29588684719, Petra Krešimira IV 4, 35000 Slavonski Brod</item>
    </derivirana_varijabla>
  </DomainObject.Predmet.ProtuStrankaListFormatedWithAdressOIB>
  <DomainObject.Predmet.ProtuStrankaListNazivFormated>
    <izvorni_sadrzaj>
      <item>Stečajna masa iza BROD PETROL d. o. o. za trgovinu i usluge u stečaju</item>
    </izvorni_sadrzaj>
    <derivirana_varijabla naziv="DomainObject.Predmet.ProtuStrankaListNazivFormated_1">
      <item>Stečajna masa iza BROD PETROL d. o. o. za trgovinu i usluge u stečaju</item>
    </derivirana_varijabla>
  </DomainObject.Predmet.ProtuStrankaListNazivFormated>
  <DomainObject.Predmet.ProtuStrankaListNazivFormatedOIB>
    <izvorni_sadrzaj>
      <item>Stečajna masa iza BROD PETROL d. o. o. za trgovinu i usluge u stečaju, OIB 29588684719</item>
    </izvorni_sadrzaj>
    <derivirana_varijabla naziv="DomainObject.Predmet.ProtuStrankaListNazivFormatedOIB_1">
      <item>Stečajna masa iza BROD PETROL d. o. o. za trgovinu i usluge u stečaju, OIB 29588684719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BROD PETROL d. o. o. za trgovinu i usluge u stečaju</izvorni_sadrzaj>
    <derivirana_varijabla naziv="DomainObject.Predmet.ProtustrankaIDrugi_1">Stečajna masa iza BROD PETROL d. o. o. za trgovinu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Stečajna masa iza BROD PETROL d. o. o. za trgovinu i usluge u stečaju, OIB 29588684719, Petra Krešimira IV 4, 35000 Slavonski Brod</izvorni_sadrzaj>
    <derivirana_varijabla naziv="DomainObject.Predmet.ProtustrankaIDrugiAdressOIB_1">Stečajna masa iza BROD PETROL d. o. o. za trgovinu i usluge u stečaju, OIB 29588684719, Petra Krešimira IV 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BROD PETROL d. o. o. za trgovinu i usluge u stečaju</item>
    </izvorni_sadrzaj>
    <derivirana_varijabla naziv="DomainObject.Predmet.SudioniciListNaziv_1">
      <item>Financijska agencija</item>
      <item>Stečajna masa iza BROD PETROL d. o. o. za trgovinu i usluge u stečaju</item>
    </derivirana_varijabla>
  </DomainObject.Predmet.SudioniciListNaziv>
  <DomainObject.Predmet.SudioniciListAdressOIB>
    <izvorni_sadrzaj>
      <item>Financijska agencija, OIB 85821130368, Ulica grada Vukovara 70,10000 Zagreb</item>
      <item>Stečajna masa iza BROD PETROL d. o. o. za trgovinu i usluge u stečaju, OIB 29588684719, Petra Krešimira IV 4,35000 Slavonski Brod</item>
    </izvorni_sadrzaj>
    <derivirana_varijabla naziv="DomainObject.Predmet.SudioniciListAdressOIB_1">
      <item>Financijska agencija, OIB 85821130368, Ulica grada Vukovara 70,10000 Zagreb</item>
      <item>Stečajna masa iza BROD PETROL d. o. o. za trgovinu i usluge u stečaju, OIB 29588684719, Petra Krešimira IV 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29588684719</item>
    </izvorni_sadrzaj>
    <derivirana_varijabla naziv="DomainObject.Predmet.SudioniciListNazivOIB_1">
      <item>, OIB 85821130368</item>
      <item>, OIB 29588684719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266</properties:Words>
  <properties:Characters>1265</properties:Characters>
  <properties:Lines>51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2017-08-16T12:01:00Z</dcterms:created>
  <dc:creator>wsadmin</dc:creator>
  <cp:lastModifiedBy>wsadmin</cp:lastModifiedBy>
  <cp:lastPrinted>2017-07-06T06:47:00Z</cp:lastPrinted>
  <dcterms:modified xmlns:xsi="http://www.w3.org/2001/XMLSchema-instance" xsi:type="dcterms:W3CDTF">2017-08-17T06:01:00Z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