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5cb9" w14:paraId="0d75cb9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8C1E0E">
        <w:rPr>
          <w:rFonts w:hAnsi="Times New Roman" w:ascii="Times New Roman"/>
          <w:szCs w:val="24"/>
        </w:rPr>
        <w:t>5867</w:t>
      </w:r>
      <w:r w:rsidR="009F7838">
        <w:rPr>
          <w:rFonts w:hAnsi="Times New Roman" w:ascii="Times New Roman"/>
          <w:szCs w:val="24"/>
        </w:rPr>
        <w:t>/16</w:t>
      </w:r>
      <w:r w:rsidR="00A63865">
        <w:rPr>
          <w:rFonts w:hAnsi="Times New Roman" w:ascii="Times New Roman"/>
          <w:szCs w:val="24"/>
        </w:rPr>
        <w:t>-25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D83A9B" w:rsidR="00D83A9B" w:rsidRPr="00A540BE">
      <w:pPr>
        <w:ind w:firstLine="720"/>
        <w:jc w:val="both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</w:t>
      </w:r>
      <w:r w:rsidR="005276DF" w:rsidRPr="005276DF">
        <w:rPr>
          <w:rFonts w:hAnsi="Times New Roman" w:ascii="Times New Roman"/>
          <w:szCs w:val="24"/>
        </w:rPr>
        <w:t xml:space="preserve">u stečajnom postupku povodom prijedloga (zahtjeva) predlagatelja FINANCIJSKE AGENCIJE, Regionalni centar Zagreb, podružnica Zagreb, Trg svibanjskih žrtava 1995. 1, za otvaranje stečajnog postupka nad dužnikom </w:t>
      </w:r>
      <w:r w:rsidR="008C1E0E" w:rsidRPr="008C1E0E">
        <w:rPr>
          <w:rFonts w:hAnsi="Times New Roman" w:ascii="Times New Roman"/>
          <w:szCs w:val="24"/>
        </w:rPr>
        <w:t>SOLIDNET d.o.o. za trgovinu i usluge, Zagreb (Grad Zagreb), Hvarska 7,OIB 30572341425</w:t>
      </w:r>
      <w:r w:rsidR="00D37CFC">
        <w:rPr>
          <w:rFonts w:hAnsi="Times New Roman" w:ascii="Times New Roman"/>
          <w:color w:val="000000"/>
          <w:szCs w:val="24"/>
        </w:rPr>
        <w:t xml:space="preserve">, dana </w:t>
      </w:r>
      <w:r w:rsidR="008C1E0E">
        <w:rPr>
          <w:rFonts w:hAnsi="Times New Roman" w:ascii="Times New Roman"/>
          <w:szCs w:val="24"/>
        </w:rPr>
        <w:t>22</w:t>
      </w:r>
      <w:r w:rsidR="00D83A9B" w:rsidRPr="00A540BE">
        <w:rPr>
          <w:rFonts w:hAnsi="Times New Roman" w:ascii="Times New Roman"/>
          <w:szCs w:val="24"/>
        </w:rPr>
        <w:t xml:space="preserve">. </w:t>
      </w:r>
      <w:r w:rsidR="00113F15">
        <w:rPr>
          <w:rFonts w:hAnsi="Times New Roman" w:ascii="Times New Roman"/>
          <w:szCs w:val="24"/>
        </w:rPr>
        <w:t>ožujka</w:t>
      </w:r>
      <w:r w:rsidR="005276DF">
        <w:rPr>
          <w:rFonts w:hAnsi="Times New Roman" w:ascii="Times New Roman"/>
          <w:szCs w:val="24"/>
        </w:rPr>
        <w:t xml:space="preserve"> 2019</w:t>
      </w:r>
      <w:r w:rsidR="00D83A9B" w:rsidRPr="00A540BE">
        <w:rPr>
          <w:rFonts w:hAnsi="Times New Roman" w:ascii="Times New Roman"/>
          <w:szCs w:val="24"/>
        </w:rPr>
        <w:t>.g.</w:t>
      </w:r>
    </w:p>
    <w:p w:rsidRDefault="00D83A9B" w:rsidP="00641162" w:rsidR="00D83A9B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713967" w:rsidR="00AA0E3C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A0E3C">
        <w:rPr>
          <w:rFonts w:hAnsi="Times New Roman" w:ascii="Times New Roman"/>
          <w:szCs w:val="24"/>
        </w:rPr>
        <w:t xml:space="preserve">Otvara se </w:t>
      </w:r>
      <w:r w:rsidR="00F35A6E" w:rsidRPr="00AA0E3C">
        <w:rPr>
          <w:rFonts w:hAnsi="Times New Roman" w:ascii="Times New Roman"/>
          <w:szCs w:val="24"/>
        </w:rPr>
        <w:t xml:space="preserve">stečajni postupak nad dužnikom </w:t>
      </w:r>
      <w:r w:rsidR="00713967" w:rsidRPr="00713967">
        <w:rPr>
          <w:rFonts w:hAnsi="Times New Roman" w:ascii="Times New Roman"/>
          <w:szCs w:val="24"/>
        </w:rPr>
        <w:t>SOLIDNET d.o.o. za trgovinu i usluge, Zagreb (Grad Zag</w:t>
      </w:r>
      <w:r w:rsidR="00713967">
        <w:rPr>
          <w:rFonts w:hAnsi="Times New Roman" w:ascii="Times New Roman"/>
          <w:szCs w:val="24"/>
        </w:rPr>
        <w:t>reb), Hvarska 7,OIB 30572341425.</w:t>
      </w:r>
    </w:p>
    <w:p w:rsidRDefault="00F35A6E" w:rsidP="00713967" w:rsidR="002F1924" w:rsidRPr="00AA0E3C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AA0E3C">
        <w:rPr>
          <w:rFonts w:hAnsi="Times New Roman" w:ascii="Times New Roman"/>
          <w:szCs w:val="24"/>
        </w:rPr>
        <w:t>Za stečajnog upravitelja imenuje se</w:t>
      </w:r>
      <w:r w:rsidR="00254897" w:rsidRPr="00AA0E3C">
        <w:rPr>
          <w:rFonts w:hAnsi="Times New Roman" w:ascii="Times New Roman"/>
          <w:szCs w:val="24"/>
        </w:rPr>
        <w:t xml:space="preserve"> </w:t>
      </w:r>
      <w:r w:rsidR="00713967" w:rsidRPr="00713967">
        <w:rPr>
          <w:rFonts w:hAnsi="Times New Roman" w:ascii="Times New Roman"/>
          <w:szCs w:val="24"/>
        </w:rPr>
        <w:t>Martin Lukin, Zagreb, Gračanska cesta 145f, OIB 12398076495</w:t>
      </w:r>
      <w:r w:rsidR="00B759DA" w:rsidRPr="00AA0E3C">
        <w:rPr>
          <w:rFonts w:hAnsi="Times New Roman" w:ascii="Times New Roman"/>
          <w:szCs w:val="24"/>
        </w:rPr>
        <w:t>.</w:t>
      </w:r>
    </w:p>
    <w:p w:rsidRDefault="00F35A6E" w:rsidP="00713967" w:rsidR="002F1924" w:rsidRPr="002F192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2F1924">
        <w:rPr>
          <w:rFonts w:hAnsi="Times New Roman" w:ascii="Times New Roman"/>
          <w:szCs w:val="24"/>
        </w:rPr>
        <w:t xml:space="preserve">Zaključuje se stečajni postupak nad dužnikom </w:t>
      </w:r>
      <w:r w:rsidR="00713967" w:rsidRPr="00713967">
        <w:rPr>
          <w:rFonts w:hAnsi="Times New Roman" w:ascii="Times New Roman"/>
          <w:szCs w:val="24"/>
        </w:rPr>
        <w:t>SOLIDNET d.o.o. za trgovinu i usluge, Zagreb (Grad Zag</w:t>
      </w:r>
      <w:r w:rsidR="00713967">
        <w:rPr>
          <w:rFonts w:hAnsi="Times New Roman" w:ascii="Times New Roman"/>
          <w:szCs w:val="24"/>
        </w:rPr>
        <w:t>reb), Hvarska 7,OIB 30572341425</w:t>
      </w:r>
      <w:r w:rsidR="00113F15" w:rsidRPr="00113F15">
        <w:rPr>
          <w:rFonts w:hAnsi="Times New Roman" w:ascii="Times New Roman"/>
          <w:szCs w:val="24"/>
        </w:rPr>
        <w:t xml:space="preserve">, </w:t>
      </w:r>
      <w:r w:rsidRPr="002F1924">
        <w:rPr>
          <w:rFonts w:hAnsi="Times New Roman" w:ascii="Times New Roman"/>
          <w:szCs w:val="24"/>
        </w:rPr>
        <w:t>temeljem odredbe</w:t>
      </w:r>
      <w:r w:rsidR="002F1924" w:rsidRPr="002F1924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2F1924" w:rsidR="00167E9E" w:rsidRPr="002F192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2F1924">
        <w:rPr>
          <w:rFonts w:hAnsi="Times New Roman" w:ascii="Times New Roman"/>
          <w:szCs w:val="24"/>
        </w:rPr>
        <w:t xml:space="preserve">Ovo će se rješenje objaviti na </w:t>
      </w:r>
      <w:r w:rsidR="008B5275" w:rsidRPr="002F1924">
        <w:rPr>
          <w:rFonts w:hAnsi="Times New Roman" w:ascii="Times New Roman"/>
          <w:szCs w:val="24"/>
        </w:rPr>
        <w:t>mrežnoj stranici e-Oglasna ploča</w:t>
      </w:r>
      <w:r w:rsidRPr="002F1924">
        <w:rPr>
          <w:rFonts w:hAnsi="Times New Roman" w:ascii="Times New Roman"/>
          <w:szCs w:val="24"/>
        </w:rPr>
        <w:t xml:space="preserve"> </w:t>
      </w:r>
      <w:r w:rsidR="008B5275" w:rsidRPr="002F1924">
        <w:rPr>
          <w:rFonts w:hAnsi="Times New Roman" w:ascii="Times New Roman"/>
          <w:szCs w:val="24"/>
        </w:rPr>
        <w:t xml:space="preserve">Trgovačkog suda u Zagrebu, </w:t>
      </w:r>
      <w:r w:rsidRPr="002F1924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CB2C5F" w:rsidP="00056747" w:rsidR="00CB2C5F">
      <w:pPr>
        <w:ind w:firstLine="709"/>
        <w:jc w:val="both"/>
        <w:rPr>
          <w:rFonts w:hAnsi="Times New Roman" w:ascii="Times New Roman"/>
          <w:szCs w:val="24"/>
        </w:rPr>
      </w:pPr>
    </w:p>
    <w:p w:rsidRDefault="00CB2C5F" w:rsidP="00455046" w:rsidR="00455046" w:rsidRPr="00455046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55046" w:rsidRPr="00455046">
        <w:rPr>
          <w:rFonts w:hAnsi="Times New Roman" w:ascii="Times New Roman"/>
          <w:szCs w:val="24"/>
        </w:rPr>
        <w:t>Rješenjem ovog suda br. St-6499/15 od 7. travnja 2016. g., a koje je postalo pravomoćno dana  16. travnja 2016., obustavljen je skraćeni stečajni postupak. To iz razloga, jer je odredbom čl. 433. Stečajnog zakona (NN 71/15,104/17,dalje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455046" w:rsidP="00455046" w:rsidR="00455046" w:rsidRPr="00455046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455046" w:rsidP="00455046" w:rsidR="00B759DA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455046">
        <w:rPr>
          <w:rFonts w:hAnsi="Times New Roman" w:ascii="Times New Roman"/>
          <w:szCs w:val="24"/>
        </w:rPr>
        <w:t xml:space="preserve">Tijekom skraćenog stečajnog postupka, po pozivu suda sukladno odredbi čl. 430. SZ-a u </w:t>
      </w:r>
      <w:proofErr w:type="spellStart"/>
      <w:r w:rsidRPr="00455046">
        <w:rPr>
          <w:rFonts w:hAnsi="Times New Roman" w:ascii="Times New Roman"/>
          <w:szCs w:val="24"/>
        </w:rPr>
        <w:t>ovosudni</w:t>
      </w:r>
      <w:proofErr w:type="spellEnd"/>
      <w:r w:rsidRPr="00455046">
        <w:rPr>
          <w:rFonts w:hAnsi="Times New Roman" w:ascii="Times New Roman"/>
          <w:szCs w:val="24"/>
        </w:rPr>
        <w:t xml:space="preserve"> spis dužnik je dostavio obavijest o postojanju imovine dužnika</w:t>
      </w:r>
      <w:r w:rsidR="00800584" w:rsidRPr="00800584">
        <w:rPr>
          <w:rFonts w:hAnsi="Times New Roman" w:ascii="Times New Roman"/>
          <w:szCs w:val="24"/>
        </w:rPr>
        <w:t>.</w:t>
      </w:r>
    </w:p>
    <w:p w:rsidRDefault="00800584" w:rsidP="00800584" w:rsidR="00800584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CB2C5F" w:rsidP="00CB2C5F" w:rsidR="00CB2C5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</w:t>
      </w:r>
      <w:r>
        <w:rPr>
          <w:rFonts w:hAnsi="Times New Roman" w:ascii="Times New Roman"/>
          <w:szCs w:val="24"/>
        </w:rPr>
        <w:lastRenderedPageBreak/>
        <w:t xml:space="preserve">3. citiranog članka da je </w:t>
      </w: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ovlašten podnijeti prijedlog za otvaranje stečajnog postupka ako učini vjerojatnim da tražbinu neće moći potpuno namiriti iz predmeta na koji se odnosi njegovo </w:t>
      </w:r>
      <w:proofErr w:type="spellStart"/>
      <w:r>
        <w:rPr>
          <w:rFonts w:hAnsi="Times New Roman" w:ascii="Times New Roman"/>
          <w:szCs w:val="24"/>
        </w:rPr>
        <w:t>razlučno</w:t>
      </w:r>
      <w:proofErr w:type="spellEnd"/>
      <w:r>
        <w:rPr>
          <w:rFonts w:hAnsi="Times New Roman" w:ascii="Times New Roman"/>
          <w:szCs w:val="24"/>
        </w:rPr>
        <w:t xml:space="preserve"> pravo. </w:t>
      </w:r>
    </w:p>
    <w:p w:rsidRDefault="00CB2C5F" w:rsidP="00CB2C5F" w:rsidR="00CB2C5F">
      <w:pPr>
        <w:ind w:firstLine="720"/>
        <w:jc w:val="both"/>
        <w:rPr>
          <w:rFonts w:hAnsi="Times New Roman" w:ascii="Times New Roman"/>
          <w:szCs w:val="24"/>
        </w:rPr>
      </w:pPr>
    </w:p>
    <w:p w:rsidRDefault="00CB2C5F" w:rsidP="00CB2C5F" w:rsidR="00CB2C5F" w:rsidRPr="00321C72">
      <w:pPr>
        <w:ind w:firstLine="720"/>
        <w:jc w:val="both"/>
        <w:rPr>
          <w:rFonts w:hAnsi="Times New Roman" w:ascii="Times New Roman"/>
          <w:szCs w:val="24"/>
        </w:rPr>
      </w:pPr>
      <w:r w:rsidRPr="00321C72">
        <w:rPr>
          <w:rFonts w:hAnsi="Times New Roman" w:ascii="Times New Roman"/>
          <w:szCs w:val="24"/>
        </w:rPr>
        <w:t xml:space="preserve">FINA navodi da u Očevidniku redoslijeda osnova za plaćanje dužnik ima evidentirane </w:t>
      </w:r>
      <w:r w:rsidR="00D3326E" w:rsidRPr="00321C72">
        <w:rPr>
          <w:rFonts w:hAnsi="Times New Roman" w:ascii="Times New Roman"/>
          <w:szCs w:val="24"/>
        </w:rPr>
        <w:t>neizvršene</w:t>
      </w:r>
      <w:r w:rsidRPr="00321C72">
        <w:rPr>
          <w:rFonts w:hAnsi="Times New Roman" w:ascii="Times New Roman"/>
          <w:szCs w:val="24"/>
        </w:rPr>
        <w:t xml:space="preserve"> osnove za plaćanje u n</w:t>
      </w:r>
      <w:r w:rsidR="00496F97" w:rsidRPr="00321C72">
        <w:rPr>
          <w:rFonts w:hAnsi="Times New Roman" w:ascii="Times New Roman"/>
          <w:szCs w:val="24"/>
        </w:rPr>
        <w:t xml:space="preserve">eprekinutom razdoblju od </w:t>
      </w:r>
      <w:r w:rsidR="00321C72">
        <w:rPr>
          <w:rFonts w:hAnsi="Times New Roman" w:ascii="Times New Roman"/>
          <w:szCs w:val="24"/>
        </w:rPr>
        <w:t>692</w:t>
      </w:r>
      <w:r w:rsidRPr="00321C72">
        <w:rPr>
          <w:rFonts w:hAnsi="Times New Roman" w:ascii="Times New Roman"/>
          <w:szCs w:val="24"/>
        </w:rPr>
        <w:t xml:space="preserve"> dana u iznosu od </w:t>
      </w:r>
      <w:r w:rsidR="00321C72">
        <w:rPr>
          <w:rFonts w:hAnsi="Times New Roman" w:ascii="Times New Roman"/>
          <w:szCs w:val="24"/>
        </w:rPr>
        <w:t>179.480,72</w:t>
      </w:r>
      <w:r w:rsidR="00D3326E" w:rsidRPr="00321C72">
        <w:rPr>
          <w:rFonts w:hAnsi="Times New Roman" w:ascii="Times New Roman"/>
          <w:szCs w:val="24"/>
        </w:rPr>
        <w:t xml:space="preserve"> kn</w:t>
      </w:r>
      <w:r w:rsidR="00CA01FF" w:rsidRPr="00321C72">
        <w:rPr>
          <w:rFonts w:hAnsi="Times New Roman" w:ascii="Times New Roman"/>
          <w:szCs w:val="24"/>
        </w:rPr>
        <w:t>,</w:t>
      </w:r>
      <w:r w:rsidR="00C53D07" w:rsidRPr="00321C72">
        <w:rPr>
          <w:rFonts w:hAnsi="Times New Roman" w:ascii="Times New Roman"/>
          <w:szCs w:val="24"/>
        </w:rPr>
        <w:t xml:space="preserve"> </w:t>
      </w:r>
      <w:r w:rsidR="00804C7B" w:rsidRPr="00321C72">
        <w:rPr>
          <w:rFonts w:hAnsi="Times New Roman" w:ascii="Times New Roman"/>
          <w:szCs w:val="24"/>
        </w:rPr>
        <w:t>na dan 1</w:t>
      </w:r>
      <w:r w:rsidRPr="00321C72">
        <w:rPr>
          <w:rFonts w:hAnsi="Times New Roman" w:ascii="Times New Roman"/>
          <w:szCs w:val="24"/>
        </w:rPr>
        <w:t xml:space="preserve">. </w:t>
      </w:r>
      <w:r w:rsidR="00804C7B" w:rsidRPr="00321C72">
        <w:rPr>
          <w:rFonts w:hAnsi="Times New Roman" w:ascii="Times New Roman"/>
          <w:szCs w:val="24"/>
        </w:rPr>
        <w:t>rujna  2015</w:t>
      </w:r>
      <w:r w:rsidRPr="00321C72">
        <w:rPr>
          <w:rFonts w:hAnsi="Times New Roman" w:ascii="Times New Roman"/>
          <w:szCs w:val="24"/>
        </w:rPr>
        <w:t>.</w:t>
      </w:r>
      <w:r w:rsidR="00CA01FF" w:rsidRPr="00321C72">
        <w:rPr>
          <w:rFonts w:hAnsi="Times New Roman" w:ascii="Times New Roman"/>
          <w:szCs w:val="24"/>
        </w:rPr>
        <w:t xml:space="preserve"> g</w:t>
      </w:r>
      <w:r w:rsidRPr="00321C72">
        <w:rPr>
          <w:rFonts w:hAnsi="Times New Roman" w:ascii="Times New Roman"/>
          <w:szCs w:val="24"/>
        </w:rPr>
        <w:t>.</w:t>
      </w:r>
    </w:p>
    <w:p w:rsidRDefault="00CB2C5F" w:rsidP="00CB2C5F" w:rsidR="00CB2C5F">
      <w:pPr>
        <w:ind w:firstLine="720"/>
        <w:jc w:val="both"/>
        <w:rPr>
          <w:rFonts w:hAnsi="Times New Roman" w:ascii="Times New Roman"/>
          <w:szCs w:val="24"/>
        </w:rPr>
      </w:pPr>
    </w:p>
    <w:p w:rsidRDefault="00CB2C5F" w:rsidP="00CB2C5F" w:rsidR="00CB2C5F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B2C5F" w:rsidP="00CB2C5F" w:rsidR="00CB2C5F">
      <w:pPr>
        <w:ind w:firstLine="709"/>
        <w:jc w:val="both"/>
        <w:rPr>
          <w:rFonts w:hAnsi="Times New Roman" w:ascii="Times New Roman"/>
          <w:szCs w:val="24"/>
        </w:rPr>
      </w:pPr>
    </w:p>
    <w:p w:rsidRDefault="00CB2C5F" w:rsidP="00CB2C5F" w:rsidR="004E4C8F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postupak), pa slijedom iznesenog sud je pokrenuo prethodni postupak, te odredio i održao ročište radi očitovanja o prijedlog</w:t>
      </w:r>
      <w:r w:rsidR="0098222A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u za otvaranje stečajnog postupka nad gore navedenim dužnikom. </w:t>
      </w:r>
    </w:p>
    <w:p w:rsidRDefault="00CB2C5F" w:rsidP="00194C05" w:rsidR="00CB2C5F">
      <w:pPr>
        <w:tabs>
          <w:tab w:pos="708" w:val="left"/>
          <w:tab w:pos="129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</w:p>
    <w:p w:rsidRDefault="00056747" w:rsidP="00056747" w:rsidR="0002020D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D6074">
        <w:rPr>
          <w:rFonts w:hAnsi="Times New Roman" w:ascii="Times New Roman"/>
          <w:szCs w:val="24"/>
        </w:rPr>
        <w:t>imenova</w:t>
      </w:r>
      <w:r>
        <w:rPr>
          <w:rFonts w:hAnsi="Times New Roman" w:ascii="Times New Roman"/>
          <w:szCs w:val="24"/>
        </w:rPr>
        <w:t xml:space="preserve">o privremenog stečajnog upravitelja sa zadatkom da ispita da li kod dužnika i nadalje postoji koji od stečajnih razloga, kao i da ispita da li dužnik ima imovinu koja bi činila stečajnu masu, te da li se eventualnom imovinom mogu pokriti troškovi postupka, a nakon čega je u </w:t>
      </w:r>
      <w:proofErr w:type="spellStart"/>
      <w:r>
        <w:rPr>
          <w:rFonts w:hAnsi="Times New Roman" w:ascii="Times New Roman"/>
          <w:szCs w:val="24"/>
        </w:rPr>
        <w:t>ovosudni</w:t>
      </w:r>
      <w:proofErr w:type="spellEnd"/>
      <w:r>
        <w:rPr>
          <w:rFonts w:hAnsi="Times New Roman" w:ascii="Times New Roman"/>
          <w:szCs w:val="24"/>
        </w:rPr>
        <w:t xml:space="preserve"> spis privremeni stečajni upravitelj dostavio pisano izvješće (list </w:t>
      </w:r>
      <w:r w:rsidR="00321C72">
        <w:rPr>
          <w:rFonts w:hAnsi="Times New Roman" w:ascii="Times New Roman"/>
          <w:szCs w:val="24"/>
        </w:rPr>
        <w:t>44-54</w:t>
      </w:r>
      <w:r w:rsidR="0085372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spisa).</w:t>
      </w:r>
      <w:r w:rsidR="0002020D">
        <w:rPr>
          <w:rFonts w:hAnsi="Times New Roman" w:ascii="Times New Roman"/>
          <w:szCs w:val="24"/>
        </w:rPr>
        <w:t xml:space="preserve"> </w:t>
      </w:r>
    </w:p>
    <w:p w:rsidRDefault="00D3326E" w:rsidP="00056747" w:rsidR="00D3326E">
      <w:pPr>
        <w:ind w:firstLine="709"/>
        <w:jc w:val="both"/>
        <w:rPr>
          <w:rFonts w:hAnsi="Times New Roman" w:ascii="Times New Roman"/>
          <w:szCs w:val="24"/>
        </w:rPr>
      </w:pPr>
    </w:p>
    <w:p w:rsidRDefault="0002020D" w:rsidP="00056747" w:rsidR="00C0348F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radi rasprave o </w:t>
      </w:r>
      <w:r w:rsidR="00F636C5">
        <w:rPr>
          <w:rFonts w:hAnsi="Times New Roman" w:ascii="Times New Roman"/>
          <w:szCs w:val="24"/>
        </w:rPr>
        <w:t>pretpostavkama</w:t>
      </w:r>
      <w:r>
        <w:rPr>
          <w:rFonts w:hAnsi="Times New Roman" w:ascii="Times New Roman"/>
          <w:szCs w:val="24"/>
        </w:rPr>
        <w:t xml:space="preserve"> za otvaran</w:t>
      </w:r>
      <w:r w:rsidR="002D6074">
        <w:rPr>
          <w:rFonts w:hAnsi="Times New Roman" w:ascii="Times New Roman"/>
          <w:szCs w:val="24"/>
        </w:rPr>
        <w:t xml:space="preserve">je stečajnog postupka privremeni stečajni upravitelj ostao </w:t>
      </w:r>
      <w:r>
        <w:rPr>
          <w:rFonts w:hAnsi="Times New Roman" w:ascii="Times New Roman"/>
          <w:szCs w:val="24"/>
        </w:rPr>
        <w:t>je kao u svom pis</w:t>
      </w:r>
      <w:r w:rsidR="002D6074">
        <w:rPr>
          <w:rFonts w:hAnsi="Times New Roman" w:ascii="Times New Roman"/>
          <w:szCs w:val="24"/>
        </w:rPr>
        <w:t xml:space="preserve">anom izvješću, </w:t>
      </w:r>
      <w:r w:rsidR="00725143" w:rsidRPr="00725143">
        <w:rPr>
          <w:rFonts w:hAnsi="Times New Roman" w:ascii="Times New Roman"/>
          <w:szCs w:val="24"/>
        </w:rPr>
        <w:t xml:space="preserve"> </w:t>
      </w:r>
      <w:r w:rsidR="00C0348F" w:rsidRPr="00C0348F">
        <w:rPr>
          <w:rFonts w:hAnsi="Times New Roman" w:ascii="Times New Roman"/>
          <w:szCs w:val="24"/>
        </w:rPr>
        <w:t xml:space="preserve">te posebno </w:t>
      </w:r>
      <w:r w:rsidR="00C0348F">
        <w:rPr>
          <w:rFonts w:hAnsi="Times New Roman" w:ascii="Times New Roman"/>
          <w:szCs w:val="24"/>
        </w:rPr>
        <w:t>naveo</w:t>
      </w:r>
      <w:r w:rsidR="00C0348F" w:rsidRPr="00C0348F">
        <w:rPr>
          <w:rFonts w:hAnsi="Times New Roman" w:ascii="Times New Roman"/>
          <w:szCs w:val="24"/>
        </w:rPr>
        <w:t xml:space="preserve"> da kod ovog dužnika i nadalje postoji stečajni razlog nesposobnost za plaćanje, te da dužnik u svom vlasništvu  nema nikakve imovine koja bi činila stečajnu masu, a čijim unovčenjem bi se ostvario novčani iznos dostatan za podmirenje troškova provedbe stečajnog postupka, a da  stečajni razlog nesposobnosti za plaćanje i nadalje postoji, pa </w:t>
      </w:r>
      <w:r w:rsidR="00C0348F">
        <w:rPr>
          <w:rFonts w:hAnsi="Times New Roman" w:ascii="Times New Roman"/>
          <w:szCs w:val="24"/>
        </w:rPr>
        <w:t>je predložio</w:t>
      </w:r>
      <w:r w:rsidR="00C0348F" w:rsidRPr="00C0348F">
        <w:rPr>
          <w:rFonts w:hAnsi="Times New Roman" w:ascii="Times New Roman"/>
          <w:szCs w:val="24"/>
        </w:rPr>
        <w:t xml:space="preserve"> da se ovaj stečajni postupak otvori i istovremeno zaključi temeljem čl. 132. SZ-a, a da se prethodno pozovu zainteresirane osobe koje imaju interes da se stečaj otvori i provede, da predujme troškove  provedbe stečajnog postupka. </w:t>
      </w:r>
    </w:p>
    <w:p w:rsidRDefault="00AA6E15" w:rsidP="00056747" w:rsidR="00AA6E15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DB6D36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2F07F7" w:rsidP="00DB6D36" w:rsidR="002F07F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020D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</w:t>
      </w:r>
      <w:r w:rsidR="000C323C">
        <w:rPr>
          <w:rFonts w:hAnsi="Times New Roman" w:ascii="Times New Roman"/>
          <w:color w:themeColor="text1" w:val="000000"/>
          <w:szCs w:val="24"/>
        </w:rPr>
        <w:t xml:space="preserve"> od </w:t>
      </w:r>
      <w:r w:rsidR="00C0348F">
        <w:rPr>
          <w:rFonts w:hAnsi="Times New Roman" w:ascii="Times New Roman"/>
          <w:color w:themeColor="text1" w:val="000000"/>
          <w:szCs w:val="24"/>
        </w:rPr>
        <w:t>6</w:t>
      </w:r>
      <w:r w:rsidR="00673B09">
        <w:rPr>
          <w:rFonts w:hAnsi="Times New Roman" w:ascii="Times New Roman"/>
          <w:color w:themeColor="text1" w:val="000000"/>
          <w:szCs w:val="24"/>
        </w:rPr>
        <w:t xml:space="preserve">. </w:t>
      </w:r>
      <w:r w:rsidR="00C0348F">
        <w:rPr>
          <w:rFonts w:hAnsi="Times New Roman" w:ascii="Times New Roman"/>
          <w:color w:themeColor="text1" w:val="000000"/>
          <w:szCs w:val="24"/>
        </w:rPr>
        <w:t>studenog</w:t>
      </w:r>
      <w:r w:rsidR="00EE346E">
        <w:rPr>
          <w:rFonts w:hAnsi="Times New Roman" w:ascii="Times New Roman"/>
          <w:color w:themeColor="text1" w:val="000000"/>
          <w:szCs w:val="24"/>
        </w:rPr>
        <w:t xml:space="preserve"> 2018</w:t>
      </w:r>
      <w:r w:rsidR="00673B09">
        <w:rPr>
          <w:rFonts w:hAnsi="Times New Roman" w:ascii="Times New Roman"/>
          <w:color w:themeColor="text1" w:val="000000"/>
          <w:szCs w:val="24"/>
        </w:rPr>
        <w:t>.g.</w:t>
      </w:r>
      <w:r w:rsidR="00056747">
        <w:rPr>
          <w:rFonts w:hAnsi="Times New Roman" w:ascii="Times New Roman"/>
          <w:color w:themeColor="text1" w:val="000000"/>
          <w:szCs w:val="24"/>
        </w:rPr>
        <w:t xml:space="preserve">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C0348F" w:rsidP="00056747" w:rsidR="00C0348F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C443E9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Na izbor i imenovanje stečajnog upravitelja na odgovarajući su način primijenjene odredbe o izboru i imenovanju stečajnog upravitelja </w:t>
      </w:r>
      <w:r w:rsidR="0002020D">
        <w:rPr>
          <w:rFonts w:hAnsi="Times New Roman" w:ascii="Times New Roman"/>
          <w:szCs w:val="24"/>
        </w:rPr>
        <w:t xml:space="preserve">sukladno </w:t>
      </w:r>
      <w:r>
        <w:rPr>
          <w:rFonts w:hAnsi="Times New Roman" w:ascii="Times New Roman"/>
          <w:szCs w:val="24"/>
        </w:rPr>
        <w:t>čl. 84. st. 1</w:t>
      </w:r>
      <w:r w:rsidR="0041059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SZ-a metodom slučajnog odabira</w:t>
      </w:r>
      <w:r w:rsidR="00C443E9">
        <w:rPr>
          <w:rFonts w:hAnsi="Times New Roman" w:ascii="Times New Roman"/>
          <w:szCs w:val="24"/>
        </w:rPr>
        <w:t>, odnosno automatskim odabirom</w:t>
      </w:r>
      <w:r w:rsidR="0019666A">
        <w:rPr>
          <w:rFonts w:hAnsi="Times New Roman" w:ascii="Times New Roman"/>
          <w:szCs w:val="24"/>
        </w:rPr>
        <w:t xml:space="preserve"> s liste A stečajnih upravitelja za područje nadležnog suda</w:t>
      </w:r>
      <w:r w:rsidR="00C443E9">
        <w:rPr>
          <w:rFonts w:hAnsi="Times New Roman" w:ascii="Times New Roman"/>
          <w:szCs w:val="24"/>
        </w:rPr>
        <w:t>, sud je</w:t>
      </w:r>
      <w:r>
        <w:rPr>
          <w:rFonts w:hAnsi="Times New Roman" w:ascii="Times New Roman"/>
          <w:szCs w:val="24"/>
        </w:rPr>
        <w:t xml:space="preserve"> izvršio izbor privremenog stečajnog upravitelja, </w:t>
      </w:r>
      <w:r w:rsidR="002D6074">
        <w:rPr>
          <w:rFonts w:hAnsi="Times New Roman" w:ascii="Times New Roman"/>
          <w:szCs w:val="24"/>
        </w:rPr>
        <w:t>te zatim sukladno čl</w:t>
      </w:r>
      <w:r w:rsidR="00C443E9">
        <w:rPr>
          <w:rFonts w:hAnsi="Times New Roman" w:ascii="Times New Roman"/>
          <w:szCs w:val="24"/>
        </w:rPr>
        <w:t>. 85. st. 1</w:t>
      </w:r>
      <w:r w:rsidR="0019666A">
        <w:rPr>
          <w:rFonts w:hAnsi="Times New Roman" w:ascii="Times New Roman"/>
          <w:szCs w:val="24"/>
        </w:rPr>
        <w:t>.</w:t>
      </w:r>
      <w:r w:rsidR="00C443E9">
        <w:rPr>
          <w:rFonts w:hAnsi="Times New Roman" w:ascii="Times New Roman"/>
          <w:szCs w:val="24"/>
        </w:rPr>
        <w:t xml:space="preserve"> SZ-a na temelju tako izabranog privremenog stečajnog upravitelja istog imenovao, a</w:t>
      </w:r>
      <w:r>
        <w:rPr>
          <w:rFonts w:hAnsi="Times New Roman" w:ascii="Times New Roman"/>
          <w:szCs w:val="24"/>
        </w:rPr>
        <w:t xml:space="preserve"> zatim </w:t>
      </w:r>
      <w:r w:rsidR="00C443E9">
        <w:rPr>
          <w:rFonts w:hAnsi="Times New Roman" w:ascii="Times New Roman"/>
          <w:szCs w:val="24"/>
        </w:rPr>
        <w:t>na temelju</w:t>
      </w:r>
      <w:r>
        <w:rPr>
          <w:rFonts w:hAnsi="Times New Roman" w:ascii="Times New Roman"/>
          <w:szCs w:val="24"/>
        </w:rPr>
        <w:t xml:space="preserve"> čl. 85. st. 2. SZ-a istog je imenovao za stečajnog upravitelja</w:t>
      </w:r>
      <w:r w:rsidR="00EC6E82">
        <w:rPr>
          <w:rFonts w:hAnsi="Times New Roman" w:ascii="Times New Roman"/>
          <w:szCs w:val="24"/>
        </w:rPr>
        <w:t xml:space="preserve"> metodom promjene</w:t>
      </w:r>
      <w:r w:rsidR="00C443E9">
        <w:rPr>
          <w:rFonts w:hAnsi="Times New Roman" w:ascii="Times New Roman"/>
          <w:szCs w:val="24"/>
        </w:rPr>
        <w:t xml:space="preserve"> uloge.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915CF" w:rsidP="00056747" w:rsidR="00A915CF">
      <w:pPr>
        <w:jc w:val="both"/>
        <w:rPr>
          <w:rFonts w:hAnsi="Times New Roman" w:ascii="Times New Roman"/>
          <w:szCs w:val="24"/>
        </w:rPr>
      </w:pPr>
    </w:p>
    <w:p w:rsidRDefault="007E07B1" w:rsidP="00C443E9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7450F8">
        <w:rPr>
          <w:rFonts w:hAnsi="Times New Roman" w:ascii="Times New Roman"/>
          <w:szCs w:val="24"/>
        </w:rPr>
        <w:t>22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EC6E82">
        <w:rPr>
          <w:rFonts w:hAnsi="Times New Roman" w:ascii="Times New Roman"/>
          <w:szCs w:val="24"/>
        </w:rPr>
        <w:t>ožujka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9666A">
        <w:rPr>
          <w:rFonts w:hAnsi="Times New Roman" w:ascii="Times New Roman"/>
          <w:szCs w:val="24"/>
        </w:rPr>
        <w:t>9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A63865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</w:t>
      </w:r>
      <w:r w:rsidR="003E3B3F">
        <w:rPr>
          <w:rFonts w:hAnsi="Times New Roman" w:ascii="Times New Roman"/>
          <w:szCs w:val="24"/>
        </w:rPr>
        <w:t xml:space="preserve"> od dana dostave rješenja</w:t>
      </w:r>
      <w:r w:rsidR="00173936" w:rsidRPr="00973BFF">
        <w:rPr>
          <w:rFonts w:hAnsi="Times New Roman" w:ascii="Times New Roman"/>
          <w:szCs w:val="24"/>
        </w:rPr>
        <w:t>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A63865" w:rsidP="00F32A7B" w:rsidR="00A63865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A63865" w:rsidP="00F32A7B" w:rsidR="00A63865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204F36" w:rsidP="00204F36" w:rsidR="00204F36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243A77" w:rsidR="00204F36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B759DA" w:rsidR="00CD5D35" w:rsidRPr="00AE6243">
    <w:pPr>
      <w:pStyle w:val="Zaglavlje"/>
      <w:framePr w:y="31" w:x="1411" w:vAnchor="text" w:hAnchor="page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A63865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713967">
      <w:rPr>
        <w:rFonts w:hAnsi="Times New Roman" w:ascii="Times New Roman"/>
        <w:szCs w:val="24"/>
      </w:rPr>
      <w:t>5867</w:t>
    </w:r>
    <w:r w:rsidR="0071377E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0E10"/>
    <w:rsid w:val="00003DA2"/>
    <w:rsid w:val="0000509A"/>
    <w:rsid w:val="000054EC"/>
    <w:rsid w:val="0000725B"/>
    <w:rsid w:val="000110F0"/>
    <w:rsid w:val="000119D8"/>
    <w:rsid w:val="00012002"/>
    <w:rsid w:val="000149E5"/>
    <w:rsid w:val="000150E3"/>
    <w:rsid w:val="0002020D"/>
    <w:rsid w:val="00020FA2"/>
    <w:rsid w:val="000223F8"/>
    <w:rsid w:val="000318E7"/>
    <w:rsid w:val="00033811"/>
    <w:rsid w:val="00033B90"/>
    <w:rsid w:val="000363A8"/>
    <w:rsid w:val="00036D07"/>
    <w:rsid w:val="000448CC"/>
    <w:rsid w:val="00045336"/>
    <w:rsid w:val="0004612F"/>
    <w:rsid w:val="0004688E"/>
    <w:rsid w:val="00054622"/>
    <w:rsid w:val="00056747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0CF9"/>
    <w:rsid w:val="000B18BB"/>
    <w:rsid w:val="000C0DC7"/>
    <w:rsid w:val="000C1A8A"/>
    <w:rsid w:val="000C323C"/>
    <w:rsid w:val="000D128D"/>
    <w:rsid w:val="000D12F2"/>
    <w:rsid w:val="000D2B7A"/>
    <w:rsid w:val="000D4B7B"/>
    <w:rsid w:val="000D4B7E"/>
    <w:rsid w:val="000D6FE7"/>
    <w:rsid w:val="000E0825"/>
    <w:rsid w:val="000E19E7"/>
    <w:rsid w:val="000E3081"/>
    <w:rsid w:val="000E32AE"/>
    <w:rsid w:val="000F1EE5"/>
    <w:rsid w:val="000F2934"/>
    <w:rsid w:val="0010029A"/>
    <w:rsid w:val="00104CD4"/>
    <w:rsid w:val="00106318"/>
    <w:rsid w:val="0010798E"/>
    <w:rsid w:val="0011051F"/>
    <w:rsid w:val="00110935"/>
    <w:rsid w:val="00112060"/>
    <w:rsid w:val="00113683"/>
    <w:rsid w:val="00113F15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30E"/>
    <w:rsid w:val="001716CF"/>
    <w:rsid w:val="00171938"/>
    <w:rsid w:val="00171FE4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94C05"/>
    <w:rsid w:val="0019666A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1349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4F36"/>
    <w:rsid w:val="00205159"/>
    <w:rsid w:val="002104E9"/>
    <w:rsid w:val="00211E6C"/>
    <w:rsid w:val="00212A5E"/>
    <w:rsid w:val="00212B6D"/>
    <w:rsid w:val="00214C06"/>
    <w:rsid w:val="0022375B"/>
    <w:rsid w:val="00227DCA"/>
    <w:rsid w:val="00233F52"/>
    <w:rsid w:val="00242BF3"/>
    <w:rsid w:val="00243A77"/>
    <w:rsid w:val="0024623E"/>
    <w:rsid w:val="0025441F"/>
    <w:rsid w:val="00254897"/>
    <w:rsid w:val="00254AB3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727"/>
    <w:rsid w:val="002B798E"/>
    <w:rsid w:val="002B7EC0"/>
    <w:rsid w:val="002C349E"/>
    <w:rsid w:val="002C4A94"/>
    <w:rsid w:val="002C762D"/>
    <w:rsid w:val="002D0A57"/>
    <w:rsid w:val="002D5DB1"/>
    <w:rsid w:val="002D6074"/>
    <w:rsid w:val="002D61BB"/>
    <w:rsid w:val="002D7EA5"/>
    <w:rsid w:val="002E0D6D"/>
    <w:rsid w:val="002E1E7E"/>
    <w:rsid w:val="002E501D"/>
    <w:rsid w:val="002F07F7"/>
    <w:rsid w:val="002F1924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1C72"/>
    <w:rsid w:val="00325721"/>
    <w:rsid w:val="00327DF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3B09"/>
    <w:rsid w:val="003771A0"/>
    <w:rsid w:val="0037763C"/>
    <w:rsid w:val="00380766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3B3F"/>
    <w:rsid w:val="003E6003"/>
    <w:rsid w:val="003E7D64"/>
    <w:rsid w:val="003F0E59"/>
    <w:rsid w:val="003F260E"/>
    <w:rsid w:val="003F462E"/>
    <w:rsid w:val="00402C63"/>
    <w:rsid w:val="00410596"/>
    <w:rsid w:val="0041114A"/>
    <w:rsid w:val="00412375"/>
    <w:rsid w:val="00415CFD"/>
    <w:rsid w:val="004171A6"/>
    <w:rsid w:val="00432D08"/>
    <w:rsid w:val="00434383"/>
    <w:rsid w:val="00436A60"/>
    <w:rsid w:val="00437DC8"/>
    <w:rsid w:val="004457F5"/>
    <w:rsid w:val="00445F3B"/>
    <w:rsid w:val="00454952"/>
    <w:rsid w:val="00455046"/>
    <w:rsid w:val="004570FE"/>
    <w:rsid w:val="00460E56"/>
    <w:rsid w:val="0046526F"/>
    <w:rsid w:val="00466569"/>
    <w:rsid w:val="00466E6B"/>
    <w:rsid w:val="00471315"/>
    <w:rsid w:val="00471C26"/>
    <w:rsid w:val="004750F5"/>
    <w:rsid w:val="00481B26"/>
    <w:rsid w:val="00491B23"/>
    <w:rsid w:val="00496C00"/>
    <w:rsid w:val="00496D08"/>
    <w:rsid w:val="00496F97"/>
    <w:rsid w:val="00497C72"/>
    <w:rsid w:val="004A4135"/>
    <w:rsid w:val="004A4F4E"/>
    <w:rsid w:val="004B0D0A"/>
    <w:rsid w:val="004B26DD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26D7"/>
    <w:rsid w:val="004E4C8F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276DF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5E44EC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5D97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6465D"/>
    <w:rsid w:val="006703C1"/>
    <w:rsid w:val="00670FA7"/>
    <w:rsid w:val="006726A9"/>
    <w:rsid w:val="00673B0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553C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C622B"/>
    <w:rsid w:val="006D1D2E"/>
    <w:rsid w:val="006E3CD9"/>
    <w:rsid w:val="006E5739"/>
    <w:rsid w:val="006F0710"/>
    <w:rsid w:val="006F5997"/>
    <w:rsid w:val="00700CA7"/>
    <w:rsid w:val="00704AE2"/>
    <w:rsid w:val="00706CE5"/>
    <w:rsid w:val="00712E8A"/>
    <w:rsid w:val="0071377E"/>
    <w:rsid w:val="00713967"/>
    <w:rsid w:val="00716992"/>
    <w:rsid w:val="00721192"/>
    <w:rsid w:val="007230F3"/>
    <w:rsid w:val="00725143"/>
    <w:rsid w:val="00725962"/>
    <w:rsid w:val="00727142"/>
    <w:rsid w:val="00727354"/>
    <w:rsid w:val="00727B88"/>
    <w:rsid w:val="00730EE8"/>
    <w:rsid w:val="00730F8A"/>
    <w:rsid w:val="00732A86"/>
    <w:rsid w:val="00740628"/>
    <w:rsid w:val="007450F8"/>
    <w:rsid w:val="007457C0"/>
    <w:rsid w:val="00747FD0"/>
    <w:rsid w:val="00752928"/>
    <w:rsid w:val="007535F2"/>
    <w:rsid w:val="00756235"/>
    <w:rsid w:val="00757367"/>
    <w:rsid w:val="007604D9"/>
    <w:rsid w:val="007641A8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4DC9"/>
    <w:rsid w:val="00795164"/>
    <w:rsid w:val="007A2767"/>
    <w:rsid w:val="007A3EB6"/>
    <w:rsid w:val="007A6379"/>
    <w:rsid w:val="007A69EF"/>
    <w:rsid w:val="007A6B5B"/>
    <w:rsid w:val="007B0F0D"/>
    <w:rsid w:val="007B126C"/>
    <w:rsid w:val="007B182D"/>
    <w:rsid w:val="007B7C9B"/>
    <w:rsid w:val="007C03AF"/>
    <w:rsid w:val="007C206E"/>
    <w:rsid w:val="007C4194"/>
    <w:rsid w:val="007C4A63"/>
    <w:rsid w:val="007C53E7"/>
    <w:rsid w:val="007C6F37"/>
    <w:rsid w:val="007D0141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0584"/>
    <w:rsid w:val="00801774"/>
    <w:rsid w:val="00802A45"/>
    <w:rsid w:val="00803557"/>
    <w:rsid w:val="0080441D"/>
    <w:rsid w:val="00804C7B"/>
    <w:rsid w:val="00810714"/>
    <w:rsid w:val="00813ECE"/>
    <w:rsid w:val="008162E0"/>
    <w:rsid w:val="008303E6"/>
    <w:rsid w:val="008312A8"/>
    <w:rsid w:val="00832EB0"/>
    <w:rsid w:val="00834DFA"/>
    <w:rsid w:val="00837786"/>
    <w:rsid w:val="00841636"/>
    <w:rsid w:val="00843175"/>
    <w:rsid w:val="0084437F"/>
    <w:rsid w:val="00845083"/>
    <w:rsid w:val="00853210"/>
    <w:rsid w:val="0085372D"/>
    <w:rsid w:val="00854DA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97B8D"/>
    <w:rsid w:val="008A2D90"/>
    <w:rsid w:val="008A61EC"/>
    <w:rsid w:val="008B17A3"/>
    <w:rsid w:val="008B185C"/>
    <w:rsid w:val="008B5275"/>
    <w:rsid w:val="008B559E"/>
    <w:rsid w:val="008B55DE"/>
    <w:rsid w:val="008B5B0B"/>
    <w:rsid w:val="008C07B9"/>
    <w:rsid w:val="008C1E0E"/>
    <w:rsid w:val="008C624D"/>
    <w:rsid w:val="008C7A64"/>
    <w:rsid w:val="008D0AA7"/>
    <w:rsid w:val="008E2FDA"/>
    <w:rsid w:val="008E411C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4E5F"/>
    <w:rsid w:val="009073E2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413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222A"/>
    <w:rsid w:val="00986574"/>
    <w:rsid w:val="009866F4"/>
    <w:rsid w:val="009934F5"/>
    <w:rsid w:val="00995F5E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F01"/>
    <w:rsid w:val="009E7DF7"/>
    <w:rsid w:val="009F0176"/>
    <w:rsid w:val="009F187D"/>
    <w:rsid w:val="009F2492"/>
    <w:rsid w:val="009F7838"/>
    <w:rsid w:val="00A0280D"/>
    <w:rsid w:val="00A04199"/>
    <w:rsid w:val="00A0591B"/>
    <w:rsid w:val="00A07B69"/>
    <w:rsid w:val="00A07F7D"/>
    <w:rsid w:val="00A14749"/>
    <w:rsid w:val="00A222CF"/>
    <w:rsid w:val="00A22BFA"/>
    <w:rsid w:val="00A276F6"/>
    <w:rsid w:val="00A305F4"/>
    <w:rsid w:val="00A307D7"/>
    <w:rsid w:val="00A37926"/>
    <w:rsid w:val="00A40601"/>
    <w:rsid w:val="00A421CD"/>
    <w:rsid w:val="00A53351"/>
    <w:rsid w:val="00A540BE"/>
    <w:rsid w:val="00A615C2"/>
    <w:rsid w:val="00A63865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86E56"/>
    <w:rsid w:val="00A911B1"/>
    <w:rsid w:val="00A915CF"/>
    <w:rsid w:val="00A94C58"/>
    <w:rsid w:val="00AA0E3C"/>
    <w:rsid w:val="00AA6E15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5EA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9DA"/>
    <w:rsid w:val="00B75D50"/>
    <w:rsid w:val="00B778B4"/>
    <w:rsid w:val="00B81088"/>
    <w:rsid w:val="00B82911"/>
    <w:rsid w:val="00B842A9"/>
    <w:rsid w:val="00B8444E"/>
    <w:rsid w:val="00B84A56"/>
    <w:rsid w:val="00B86FF5"/>
    <w:rsid w:val="00B927D7"/>
    <w:rsid w:val="00B97B68"/>
    <w:rsid w:val="00BA0D91"/>
    <w:rsid w:val="00BB1138"/>
    <w:rsid w:val="00BB41C4"/>
    <w:rsid w:val="00BB4DDA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348F"/>
    <w:rsid w:val="00C14539"/>
    <w:rsid w:val="00C152DB"/>
    <w:rsid w:val="00C168EC"/>
    <w:rsid w:val="00C17E85"/>
    <w:rsid w:val="00C20F74"/>
    <w:rsid w:val="00C268A7"/>
    <w:rsid w:val="00C2759A"/>
    <w:rsid w:val="00C3051B"/>
    <w:rsid w:val="00C333F4"/>
    <w:rsid w:val="00C351E6"/>
    <w:rsid w:val="00C36B5A"/>
    <w:rsid w:val="00C36C08"/>
    <w:rsid w:val="00C41D92"/>
    <w:rsid w:val="00C44268"/>
    <w:rsid w:val="00C443E9"/>
    <w:rsid w:val="00C47687"/>
    <w:rsid w:val="00C50032"/>
    <w:rsid w:val="00C51FE8"/>
    <w:rsid w:val="00C53BCA"/>
    <w:rsid w:val="00C53D07"/>
    <w:rsid w:val="00C62217"/>
    <w:rsid w:val="00C63880"/>
    <w:rsid w:val="00C6493D"/>
    <w:rsid w:val="00C65179"/>
    <w:rsid w:val="00C65939"/>
    <w:rsid w:val="00C677CE"/>
    <w:rsid w:val="00C7170D"/>
    <w:rsid w:val="00C71FFC"/>
    <w:rsid w:val="00C754BD"/>
    <w:rsid w:val="00C81FD6"/>
    <w:rsid w:val="00C8299E"/>
    <w:rsid w:val="00C86DE9"/>
    <w:rsid w:val="00C918E2"/>
    <w:rsid w:val="00C93B25"/>
    <w:rsid w:val="00C9626D"/>
    <w:rsid w:val="00C966B9"/>
    <w:rsid w:val="00C9694A"/>
    <w:rsid w:val="00CA01FF"/>
    <w:rsid w:val="00CA21A3"/>
    <w:rsid w:val="00CB0BD0"/>
    <w:rsid w:val="00CB2C5F"/>
    <w:rsid w:val="00CB4222"/>
    <w:rsid w:val="00CB50BB"/>
    <w:rsid w:val="00CB7449"/>
    <w:rsid w:val="00CC05B0"/>
    <w:rsid w:val="00CC0DDF"/>
    <w:rsid w:val="00CC2BED"/>
    <w:rsid w:val="00CD5D35"/>
    <w:rsid w:val="00CD6FD2"/>
    <w:rsid w:val="00CE6185"/>
    <w:rsid w:val="00CF315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326E"/>
    <w:rsid w:val="00D3694B"/>
    <w:rsid w:val="00D370B4"/>
    <w:rsid w:val="00D37CFC"/>
    <w:rsid w:val="00D4049A"/>
    <w:rsid w:val="00D406FB"/>
    <w:rsid w:val="00D4078B"/>
    <w:rsid w:val="00D4431A"/>
    <w:rsid w:val="00D508F9"/>
    <w:rsid w:val="00D526C0"/>
    <w:rsid w:val="00D53080"/>
    <w:rsid w:val="00D54881"/>
    <w:rsid w:val="00D57812"/>
    <w:rsid w:val="00D63135"/>
    <w:rsid w:val="00D75C6C"/>
    <w:rsid w:val="00D83A9B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6D3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DF6CE5"/>
    <w:rsid w:val="00E002FE"/>
    <w:rsid w:val="00E02E69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1B8B"/>
    <w:rsid w:val="00E8210B"/>
    <w:rsid w:val="00E82669"/>
    <w:rsid w:val="00E8366A"/>
    <w:rsid w:val="00E83B74"/>
    <w:rsid w:val="00E84D8B"/>
    <w:rsid w:val="00E86A39"/>
    <w:rsid w:val="00E91E37"/>
    <w:rsid w:val="00E942EB"/>
    <w:rsid w:val="00E94719"/>
    <w:rsid w:val="00E9779C"/>
    <w:rsid w:val="00EA0491"/>
    <w:rsid w:val="00EA7565"/>
    <w:rsid w:val="00EB01AE"/>
    <w:rsid w:val="00EB471E"/>
    <w:rsid w:val="00EC0508"/>
    <w:rsid w:val="00EC40CD"/>
    <w:rsid w:val="00EC49EE"/>
    <w:rsid w:val="00EC6E82"/>
    <w:rsid w:val="00ED360A"/>
    <w:rsid w:val="00ED5B21"/>
    <w:rsid w:val="00ED64A2"/>
    <w:rsid w:val="00ED791E"/>
    <w:rsid w:val="00EE0083"/>
    <w:rsid w:val="00EE346E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36C5"/>
    <w:rsid w:val="00F64C5A"/>
    <w:rsid w:val="00F71AA9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9790A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8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38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8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8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8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8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38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8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8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8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2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90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44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935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352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488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245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91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113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498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27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494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St-5867/2016-25</izvorni_sadrzaj>
    <derivirana_varijabla naziv="DomainObject.Oznaka_1">St-5867/2016-25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5867</izvorni_sadrzaj>
    <derivirana_varijabla naziv="DomainObject.Predmet.Broj_1">5867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St-5867/2016</izvorni_sadrzaj>
    <derivirana_varijabla naziv="DomainObject.Predmet.OznakaBroj_1">St-5867/2016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SOLIDNET d.o.o. zastupanog po punomoćniku Zoran Vujnović</izvorni_sadrzaj>
    <derivirana_varijabla naziv="DomainObject.Predmet.ProtustrankaFormated_1">  SOLIDNET d.o.o. zastupanog po punomoćniku Zoran Vujnović</derivirana_varijabla>
  </DomainObject.Predmet.ProtustrankaFormated>
  <DomainObject.Predmet.ProtustrankaFormatedOIB>
    <izvorni_sadrzaj>  SOLIDNET d.o.o., OIB 30572341425 zastupanog po punomoćniku Zoran Vujnović</izvorni_sadrzaj>
    <derivirana_varijabla naziv="DomainObject.Predmet.ProtustrankaFormatedOIB_1">  SOLIDNET d.o.o., OIB 30572341425 zastupanog po punomoćniku Zoran Vujnović</derivirana_varijabla>
  </DomainObject.Predmet.ProtustrankaFormatedOIB>
  <DomainObject.Predmet.ProtustrankaFormatedWithAdress>
    <izvorni_sadrzaj> SOLIDNET d.o.o., Hvarska 7, 10000 Zagreb zastupanog po punomoćniku Zoran Vujnović</izvorni_sadrzaj>
    <derivirana_varijabla naziv="DomainObject.Predmet.ProtustrankaFormatedWithAdress_1"> SOLIDNET d.o.o., Hvarska 7, 10000 Zagreb zastupanog po punomoćniku Zoran Vujnović</derivirana_varijabla>
  </DomainObject.Predmet.ProtustrankaFormatedWithAdress>
  <DomainObject.Predmet.ProtustrankaFormatedWithAdressOIB>
    <izvorni_sadrzaj> SOLIDNET d.o.o., OIB 30572341425, Hvarska 7, 10000 Zagreb zastupanog po punomoćniku Zoran Vujnović</izvorni_sadrzaj>
    <derivirana_varijabla naziv="DomainObject.Predmet.ProtustrankaFormatedWithAdressOIB_1"> SOLIDNET d.o.o., OIB 30572341425, Hvarska 7, 10000 Zagreb zastupanog po punomoćniku Zoran Vujnović</derivirana_varijabla>
  </DomainObject.Predmet.ProtustrankaFormatedWithAdressOIB>
  <DomainObject.Predmet.ProtustrankaWithAdress>
    <izvorni_sadrzaj>SOLIDNET d.o.o. Hvarska 7, 10000 Zagreb</izvorni_sadrzaj>
    <derivirana_varijabla naziv="DomainObject.Predmet.ProtustrankaWithAdress_1">SOLIDNET d.o.o. Hvarska 7, 10000 Zagreb</derivirana_varijabla>
  </DomainObject.Predmet.ProtustrankaWithAdress>
  <DomainObject.Predmet.ProtustrankaWithAdressOIB>
    <izvorni_sadrzaj>SOLIDNET d.o.o., OIB 30572341425, Hvarska 7, 10000 Zagreb</izvorni_sadrzaj>
    <derivirana_varijabla naziv="DomainObject.Predmet.ProtustrankaWithAdressOIB_1">SOLIDNET d.o.o., OIB 30572341425, Hvarska 7, 10000 Zagreb</derivirana_varijabla>
  </DomainObject.Predmet.ProtustrankaWithAdressOIB>
  <DomainObject.Predmet.ProtustrankaNazivFormated>
    <izvorni_sadrzaj>SOLIDNET d.o.o.</izvorni_sadrzaj>
    <derivirana_varijabla naziv="DomainObject.Predmet.ProtustrankaNazivFormated_1">SOLIDNET d.o.o.</derivirana_varijabla>
  </DomainObject.Predmet.ProtustrankaNazivFormated>
  <DomainObject.Predmet.ProtustrankaNazivFormatedOIB>
    <izvorni_sadrzaj>SOLIDNET d.o.o., OIB 30572341425</izvorni_sadrzaj>
    <derivirana_varijabla naziv="DomainObject.Predmet.ProtustrankaNazivFormatedOIB_1">SOLIDNET d.o.o., OIB 30572341425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CROATIA osiguranje d.d.; Zoran Vujnović</izvorni_sadrzaj>
    <derivirana_varijabla naziv="DomainObject.Predmet.StrankaFormated_1">  FINA Regionalni centar Zagreb; CROATIA osiguranje d.d.; Zoran Vujnović</derivirana_varijabla>
  </DomainObject.Predmet.StrankaFormated>
  <DomainObject.Predmet.StrankaFormatedOIB>
    <izvorni_sadrzaj>  FINA Regionalni centar Zagreb, OIB 85821130368; CROATIA osiguranje d.d., OIB 26187994862; Zoran Vujnović, OIB 97466161146</izvorni_sadrzaj>
    <derivirana_varijabla naziv="DomainObject.Predmet.StrankaFormatedOIB_1">  FINA Regionalni centar Zagreb, OIB 85821130368; CROATIA osiguranje d.d., OIB 26187994862; Zoran Vujnović, OIB 97466161146</derivirana_varijabla>
  </DomainObject.Predmet.StrankaFormatedOIB>
  <DomainObject.Predmet.StrankaFormatedWithAdress>
    <izvorni_sadrzaj> FINA Regionalni centar Zagreb, Trg svibanjskih žrtava 1995. br.1, 10000 Zagreb; CROATIA osiguranje d.d., Vatroslava Jagića 33, 10000 Zagreb; Zoran Vujnović, Cesta Plano 37, 21220 Plano</izvorni_sadrzaj>
    <derivirana_varijabla naziv="DomainObject.Predmet.StrankaFormatedWithAdress_1"> FINA Regionalni centar Zagreb, Trg svibanjskih žrtava 1995. br.1, 10000 Zagreb; CROATIA osiguranje d.d., Vatroslava Jagića 33, 10000 Zagreb; Zoran Vujnović, Cesta Plano 37, 21220 Plano</derivirana_varijabla>
  </DomainObject.Predmet.StrankaFormatedWithAdress>
  <DomainObject.Predmet.StrankaFormatedWithAdressOIB>
    <izvorni_sadrzaj> FINA Regionalni centar Zagreb, OIB 85821130368, Trg svibanjskih žrtava 1995. br.1, 10000 Zagreb; CROATIA osiguranje d.d., OIB 26187994862, Vatroslava Jagića 33, 10000 Zagreb; Zoran Vujnović, OIB 97466161146, Cesta Plano 37, 21220 Plano</izvorni_sadrzaj>
    <derivirana_varijabla naziv="DomainObject.Predmet.StrankaFormatedWithAdressOIB_1"> FINA Regionalni centar Zagreb, OIB 85821130368, Trg svibanjskih žrtava 1995. br.1, 10000 Zagreb; CROATIA osiguranje d.d., OIB 26187994862, Vatroslava Jagića 33, 10000 Zagreb; Zoran Vujnović, OIB 97466161146, Cesta Plano 37, 21220 Plano</derivirana_varijabla>
  </DomainObject.Predmet.StrankaFormatedWithAdressOIB>
  <DomainObject.Predmet.StrankaWithAdress>
    <izvorni_sadrzaj>FINA Regionalni centar Zagreb Trg svibanjskih žrtava 1995. br.1,10000 Zagreb,CROATIA osiguranje d.d. Vatroslava Jagića 33,10000 Zagreb,Zoran Vujnović Cesta Plano 37,21220 Plano</izvorni_sadrzaj>
    <derivirana_varijabla naziv="DomainObject.Predmet.StrankaWithAdress_1">FINA Regionalni centar Zagreb Trg svibanjskih žrtava 1995. br.1,10000 Zagreb,CROATIA osiguranje d.d. Vatroslava Jagića 33,10000 Zagreb,Zoran Vujnović Cesta Plano 37,21220 Plano</derivirana_varijabla>
  </DomainObject.Predmet.StrankaWithAdress>
  <DomainObject.Predmet.StrankaWithAdressOIB>
    <izvorni_sadrzaj>FINA Regionalni centar Zagreb, OIB 85821130368, Trg svibanjskih žrtava 1995. br.1,10000 Zagreb,CROATIA osiguranje d.d., OIB 26187994862, Vatroslava Jagića 33,10000 Zagreb,Zoran Vujnović, OIB 97466161146, Cesta Plano 37,21220 Plano</izvorni_sadrzaj>
    <derivirana_varijabla naziv="DomainObject.Predmet.StrankaWithAdressOIB_1">FINA Regionalni centar Zagreb, OIB 85821130368, Trg svibanjskih žrtava 1995. br.1,10000 Zagreb,CROATIA osiguranje d.d., OIB 26187994862, Vatroslava Jagića 33,10000 Zagreb,Zoran Vujnović, OIB 97466161146, Cesta Plano 37,21220 Plano</derivirana_varijabla>
  </DomainObject.Predmet.StrankaWithAdressOIB>
  <DomainObject.Predmet.StrankaNazivFormated>
    <izvorni_sadrzaj>FINA Regionalni centar Zagreb,CROATIA osiguranje d.d.,Zoran Vujnović</izvorni_sadrzaj>
    <derivirana_varijabla naziv="DomainObject.Predmet.StrankaNazivFormated_1">FINA Regionalni centar Zagreb,CROATIA osiguranje d.d.,Zoran Vujnović</derivirana_varijabla>
  </DomainObject.Predmet.StrankaNazivFormated>
  <DomainObject.Predmet.StrankaNazivFormatedOIB>
    <izvorni_sadrzaj>FINA Regionalni centar Zagreb, OIB 85821130368,CROATIA osiguranje d.d., OIB 26187994862,Zoran Vujnović, OIB 97466161146</izvorni_sadrzaj>
    <derivirana_varijabla naziv="DomainObject.Predmet.StrankaNazivFormatedOIB_1">FINA Regionalni centar Zagreb, OIB 85821130368,CROATIA osiguranje d.d., OIB 26187994862,Zoran Vujnović, OIB 97466161146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CROATIA osiguranje d.d.</item>
      <item>Zoran Vujnović</item>
    </izvorni_sadrzaj>
    <derivirana_varijabla naziv="DomainObject.Predmet.StrankaListFormated_1">
      <item>FINA Regionalni centar Zagreb</item>
      <item>CROATIA osiguranje d.d.</item>
      <item>Zoran Vujnović</item>
    </derivirana_varijabla>
  </DomainObject.Predmet.StrankaListFormated>
  <DomainObject.Predmet.StrankaListFormatedOIB>
    <izvorni_sadrzaj>
      <item>FINA Regionalni centar Zagreb, OIB 85821130368</item>
      <item>CROATIA osiguranje d.d., OIB 26187994862</item>
      <item>Zoran Vujnović, OIB 97466161146</item>
    </izvorni_sadrzaj>
    <derivirana_varijabla naziv="DomainObject.Predmet.StrankaListFormatedOIB_1">
      <item>FINA Regionalni centar Zagreb, OIB 85821130368</item>
      <item>CROATIA osiguranje d.d., OIB 26187994862</item>
      <item>Zoran Vujnović, OIB 97466161146</item>
    </derivirana_varijabla>
  </DomainObject.Predmet.StrankaListFormatedOIB>
  <DomainObject.Predmet.StrankaListFormatedWithAdress>
    <izvorni_sadrzaj>
      <item>FINA Regionalni centar Zagreb, Trg svibanjskih žrtava 1995. br.1, 10000 Zagreb</item>
      <item>CROATIA osiguranje d.d., Vatroslava Jagića 33, 10000 Zagreb</item>
      <item>Zoran Vujnović, Cesta Plano 37, 21220 Plano</item>
    </izvorni_sadrzaj>
    <derivirana_varijabla naziv="DomainObject.Predmet.StrankaListFormatedWithAdress_1">
      <item>FINA Regionalni centar Zagreb, Trg svibanjskih žrtava 1995. br.1, 10000 Zagreb</item>
      <item>CROATIA osiguranje d.d., Vatroslava Jagića 33, 10000 Zagreb</item>
      <item>Zoran Vujnović, Cesta Plano 37, 21220 Plano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CROATIA osiguranje d.d., OIB 26187994862, Vatroslava Jagića 33, 10000 Zagreb</item>
      <item>Zoran Vujnović, OIB 97466161146, Cesta Plano 37, 21220 Plano</item>
    </izvorni_sadrzaj>
    <derivirana_varijabla naziv="DomainObject.Predmet.StrankaListFormatedWithAdressOIB_1">
      <item>FINA Regionalni centar Zagreb, OIB 85821130368, Trg svibanjskih žrtava 1995. br.1, 10000 Zagreb</item>
      <item>CROATIA osiguranje d.d., OIB 26187994862, Vatroslava Jagića 33, 10000 Zagreb</item>
      <item>Zoran Vujnović, OIB 97466161146, Cesta Plano 37, 21220 Plano</item>
    </derivirana_varijabla>
  </DomainObject.Predmet.StrankaListFormatedWithAdressOIB>
  <DomainObject.Predmet.StrankaListNazivFormated>
    <izvorni_sadrzaj>
      <item>FINA Regionalni centar Zagreb</item>
      <item>CROATIA osiguranje d.d.</item>
      <item>Zoran Vujnović</item>
    </izvorni_sadrzaj>
    <derivirana_varijabla naziv="DomainObject.Predmet.StrankaListNazivFormated_1">
      <item>FINA Regionalni centar Zagreb</item>
      <item>CROATIA osiguranje d.d.</item>
      <item>Zoran Vujnović</item>
    </derivirana_varijabla>
  </DomainObject.Predmet.StrankaListNazivFormated>
  <DomainObject.Predmet.StrankaListNazivFormatedOIB>
    <izvorni_sadrzaj>
      <item>FINA Regionalni centar Zagreb, OIB 85821130368</item>
      <item>CROATIA osiguranje d.d., OIB 26187994862</item>
      <item>Zoran Vujnović, OIB 97466161146</item>
    </izvorni_sadrzaj>
    <derivirana_varijabla naziv="DomainObject.Predmet.StrankaListNazivFormatedOIB_1">
      <item>FINA Regionalni centar Zagreb, OIB 85821130368</item>
      <item>CROATIA osiguranje d.d., OIB 26187994862</item>
      <item>Zoran Vujnović, OIB 97466161146</item>
    </derivirana_varijabla>
  </DomainObject.Predmet.StrankaListNazivFormatedOIB>
  <DomainObject.Predmet.ProtuStrankaListFormated>
    <izvorni_sadrzaj>
      <item>SOLIDNET d.o.o. zastupanog po punomoćniku Zoran Vujnović</item>
    </izvorni_sadrzaj>
    <derivirana_varijabla naziv="DomainObject.Predmet.ProtuStrankaListFormated_1">
      <item>SOLIDNET d.o.o. zastupanog po punomoćniku Zoran Vujnović</item>
    </derivirana_varijabla>
  </DomainObject.Predmet.ProtuStrankaListFormated>
  <DomainObject.Predmet.ProtuStrankaListFormatedOIB>
    <izvorni_sadrzaj>
      <item>SOLIDNET d.o.o., OIB 30572341425 zastupanog po punomoćniku Zoran Vujnović</item>
    </izvorni_sadrzaj>
    <derivirana_varijabla naziv="DomainObject.Predmet.ProtuStrankaListFormatedOIB_1">
      <item>SOLIDNET d.o.o., OIB 30572341425 zastupanog po punomoćniku Zoran Vujnović</item>
    </derivirana_varijabla>
  </DomainObject.Predmet.ProtuStrankaListFormatedOIB>
  <DomainObject.Predmet.ProtuStrankaListFormatedWithAdress>
    <izvorni_sadrzaj>
      <item>SOLIDNET d.o.o., Hvarska 7, 10000 Zagreb zastupanog po punomoćniku Zoran Vujnović</item>
    </izvorni_sadrzaj>
    <derivirana_varijabla naziv="DomainObject.Predmet.ProtuStrankaListFormatedWithAdress_1">
      <item>SOLIDNET d.o.o., Hvarska 7, 10000 Zagreb zastupanog po punomoćniku Zoran Vujnović</item>
    </derivirana_varijabla>
  </DomainObject.Predmet.ProtuStrankaListFormatedWithAdress>
  <DomainObject.Predmet.ProtuStrankaListFormatedWithAdressOIB>
    <izvorni_sadrzaj>
      <item>SOLIDNET d.o.o., OIB 30572341425, Hvarska 7, 10000 Zagreb zastupanog po punomoćniku Zoran Vujnović</item>
    </izvorni_sadrzaj>
    <derivirana_varijabla naziv="DomainObject.Predmet.ProtuStrankaListFormatedWithAdressOIB_1">
      <item>SOLIDNET d.o.o., OIB 30572341425, Hvarska 7, 10000 Zagreb zastupanog po punomoćniku Zoran Vujnović</item>
    </derivirana_varijabla>
  </DomainObject.Predmet.ProtuStrankaListFormatedWithAdressOIB>
  <DomainObject.Predmet.ProtuStrankaListNazivFormated>
    <izvorni_sadrzaj>
      <item>SOLIDNET d.o.o.</item>
    </izvorni_sadrzaj>
    <derivirana_varijabla naziv="DomainObject.Predmet.ProtuStrankaListNazivFormated_1">
      <item>SOLIDNET d.o.o.</item>
    </derivirana_varijabla>
  </DomainObject.Predmet.ProtuStrankaListNazivFormated>
  <DomainObject.Predmet.ProtuStrankaListNazivFormatedOIB>
    <izvorni_sadrzaj>
      <item>SOLIDNET d.o.o., OIB 30572341425</item>
    </izvorni_sadrzaj>
    <derivirana_varijabla naziv="DomainObject.Predmet.ProtuStrankaListNazivFormatedOIB_1">
      <item>SOLIDNET d.o.o., OIB 30572341425</item>
    </derivirana_varijabla>
  </DomainObject.Predmet.ProtuStrankaListNazivFormatedOIB>
  <DomainObject.Predmet.OstaliListFormated>
    <izvorni_sadrzaj>
      <item>Zoran Vujnović punomoćnik sudionika u postupku SOLIDNET d.o.o.</item>
    </izvorni_sadrzaj>
    <derivirana_varijabla naziv="DomainObject.Predmet.OstaliListFormated_1">
      <item>Zoran Vujnović punomoćnik sudionika u postupku SOLIDNET d.o.o.</item>
    </derivirana_varijabla>
  </DomainObject.Predmet.OstaliListFormated>
  <DomainObject.Predmet.OstaliListFormatedOIB>
    <izvorni_sadrzaj>
      <item>Zoran Vujnović, OIB 97466161146 punomoćnik sudionika u postupku SOLIDNET d.o.o.</item>
    </izvorni_sadrzaj>
    <derivirana_varijabla naziv="DomainObject.Predmet.OstaliListFormatedOIB_1">
      <item>Zoran Vujnović, OIB 97466161146 punomoćnik sudionika u postupku SOLIDNET d.o.o.</item>
    </derivirana_varijabla>
  </DomainObject.Predmet.OstaliListFormatedOIB>
  <DomainObject.Predmet.OstaliListFormatedWithAdress>
    <izvorni_sadrzaj>
      <item>Zoran Vujnović, Ivanićgradska 40, 10000 Zagreb punomoćnik sudionika u postupku SOLIDNET d.o.o.</item>
    </izvorni_sadrzaj>
    <derivirana_varijabla naziv="DomainObject.Predmet.OstaliListFormatedWithAdress_1">
      <item>Zoran Vujnović, Ivanićgradska 40, 10000 Zagreb punomoćnik sudionika u postupku SOLIDNET d.o.o.</item>
    </derivirana_varijabla>
  </DomainObject.Predmet.OstaliListFormatedWithAdress>
  <DomainObject.Predmet.OstaliListFormatedWithAdressOIB>
    <izvorni_sadrzaj>
      <item>Zoran Vujnović, OIB 97466161146, Ivanićgradska 40, 10000 Zagreb punomoćnik sudionika u postupku SOLIDNET d.o.o.</item>
    </izvorni_sadrzaj>
    <derivirana_varijabla naziv="DomainObject.Predmet.OstaliListFormatedWithAdressOIB_1">
      <item>Zoran Vujnović, OIB 97466161146, Ivanićgradska 40, 10000 Zagreb punomoćnik sudionika u postupku SOLIDNET d.o.o.</item>
    </derivirana_varijabla>
  </DomainObject.Predmet.OstaliListFormatedWithAdressOIB>
  <DomainObject.Predmet.OstaliListNazivFormated>
    <izvorni_sadrzaj>
      <item>Zoran Vujnović</item>
    </izvorni_sadrzaj>
    <derivirana_varijabla naziv="DomainObject.Predmet.OstaliListNazivFormated_1">
      <item>Zoran Vujnović</item>
    </derivirana_varijabla>
  </DomainObject.Predmet.OstaliListNazivFormated>
  <DomainObject.Predmet.OstaliListNazivFormatedOIB>
    <izvorni_sadrzaj>
      <item>Zoran Vujnović, OIB 97466161146</item>
    </izvorni_sadrzaj>
    <derivirana_varijabla naziv="DomainObject.Predmet.OstaliListNazivFormatedOIB_1">
      <item>Zoran Vujnović, OIB 97466161146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St-5867/2016-25</izvorni_sadrzaj>
    <derivirana_varijabla naziv="DomainObject.PoslovniBrojDokumenta_1">St-5867/2016-25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SOLIDNET d.o.o.</izvorni_sadrzaj>
    <derivirana_varijabla naziv="DomainObject.Predmet.ProtustrankaIDrugi_1">SOLIDNET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SOLIDNET d.o.o., OIB 30572341425, Hvarska 7, 10000 Zagreb</izvorni_sadrzaj>
    <derivirana_varijabla naziv="DomainObject.Predmet.ProtustrankaIDrugiAdressOIB_1">SOLIDNET d.o.o., OIB 30572341425, Hvarska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SOLIDNET d.o.o.</item>
      <item>FINA Regionalni centar Zagreb</item>
      <item>CROATIA osiguranje d.d.</item>
      <item>Zoran Vujnović</item>
      <item>Zoran Vujnović</item>
    </izvorni_sadrzaj>
    <derivirana_varijabla naziv="DomainObject.Predmet.SudioniciListNaziv_1">
      <item>SOLIDNET d.o.o.</item>
      <item>FINA Regionalni centar Zagreb</item>
      <item>CROATIA osiguranje d.d.</item>
      <item>Zoran Vujnović</item>
      <item>Zoran Vujnović</item>
    </derivirana_varijabla>
  </DomainObject.Predmet.SudioniciListNaziv>
  <DomainObject.Predmet.SudioniciListAdressOIB>
    <izvorni_sadrzaj>
      <item>SOLIDNET d.o.o., OIB 30572341425, Hvarska 7,10000 Zagreb</item>
      <item>FINA Regionalni centar Zagreb, OIB 85821130368, Trg svibanjskih žrtava 1995. br.1,10000 Zagreb</item>
      <item>CROATIA osiguranje d.d., OIB 26187994862, Vatroslava Jagića 33,10000 Zagreb</item>
      <item>Zoran Vujnović, OIB 97466161146, Cesta Plano 37,21220 Plano</item>
      <item>Zoran Vujnović, OIB 97466161146, Ivanićgradska 40,10000 Zagreb</item>
    </izvorni_sadrzaj>
    <derivirana_varijabla naziv="DomainObject.Predmet.SudioniciListAdressOIB_1">
      <item>SOLIDNET d.o.o., OIB 30572341425, Hvarska 7,10000 Zagreb</item>
      <item>FINA Regionalni centar Zagreb, OIB 85821130368, Trg svibanjskih žrtava 1995. br.1,10000 Zagreb</item>
      <item>CROATIA osiguranje d.d., OIB 26187994862, Vatroslava Jagića 33,10000 Zagreb</item>
      <item>Zoran Vujnović, OIB 97466161146, Cesta Plano 37,21220 Plano</item>
      <item>Zoran Vujnović, OIB 97466161146, Ivanićgradska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30572341425</item>
      <item>, OIB 85821130368</item>
      <item>, OIB 26187994862</item>
      <item>, OIB 97466161146</item>
      <item>, OIB 97466161146</item>
    </izvorni_sadrzaj>
    <derivirana_varijabla naziv="DomainObject.Predmet.SudioniciListNazivOIB_1">
      <item>, OIB 30572341425</item>
      <item>, OIB 85821130368</item>
      <item>, OIB 26187994862</item>
      <item>, OIB 97466161146</item>
      <item>, OIB 97466161146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St-5867/2016-24</izvorni_sadrzaj>
    <derivirana_varijabla naziv="DomainObject.PredzadnjaOdlukaIzPredmeta.Oznaka_1">St-5867/2016-24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DAF3F-C78D-4F5B-9899-F049354713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1018</properties:Words>
  <properties:Characters>5671</properties:Characters>
  <properties:Lines>117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2019-03-22T13:28:00Z</dcterms:created>
  <dc:creator>rsticn</dc:creator>
  <cp:lastModifiedBy>Monika Grbac</cp:lastModifiedBy>
  <cp:lastPrinted>2018-12-04T13:44:00Z</cp:lastPrinted>
  <dcterms:modified xmlns:xsi="http://www.w3.org/2001/XMLSchema-instance" xsi:type="dcterms:W3CDTF">2019-03-22T13:45:00Z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St-5867/2016-25 / Odluka - Rješenje - otvaranje i zaključenje stečajnog postupka (čl. 132) (st-5867-16.docx)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