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0f6c" w14:paraId="e860f6c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605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21926" w:rsidRPr="00221926">
        <w:rPr>
          <w:lang w:val="hr-HR"/>
        </w:rPr>
        <w:t>MAGMA d.o.o. za proizvodnju, trgovinu i usluge</w:t>
      </w:r>
      <w:r w:rsidR="002F0A7F">
        <w:rPr>
          <w:lang w:val="hr-HR"/>
        </w:rPr>
        <w:t xml:space="preserve">, </w:t>
      </w:r>
      <w:r w:rsidR="00221926">
        <w:rPr>
          <w:lang w:val="hr-HR"/>
        </w:rPr>
        <w:t>OIB:</w:t>
      </w:r>
      <w:r w:rsidR="00221926" w:rsidRPr="00221926">
        <w:t xml:space="preserve"> </w:t>
      </w:r>
      <w:r w:rsidR="00221926" w:rsidRPr="00221926">
        <w:rPr>
          <w:lang w:val="hr-HR"/>
        </w:rPr>
        <w:t>23177757182</w:t>
      </w:r>
      <w:r w:rsidR="00221926">
        <w:rPr>
          <w:lang w:val="hr-HR"/>
        </w:rPr>
        <w:t>,</w:t>
      </w:r>
      <w:r w:rsidR="00363FEE">
        <w:rPr>
          <w:lang w:val="hr-HR"/>
        </w:rPr>
        <w:t xml:space="preserve"> Split, </w:t>
      </w:r>
      <w:r w:rsidR="00221926">
        <w:rPr>
          <w:lang w:val="hr-HR"/>
        </w:rPr>
        <w:t xml:space="preserve"> Domovinskog rata 28.,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21926" w:rsidRPr="00221926">
        <w:rPr>
          <w:lang w:val="hr-HR"/>
        </w:rPr>
        <w:t xml:space="preserve"> MAGMA d.o.o. za proizvodnju, trgovinu i usluge</w:t>
      </w:r>
      <w:r w:rsidR="00221926">
        <w:rPr>
          <w:lang w:val="hr-HR"/>
        </w:rPr>
        <w:t>, OIB:</w:t>
      </w:r>
      <w:r w:rsidR="00221926" w:rsidRPr="00221926">
        <w:t xml:space="preserve"> </w:t>
      </w:r>
      <w:r w:rsidR="00221926" w:rsidRPr="00221926">
        <w:rPr>
          <w:lang w:val="hr-HR"/>
        </w:rPr>
        <w:t>23177757182</w:t>
      </w:r>
      <w:r w:rsidR="00221926">
        <w:rPr>
          <w:lang w:val="hr-HR"/>
        </w:rPr>
        <w:t xml:space="preserve">, </w:t>
      </w:r>
      <w:r w:rsidR="00363FEE">
        <w:rPr>
          <w:lang w:val="hr-HR"/>
        </w:rPr>
        <w:t xml:space="preserve"> Split, </w:t>
      </w:r>
      <w:r w:rsidR="00221926">
        <w:rPr>
          <w:lang w:val="hr-HR"/>
        </w:rPr>
        <w:t>Domovinskog rata 28.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F0A7F">
        <w:rPr>
          <w:lang w:val="hr-HR"/>
        </w:rPr>
        <w:t>10,</w:t>
      </w:r>
      <w:r w:rsidR="00221926">
        <w:rPr>
          <w:lang w:val="hr-HR"/>
        </w:rPr>
        <w:t>50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>se</w:t>
      </w:r>
      <w:r w:rsidR="00221926">
        <w:rPr>
          <w:lang w:val="hr-HR"/>
        </w:rPr>
        <w:t xml:space="preserve"> </w:t>
      </w:r>
      <w:r w:rsidR="00221926">
        <w:t xml:space="preserve">Dean </w:t>
      </w:r>
      <w:proofErr w:type="spellStart"/>
      <w:r w:rsidR="00221926">
        <w:t>Prelević</w:t>
      </w:r>
      <w:proofErr w:type="spellEnd"/>
      <w:r w:rsidR="00221926">
        <w:t xml:space="preserve"> , OIB: 10098946 497,  Split, </w:t>
      </w:r>
      <w:proofErr w:type="spellStart"/>
      <w:r w:rsidR="00221926">
        <w:t>Požeška</w:t>
      </w:r>
      <w:proofErr w:type="spellEnd"/>
      <w:r w:rsidR="00221926">
        <w:t xml:space="preserve"> 8.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21926" w:rsidRPr="00221926">
        <w:rPr>
          <w:lang w:val="hr-HR"/>
        </w:rPr>
        <w:t xml:space="preserve"> MAGMA d.o.o. za proizvodnju, trgovinu i usluge</w:t>
      </w:r>
      <w:r w:rsidR="00221926">
        <w:rPr>
          <w:lang w:val="hr-HR"/>
        </w:rPr>
        <w:t>, OIB:</w:t>
      </w:r>
      <w:r w:rsidR="00221926" w:rsidRPr="00221926">
        <w:t xml:space="preserve"> </w:t>
      </w:r>
      <w:r w:rsidR="00221926" w:rsidRPr="00221926">
        <w:rPr>
          <w:lang w:val="hr-HR"/>
        </w:rPr>
        <w:t>23177757182</w:t>
      </w:r>
      <w:r w:rsidR="00221926">
        <w:rPr>
          <w:lang w:val="hr-HR"/>
        </w:rPr>
        <w:t>,</w:t>
      </w:r>
      <w:r w:rsidR="00363FEE">
        <w:rPr>
          <w:lang w:val="hr-HR"/>
        </w:rPr>
        <w:t xml:space="preserve"> Split, </w:t>
      </w:r>
      <w:r w:rsidR="00221926">
        <w:rPr>
          <w:lang w:val="hr-HR"/>
        </w:rPr>
        <w:t>Domovinskog rata 28.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21926">
        <w:rPr>
          <w:lang w:val="hr-HR"/>
        </w:rPr>
        <w:t>09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221926">
        <w:rPr>
          <w:lang w:val="hr-HR"/>
        </w:rPr>
        <w:t xml:space="preserve"> </w:t>
      </w:r>
      <w:r w:rsidR="00221926" w:rsidRPr="00221926">
        <w:rPr>
          <w:lang w:val="hr-HR"/>
        </w:rPr>
        <w:t>MAGMA d.o.o. za proizvodnju, trgovinu i usluge</w:t>
      </w:r>
      <w:r w:rsidR="00221926">
        <w:rPr>
          <w:lang w:val="hr-HR"/>
        </w:rPr>
        <w:t>, OIB:</w:t>
      </w:r>
      <w:r w:rsidR="00221926" w:rsidRPr="00221926">
        <w:t xml:space="preserve"> </w:t>
      </w:r>
      <w:r w:rsidR="00221926" w:rsidRPr="00221926">
        <w:rPr>
          <w:lang w:val="hr-HR"/>
        </w:rPr>
        <w:t>23177757182</w:t>
      </w:r>
      <w:r w:rsidR="00221926">
        <w:rPr>
          <w:lang w:val="hr-HR"/>
        </w:rPr>
        <w:t xml:space="preserve">, </w:t>
      </w:r>
      <w:r w:rsidR="00363FEE">
        <w:rPr>
          <w:lang w:val="hr-HR"/>
        </w:rPr>
        <w:t xml:space="preserve">Split, </w:t>
      </w:r>
      <w:r w:rsidR="00221926">
        <w:rPr>
          <w:lang w:val="hr-HR"/>
        </w:rPr>
        <w:t>Domovinskog rata 28.</w:t>
      </w:r>
    </w:p>
    <w:p w:rsidRDefault="00153770" w:rsidP="00493EFC" w:rsidR="00153770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1255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221926">
        <w:rPr>
          <w:lang w:val="hr-HR"/>
        </w:rPr>
        <w:t>9.929,32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493EFC">
        <w:rPr>
          <w:lang w:val="hr-HR"/>
        </w:rPr>
        <w:t>4</w:t>
      </w:r>
      <w:r>
        <w:rPr>
          <w:lang w:val="hr-HR"/>
        </w:rPr>
        <w:t>.01.2017.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605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153770">
        <w:rPr>
          <w:lang w:val="hr-HR"/>
        </w:rPr>
        <w:t>6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C37DB"/>
    <w:rsid w:val="002E1420"/>
    <w:rsid w:val="002F0A7F"/>
    <w:rsid w:val="00307A5F"/>
    <w:rsid w:val="00317494"/>
    <w:rsid w:val="0032192E"/>
    <w:rsid w:val="00356556"/>
    <w:rsid w:val="00363FEE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C1680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39B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3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3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St-1605/2016-5</izvorni_sadrzaj>
    <derivirana_varijabla naziv="DomainObject.Oznaka_1">St-1605/2016-5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St-1605/2016</izvorni_sadrzaj>
    <derivirana_varijabla naziv="DomainObject.Predmet.OznakaBroj_1">St-1605/2016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otustrankaFormated>
    <izvorni_sadrzaj>  MAGMA d.o.o. za proizvodnju, trgovinu i usluge</izvorni_sadrzaj>
    <derivirana_varijabla naziv="DomainObject.Predmet.ProtustrankaFormated_1">  MAGMA d.o.o. za proizvodnju, trgovinu i usluge</derivirana_varijabla>
  </DomainObject.Predmet.ProtustrankaFormated>
  <DomainObject.Predmet.ProtustrankaFormatedOIB>
    <izvorni_sadrzaj>  MAGMA d.o.o. za proizvodnju, trgovinu i usluge, OIB 23177757182</izvorni_sadrzaj>
    <derivirana_varijabla naziv="DomainObject.Predmet.ProtustrankaFormatedOIB_1">  MAGMA d.o.o. za proizvodnju, trgovinu i usluge, OIB 23177757182</derivirana_varijabla>
  </DomainObject.Predmet.ProtustrankaFormatedOIB>
  <DomainObject.Predmet.ProtustrankaFormatedWithAdress>
    <izvorni_sadrzaj> MAGMA d.o.o. za proizvodnju, trgovinu i usluge, Ulica Domovinskog Rata 28, 21000 Split</izvorni_sadrzaj>
    <derivirana_varijabla naziv="DomainObject.Predmet.ProtustrankaFormatedWithAdress_1"> MAGMA d.o.o. za proizvodnju, trgovinu i usluge, Ulica Domovinskog Rata 28, 21000 Split</derivirana_varijabla>
  </DomainObject.Predmet.ProtustrankaFormatedWithAdress>
  <DomainObject.Predmet.ProtustrankaFormatedWithAdressOIB>
    <izvorni_sadrzaj> MAGMA d.o.o. za proizvodnju, trgovinu i usluge, OIB 23177757182, Ulica Domovinskog Rata 28, 21000 Split</izvorni_sadrzaj>
    <derivirana_varijabla naziv="DomainObject.Predmet.ProtustrankaFormatedWithAdressOIB_1"> MAGMA d.o.o. za proizvodnju, trgovinu i usluge, OIB 23177757182, Ulica Domovinskog Rata 28, 21000 Split</derivirana_varijabla>
  </DomainObject.Predmet.ProtustrankaFormatedWithAdressOIB>
  <DomainObject.Predmet.ProtustrankaWithAdress>
    <izvorni_sadrzaj>MAGMA d.o.o. za proizvodnju, trgovinu i usluge Ulica Domovinskog Rata 28, 21000 Split</izvorni_sadrzaj>
    <derivirana_varijabla naziv="DomainObject.Predmet.ProtustrankaWithAdress_1">MAGMA d.o.o. za proizvodnju, trgovinu i usluge Ulica Domovinskog Rata 28, 21000 Split</derivirana_varijabla>
  </DomainObject.Predmet.ProtustrankaWithAdress>
  <DomainObject.Predmet.ProtustrankaWithAdressOIB>
    <izvorni_sadrzaj>MAGMA d.o.o. za proizvodnju, trgovinu i usluge, OIB 23177757182, Ulica Domovinskog Rata 28, 21000 Split</izvorni_sadrzaj>
    <derivirana_varijabla naziv="DomainObject.Predmet.ProtustrankaWithAdressOIB_1">MAGMA d.o.o. za proizvodnju, trgovinu i usluge, OIB 23177757182, Ulica Domovinskog Rata 28, 21000 Split</derivirana_varijabla>
  </DomainObject.Predmet.ProtustrankaWithAdressOIB>
  <DomainObject.Predmet.ProtustrankaNazivFormated>
    <izvorni_sadrzaj>MAGMA d.o.o. za proizvodnju, trgovinu i usluge</izvorni_sadrzaj>
    <derivirana_varijabla naziv="DomainObject.Predmet.ProtustrankaNazivFormated_1">MAGMA d.o.o. za proizvodnju, trgovinu i usluge</derivirana_varijabla>
  </DomainObject.Predmet.ProtustrankaNazivFormated>
  <DomainObject.Predmet.ProtustrankaNazivFormatedOIB>
    <izvorni_sadrzaj>MAGMA d.o.o. za proizvodnju, trgovinu i usluge, OIB 23177757182</izvorni_sadrzaj>
    <derivirana_varijabla naziv="DomainObject.Predmet.ProtustrankaNazivFormatedOIB_1">MAGMA d.o.o. za proizvodnju, trgovinu i usluge, OIB 23177757182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9920.32</izvorni_sadrzaj>
    <derivirana_varijabla naziv="DomainObject.Predmet.TrenutnaVrijednost_1">9920.32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MAGMA d.o.o. za proizvodnju, trgovinu i usluge</item>
    </izvorni_sadrzaj>
    <derivirana_varijabla naziv="DomainObject.Predmet.ProtuStrankaListFormated_1">
      <item>MAGMA d.o.o. za proizvodnju, trgovinu i usluge</item>
    </derivirana_varijabla>
  </DomainObject.Predmet.ProtuStrankaListFormated>
  <DomainObject.Predmet.ProtuStrankaListFormatedOIB>
    <izvorni_sadrzaj>
      <item>MAGMA d.o.o. za proizvodnju, trgovinu i usluge, OIB 23177757182</item>
    </izvorni_sadrzaj>
    <derivirana_varijabla naziv="DomainObject.Predmet.ProtuStrankaListFormatedOIB_1">
      <item>MAGMA d.o.o. za proizvodnju, trgovinu i usluge, OIB 23177757182</item>
    </derivirana_varijabla>
  </DomainObject.Predmet.ProtuStrankaListFormatedOIB>
  <DomainObject.Predmet.ProtuStrankaListFormatedWithAdress>
    <izvorni_sadrzaj>
      <item>MAGMA d.o.o. za proizvodnju, trgovinu i usluge, Ulica Domovinskog Rata 28, 21000 Split</item>
    </izvorni_sadrzaj>
    <derivirana_varijabla naziv="DomainObject.Predmet.ProtuStrankaListFormatedWithAdress_1">
      <item>MAGMA d.o.o. za proizvodnju, trgovinu i usluge, Ulica Domovinskog Rata 28, 21000 Split</item>
    </derivirana_varijabla>
  </DomainObject.Predmet.ProtuStrankaListFormatedWithAdress>
  <DomainObject.Predmet.ProtuStrankaListFormatedWithAdressOIB>
    <izvorni_sadrzaj>
      <item>MAGMA d.o.o. za proizvodnju, trgovinu i usluge, OIB 23177757182, Ulica Domovinskog Rata 28, 21000 Split</item>
    </izvorni_sadrzaj>
    <derivirana_varijabla naziv="DomainObject.Predmet.ProtuStrankaListFormatedWithAdressOIB_1">
      <item>MAGMA d.o.o. za proizvodnju, trgovinu i usluge, OIB 23177757182, Ulica Domovinskog Rata 28, 21000 Split</item>
    </derivirana_varijabla>
  </DomainObject.Predmet.ProtuStrankaListFormatedWithAdressOIB>
  <DomainObject.Predmet.ProtuStrankaListNazivFormated>
    <izvorni_sadrzaj>
      <item>MAGMA d.o.o. za proizvodnju, trgovinu i usluge</item>
    </izvorni_sadrzaj>
    <derivirana_varijabla naziv="DomainObject.Predmet.ProtuStrankaListNazivFormated_1">
      <item>MAGMA d.o.o. za proizvodnju, trgovinu i usluge</item>
    </derivirana_varijabla>
  </DomainObject.Predmet.ProtuStrankaListNazivFormated>
  <DomainObject.Predmet.ProtuStrankaListNazivFormatedOIB>
    <izvorni_sadrzaj>
      <item>MAGMA d.o.o. za proizvodnju, trgovinu i usluge, OIB 23177757182</item>
    </izvorni_sadrzaj>
    <derivirana_varijabla naziv="DomainObject.Predmet.ProtuStrankaListNazivFormatedOIB_1">
      <item>MAGMA d.o.o. za proizvodnju, trgovinu i usluge, OIB 23177757182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St-1605/2016-5</izvorni_sadrzaj>
    <derivirana_varijabla naziv="DomainObject.PoslovniBrojDokumenta_1">St-1605/2016-5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MAGMA d.o.o. za proizvodnju, trgovinu i usluge</izvorni_sadrzaj>
    <derivirana_varijabla naziv="DomainObject.Predmet.ProtustrankaIDrugi_1">MAGMA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MAGMA d.o.o. za proizvodnju, trgovinu i usluge, OIB 23177757182, Ulica Domovinskog Rata 28, 21000 Split</izvorni_sadrzaj>
    <derivirana_varijabla naziv="DomainObject.Predmet.ProtustrankaIDrugiAdressOIB_1">MAGMA d.o.o. za proizvodnju, trgovinu i usluge, OIB 23177757182, Ulica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MAGMA d.o.o. za proizvodnju, trgovinu i usluge</item>
      <item>FINANCIJSKA AGENCIJA, RC SPLIT</item>
    </izvorni_sadrzaj>
    <derivirana_varijabla naziv="DomainObject.Predmet.SudioniciListNaziv_1">
      <item>MAGMA d.o.o. za proizvodnju, trgovinu i usluge</item>
      <item>FINANCIJSKA AGENCIJA, RC SPLIT</item>
    </derivirana_varijabla>
  </DomainObject.Predmet.SudioniciListNaziv>
  <DomainObject.Predmet.SudioniciListAdressOIB>
    <izvorni_sadrzaj>
      <item>MAGMA d.o.o. za proizvodnju, trgovinu i usluge, OIB 23177757182, Ulica Domovinskog Rata 28,21000 Split</item>
      <item>FINANCIJSKA AGENCIJA, RC SPLIT, OIB 85821130368, Mažuranićevo šetalište 24 b,21000 Split</item>
    </izvorni_sadrzaj>
    <derivirana_varijabla naziv="DomainObject.Predmet.SudioniciListAdressOIB_1">
      <item>MAGMA d.o.o. za proizvodnju, trgovinu i usluge, OIB 23177757182, Ulica Domovinskog Rata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23177757182</item>
      <item>, OIB 85821130368</item>
    </izvorni_sadrzaj>
    <derivirana_varijabla naziv="DomainObject.Predmet.SudioniciListNazivOIB_1">
      <item>, OIB 23177757182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B7214-0FD9-4C4B-87AA-C7E4012B6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4145</properties:Characters>
  <properties:Lines>104</properties:Lines>
  <properties:Paragraphs>38</properties:Paragraphs>
  <properties:TotalTime>824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2018-01-16T09:33:00Z</cp:lastPrinted>
  <dcterms:modified xmlns:xsi="http://www.w3.org/2001/XMLSchema-instance" xsi:type="dcterms:W3CDTF">2018-01-16T09:34:00Z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St-1605/2016-5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