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cfb2" w14:paraId="7a2cfb2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844438">
        <w:rPr>
          <w:rFonts w:hAnsi="Times New Roman" w:ascii="Times New Roman"/>
          <w:color w:val="000000"/>
          <w:sz w:val="24"/>
          <w:szCs w:val="24"/>
        </w:rPr>
        <w:t>14</w:t>
      </w:r>
      <w:r w:rsidR="00A63261">
        <w:rPr>
          <w:rFonts w:hAnsi="Times New Roman" w:ascii="Times New Roman"/>
          <w:color w:val="000000"/>
          <w:sz w:val="24"/>
          <w:szCs w:val="24"/>
        </w:rPr>
        <w:t>91</w:t>
      </w:r>
      <w:r w:rsidR="00844438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za pokretanje skraćenog stečajnog postupka  nad dužnikom </w:t>
      </w:r>
      <w:r w:rsidR="00A63261">
        <w:rPr>
          <w:rFonts w:hAnsi="Times New Roman" w:ascii="Times New Roman"/>
          <w:b/>
          <w:color w:val="000000"/>
          <w:sz w:val="24"/>
          <w:szCs w:val="24"/>
        </w:rPr>
        <w:t>MALONOGOMETNI KLUB "SHKENDIJA", Zagreb, Remetinečka 77A, OIB: 59471644238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44438">
        <w:rPr>
          <w:rFonts w:hAnsi="Times New Roman" w:ascii="Times New Roman"/>
          <w:color w:val="000000"/>
          <w:sz w:val="24"/>
          <w:szCs w:val="24"/>
        </w:rPr>
        <w:t>8.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A63261">
        <w:rPr>
          <w:rFonts w:hAnsi="Times New Roman" w:ascii="Times New Roman"/>
          <w:b/>
          <w:color w:val="000000"/>
          <w:sz w:val="24"/>
          <w:szCs w:val="24"/>
        </w:rPr>
        <w:t>MALONOGOMETNI KLUB "SHKENDIJA", Zagreb, Remetinečka 77A, OIB: 59471644238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8.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godine, u 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A6326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,00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r w:rsidR="00A63261">
        <w:rPr>
          <w:rFonts w:hAnsi="Times New Roman" w:ascii="Times New Roman"/>
          <w:b/>
          <w:color w:val="000000"/>
          <w:sz w:val="24"/>
          <w:szCs w:val="24"/>
        </w:rPr>
        <w:t xml:space="preserve">Ivan </w:t>
      </w:r>
      <w:proofErr w:type="spellStart"/>
      <w:r w:rsidR="00A63261">
        <w:rPr>
          <w:rFonts w:hAnsi="Times New Roman" w:ascii="Times New Roman"/>
          <w:b/>
          <w:color w:val="000000"/>
          <w:sz w:val="24"/>
          <w:szCs w:val="24"/>
        </w:rPr>
        <w:t>Gjurašić</w:t>
      </w:r>
      <w:proofErr w:type="spellEnd"/>
      <w:r w:rsidR="00A63261">
        <w:rPr>
          <w:rFonts w:hAnsi="Times New Roman" w:ascii="Times New Roman"/>
          <w:b/>
          <w:color w:val="000000"/>
          <w:sz w:val="24"/>
          <w:szCs w:val="24"/>
        </w:rPr>
        <w:t>, Zagreb, Petrinjska 28, OIB: 66025260916.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>registru udruga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radi brisanja dužnika, te </w:t>
      </w:r>
      <w:r w:rsidRPr="00A63261">
        <w:rPr>
          <w:rFonts w:hAnsi="Times New Roman" w:ascii="Times New Roman"/>
          <w:b/>
          <w:color w:val="000000"/>
          <w:sz w:val="24"/>
          <w:szCs w:val="24"/>
        </w:rPr>
        <w:t>Fini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1491/2016-4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VII</w:t>
      </w:r>
      <w:r>
        <w:rPr>
          <w:rFonts w:hAnsi="Times New Roman" w:ascii="Times New Roman"/>
          <w:color w:val="000000"/>
          <w:sz w:val="24"/>
          <w:szCs w:val="24"/>
        </w:rPr>
        <w:t xml:space="preserve"> -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Nalaže se Financijskoj agenciji koja vodi račun dužnika, isti račun zatvoriti po pravomoćnosti ovog rješenja. </w:t>
      </w:r>
    </w:p>
    <w:p w:rsidRDefault="006E34F1" w:rsidP="00467E86" w:rsidR="006E34F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VIII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sudskog registra dužnika.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844438">
        <w:rPr>
          <w:rFonts w:hAnsi="Times New Roman" w:ascii="Times New Roman"/>
          <w:b/>
          <w:color w:val="000000"/>
          <w:sz w:val="24"/>
          <w:szCs w:val="24"/>
        </w:rPr>
        <w:t>6.6.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 do 292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44438">
        <w:rPr>
          <w:rFonts w:hAnsi="Times New Roman" w:ascii="Times New Roman"/>
          <w:color w:val="000000"/>
          <w:sz w:val="24"/>
          <w:szCs w:val="24"/>
        </w:rPr>
        <w:t>8.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R="00F04DBD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Po pravomoćnosti dostaviti s klauzulom pravomoćnosti registru</w:t>
      </w:r>
      <w:r w:rsidR="00A63261">
        <w:rPr>
          <w:rFonts w:hAnsi="Times New Roman" w:ascii="Times New Roman"/>
          <w:color w:val="000000"/>
          <w:sz w:val="20"/>
          <w:szCs w:val="20"/>
        </w:rPr>
        <w:t xml:space="preserve"> udruga</w:t>
      </w:r>
      <w:r w:rsidRPr="00467E86">
        <w:rPr>
          <w:rFonts w:hAnsi="Times New Roman" w:ascii="Times New Roman"/>
          <w:color w:val="000000"/>
          <w:sz w:val="20"/>
          <w:szCs w:val="20"/>
        </w:rPr>
        <w:t xml:space="preserve"> i </w:t>
      </w:r>
      <w:r w:rsidR="008E6DFB">
        <w:rPr>
          <w:rFonts w:hAnsi="Times New Roman" w:ascii="Times New Roman"/>
          <w:color w:val="000000"/>
          <w:sz w:val="20"/>
          <w:szCs w:val="20"/>
        </w:rPr>
        <w:t>FINI</w:t>
      </w:r>
      <w:r w:rsidRPr="00467E86">
        <w:rPr>
          <w:rFonts w:hAnsi="Times New Roman" w:ascii="Times New Roman"/>
          <w:color w:val="000000"/>
          <w:sz w:val="20"/>
          <w:szCs w:val="20"/>
        </w:rPr>
        <w:t>.</w:t>
      </w:r>
    </w:p>
    <w:sectPr w:rsidSect="00534E12" w:rsidR="00F04DBD" w:rsidRPr="00467E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A09"/>
    <w:rsid w:val="00184DC4"/>
    <w:rsid w:val="00194710"/>
    <w:rsid w:val="001978F0"/>
    <w:rsid w:val="001E06A0"/>
    <w:rsid w:val="0025589F"/>
    <w:rsid w:val="00266537"/>
    <w:rsid w:val="00270417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E12"/>
    <w:rsid w:val="005418F9"/>
    <w:rsid w:val="00595D2F"/>
    <w:rsid w:val="005B0791"/>
    <w:rsid w:val="005F3768"/>
    <w:rsid w:val="00615992"/>
    <w:rsid w:val="00666004"/>
    <w:rsid w:val="006D0FED"/>
    <w:rsid w:val="006E34F1"/>
    <w:rsid w:val="00740A27"/>
    <w:rsid w:val="0074785F"/>
    <w:rsid w:val="007A62D8"/>
    <w:rsid w:val="007D5877"/>
    <w:rsid w:val="0080079F"/>
    <w:rsid w:val="00844438"/>
    <w:rsid w:val="00871017"/>
    <w:rsid w:val="00895951"/>
    <w:rsid w:val="008E6DFB"/>
    <w:rsid w:val="00933726"/>
    <w:rsid w:val="009C778A"/>
    <w:rsid w:val="00A306C5"/>
    <w:rsid w:val="00A63261"/>
    <w:rsid w:val="00A777B2"/>
    <w:rsid w:val="00A92592"/>
    <w:rsid w:val="00AB2C6B"/>
    <w:rsid w:val="00AE11F5"/>
    <w:rsid w:val="00B302F1"/>
    <w:rsid w:val="00B6266E"/>
    <w:rsid w:val="00BA3435"/>
    <w:rsid w:val="00BB7410"/>
    <w:rsid w:val="00BD1A01"/>
    <w:rsid w:val="00BE5491"/>
    <w:rsid w:val="00BE5E6B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E636E"/>
    <w:rsid w:val="00E43926"/>
    <w:rsid w:val="00E6703B"/>
    <w:rsid w:val="00E872C6"/>
    <w:rsid w:val="00ED20F6"/>
    <w:rsid w:val="00F04DBD"/>
    <w:rsid w:val="00F62C35"/>
    <w:rsid w:val="00F739B5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5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5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444.Sz</izvorni_sadrzaj>
    <derivirana_varijabla naziv="DomainObject.Predmet.Opis_1">Članak 444.Sz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St-1491/2016</izvorni_sadrzaj>
    <derivirana_varijabla naziv="DomainObject.Predmet.OznakaBroj_1">St-1491/2016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11.Sz</izvorni_sadrzaj>
    <derivirana_varijabla naziv="DomainObject.Predmet.PrimjedbaSuca_1">Članak 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SHKENDIJA</izvorni_sadrzaj>
    <derivirana_varijabla naziv="DomainObject.Predmet.ProtustrankaFormated_1">  MALONOGOMETNI KLUB SHKENDIJA</derivirana_varijabla>
  </DomainObject.Predmet.ProtustrankaFormated>
  <DomainObject.Predmet.ProtustrankaFormatedOIB>
    <izvorni_sadrzaj>  MALONOGOMETNI KLUB SHKENDIJA, OIB 59471644238</izvorni_sadrzaj>
    <derivirana_varijabla naziv="DomainObject.Predmet.ProtustrankaFormatedOIB_1">  MALONOGOMETNI KLUB SHKENDIJA, OIB 59471644238</derivirana_varijabla>
  </DomainObject.Predmet.ProtustrankaFormatedOIB>
  <DomainObject.Predmet.ProtustrankaFormatedWithAdress>
    <izvorni_sadrzaj> MALONOGOMETNI KLUB SHKENDIJA, Remetinečka 77a, 10000 Zagreb</izvorni_sadrzaj>
    <derivirana_varijabla naziv="DomainObject.Predmet.ProtustrankaFormatedWithAdress_1"> MALONOGOMETNI KLUB SHKENDIJA, Remetinečka 77a, 10000 Zagreb</derivirana_varijabla>
  </DomainObject.Predmet.ProtustrankaFormatedWithAdress>
  <DomainObject.Predmet.ProtustrankaFormatedWithAdressOIB>
    <izvorni_sadrzaj> MALONOGOMETNI KLUB SHKENDIJA, OIB 59471644238, Remetinečka 77a, 10000 Zagreb</izvorni_sadrzaj>
    <derivirana_varijabla naziv="DomainObject.Predmet.ProtustrankaFormatedWithAdressOIB_1"> MALONOGOMETNI KLUB SHKENDIJA, OIB 59471644238, Remetinečka 77a, 10000 Zagreb</derivirana_varijabla>
  </DomainObject.Predmet.ProtustrankaFormatedWithAdressOIB>
  <DomainObject.Predmet.ProtustrankaWithAdress>
    <izvorni_sadrzaj>MALONOGOMETNI KLUB SHKENDIJA Remetinečka 77a, 10000 Zagreb</izvorni_sadrzaj>
    <derivirana_varijabla naziv="DomainObject.Predmet.ProtustrankaWithAdress_1">MALONOGOMETNI KLUB SHKENDIJA Remetinečka 77a, 10000 Zagreb</derivirana_varijabla>
  </DomainObject.Predmet.ProtustrankaWithAdress>
  <DomainObject.Predmet.ProtustrankaWithAdressOIB>
    <izvorni_sadrzaj>MALONOGOMETNI KLUB SHKENDIJA, OIB 59471644238, Remetinečka 77a, 10000 Zagreb</izvorni_sadrzaj>
    <derivirana_varijabla naziv="DomainObject.Predmet.ProtustrankaWithAdressOIB_1">MALONOGOMETNI KLUB SHKENDIJA, OIB 59471644238, Remetinečka 77a, 10000 Zagreb</derivirana_varijabla>
  </DomainObject.Predmet.ProtustrankaWithAdressOIB>
  <DomainObject.Predmet.ProtustrankaNazivFormated>
    <izvorni_sadrzaj>MALONOGOMETNI KLUB SHKENDIJA</izvorni_sadrzaj>
    <derivirana_varijabla naziv="DomainObject.Predmet.ProtustrankaNazivFormated_1">MALONOGOMETNI KLUB SHKENDIJA</derivirana_varijabla>
  </DomainObject.Predmet.ProtustrankaNazivFormated>
  <DomainObject.Predmet.ProtustrankaNazivFormatedOIB>
    <izvorni_sadrzaj>MALONOGOMETNI KLUB SHKENDIJA, OIB 59471644238</izvorni_sadrzaj>
    <derivirana_varijabla naziv="DomainObject.Predmet.ProtustrankaNazivFormatedOIB_1">MALONOGOMETNI KLUB SHKENDIJA, OIB 59471644238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5750.85</izvorni_sadrzaj>
    <derivirana_varijabla naziv="DomainObject.Predmet.TrenutnaVrijednost_1">5750.85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SHKENDIJA</item>
    </izvorni_sadrzaj>
    <derivirana_varijabla naziv="DomainObject.Predmet.ProtuStrankaListFormated_1">
      <item>MALONOGOMETNI KLUB SHKENDIJA</item>
    </derivirana_varijabla>
  </DomainObject.Predmet.ProtuStrankaListFormated>
  <DomainObject.Predmet.ProtuStrankaListFormatedOIB>
    <izvorni_sadrzaj>
      <item>MALONOGOMETNI KLUB SHKENDIJA, OIB 59471644238</item>
    </izvorni_sadrzaj>
    <derivirana_varijabla naziv="DomainObject.Predmet.ProtuStrankaListFormatedOIB_1">
      <item>MALONOGOMETNI KLUB SHKENDIJA, OIB 59471644238</item>
    </derivirana_varijabla>
  </DomainObject.Predmet.ProtuStrankaListFormatedOIB>
  <DomainObject.Predmet.ProtuStrankaListFormatedWithAdress>
    <izvorni_sadrzaj>
      <item>MALONOGOMETNI KLUB SHKENDIJA, Remetinečka 77a, 10000 Zagreb</item>
    </izvorni_sadrzaj>
    <derivirana_varijabla naziv="DomainObject.Predmet.ProtuStrankaListFormatedWithAdress_1">
      <item>MALONOGOMETNI KLUB SHKENDIJA, Remetinečka 77a, 10000 Zagreb</item>
    </derivirana_varijabla>
  </DomainObject.Predmet.ProtuStrankaListFormatedWithAdress>
  <DomainObject.Predmet.ProtuStrankaListFormatedWithAdressOIB>
    <izvorni_sadrzaj>
      <item>MALONOGOMETNI KLUB SHKENDIJA, OIB 59471644238, Remetinečka 77a, 10000 Zagreb</item>
    </izvorni_sadrzaj>
    <derivirana_varijabla naziv="DomainObject.Predmet.ProtuStrankaListFormatedWithAdressOIB_1">
      <item>MALONOGOMETNI KLUB SHKENDIJA, OIB 59471644238, Remetinečka 77a, 10000 Zagreb</item>
    </derivirana_varijabla>
  </DomainObject.Predmet.ProtuStrankaListFormatedWithAdressOIB>
  <DomainObject.Predmet.ProtuStrankaListNazivFormated>
    <izvorni_sadrzaj>
      <item>MALONOGOMETNI KLUB SHKENDIJA</item>
    </izvorni_sadrzaj>
    <derivirana_varijabla naziv="DomainObject.Predmet.ProtuStrankaListNazivFormated_1">
      <item>MALONOGOMETNI KLUB SHKENDIJA</item>
    </derivirana_varijabla>
  </DomainObject.Predmet.ProtuStrankaListNazivFormated>
  <DomainObject.Predmet.ProtuStrankaListNazivFormatedOIB>
    <izvorni_sadrzaj>
      <item>MALONOGOMETNI KLUB SHKENDIJA, OIB 59471644238</item>
    </izvorni_sadrzaj>
    <derivirana_varijabla naziv="DomainObject.Predmet.ProtuStrankaListNazivFormatedOIB_1">
      <item>MALONOGOMETNI KLUB SHKENDIJA, OIB 59471644238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SHKENDIJA</izvorni_sadrzaj>
    <derivirana_varijabla naziv="DomainObject.Predmet.ProtustrankaIDrugi_1">MALONOGOMETNI KLUB SHKENDIJA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SHKENDIJA, OIB 59471644238, Remetinečka 77a, 10000 Zagreb</izvorni_sadrzaj>
    <derivirana_varijabla naziv="DomainObject.Predmet.ProtustrankaIDrugiAdressOIB_1">MALONOGOMETNI KLUB SHKENDIJA, OIB 59471644238, Remetinečka 77a,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SHKENDIJA</item>
      <item>FINA Regionalni centar Zagreb</item>
    </izvorni_sadrzaj>
    <derivirana_varijabla naziv="DomainObject.Predmet.SudioniciListNaziv_1">
      <item>MALONOGOMETNI KLUB SHKENDIJA</item>
      <item>FINA Regionalni centar Zagreb</item>
    </derivirana_varijabla>
  </DomainObject.Predmet.SudioniciListNaziv>
  <DomainObject.Predmet.SudioniciListAdressOIB>
    <izvorni_sadrzaj>
      <item>MALONOGOMETNI KLUB SHKENDIJA, OIB 59471644238, Remetinečka 77a,10000 Zagreb</item>
      <item>FINA Regionalni centar Zagreb, OIB 85821130368, Trg svibanjskih žrtava 1995. Br. 1,10000 Zagreb</item>
    </izvorni_sadrzaj>
    <derivirana_varijabla naziv="DomainObject.Predmet.SudioniciListAdressOIB_1">
      <item>MALONOGOMETNI KLUB SHKENDIJA, OIB 59471644238, Remetinečka 77a,10000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59471644238</item>
      <item>, OIB 85821130368</item>
    </izvorni_sadrzaj>
    <derivirana_varijabla naziv="DomainObject.Predmet.SudioniciListNazivOIB_1">
      <item>, OIB 59471644238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565D5-EA10-4831-8448-A5DF9D891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643</properties:Words>
  <properties:Characters>3510</properties:Characters>
  <properties:Lines>100</properties:Lines>
  <properties:Paragraphs>36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2016-08-08T08:49:00Z</cp:lastPrinted>
  <dcterms:modified xmlns:xsi="http://www.w3.org/2001/XMLSchema-instance" xsi:type="dcterms:W3CDTF">2016-08-08T08:53:00Z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