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a3c4" w14:paraId="807a3c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651E" w:rsidP="00B4651E" w:rsidR="00B4651E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St-49/2016-5.</w:t>
      </w:r>
    </w:p>
    <w:p w:rsidRDefault="00B4651E" w:rsidP="00B4651E" w:rsidR="00B4651E">
      <w:pPr>
        <w:jc w:val="center"/>
        <w:rPr>
          <w:rFonts w:hAnsi="Arial" w:ascii="Arial"/>
          <w:b/>
        </w:rPr>
      </w:pPr>
    </w:p>
    <w:p w:rsidRDefault="00B4651E" w:rsidP="00B4651E" w:rsidR="00B4651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S K E</w:t>
      </w:r>
    </w:p>
    <w:p w:rsidRDefault="00B4651E" w:rsidP="00B4651E" w:rsidR="00B4651E">
      <w:pPr>
        <w:jc w:val="center"/>
        <w:rPr>
          <w:rFonts w:hAnsi="Arial" w:ascii="Arial"/>
          <w:b/>
        </w:rPr>
      </w:pPr>
    </w:p>
    <w:p w:rsidRDefault="00B4651E" w:rsidP="00B4651E" w:rsidR="00B4651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B4651E" w:rsidP="00B4651E" w:rsidR="00B4651E">
      <w:pPr>
        <w:jc w:val="both"/>
        <w:rPr>
          <w:rFonts w:hAnsi="Arial" w:ascii="Arial"/>
        </w:rPr>
      </w:pPr>
    </w:p>
    <w:p w:rsidRDefault="00B4651E" w:rsidP="00B4651E" w:rsidR="00B465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dužnikom LAS VEGAS j.d.o.o. za trgovinu i usluge iz Virovitice, Ferde Rusana 9, MBS 010091439, OIB 69165529523, dana 10. travnja 2017. godine</w:t>
      </w:r>
    </w:p>
    <w:p w:rsidRDefault="00B4651E" w:rsidP="00B4651E" w:rsidR="00B4651E">
      <w:pPr>
        <w:jc w:val="center"/>
        <w:rPr>
          <w:rFonts w:hAnsi="Arial" w:ascii="Arial"/>
          <w:b/>
        </w:rPr>
      </w:pPr>
    </w:p>
    <w:p w:rsidRDefault="00B4651E" w:rsidP="00B4651E" w:rsidR="00B4651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4651E" w:rsidP="00B4651E" w:rsidR="00B4651E">
      <w:pPr>
        <w:jc w:val="center"/>
        <w:rPr>
          <w:rFonts w:hAnsi="Arial" w:ascii="Arial"/>
          <w:b/>
        </w:rPr>
      </w:pPr>
    </w:p>
    <w:p w:rsidRDefault="00B4651E" w:rsidP="00B4651E" w:rsidR="00B4651E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LAS VEGAS j.d.o.o. za trgovinu i usluge iz Virovitice, Ferde Rusana 9, MBS 010091439, OIB 69165529523.</w:t>
      </w:r>
    </w:p>
    <w:p w:rsidRDefault="00B4651E" w:rsidP="00B4651E" w:rsidR="00B4651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stečajnu upraviteljicu imenuje se VIDONIJA MILETIĆ PLUKAVEC iz Zagreba, </w:t>
      </w:r>
      <w:proofErr w:type="spellStart"/>
      <w:r>
        <w:rPr>
          <w:rFonts w:hAnsi="Arial" w:ascii="Arial"/>
        </w:rPr>
        <w:t>Pirovec</w:t>
      </w:r>
      <w:proofErr w:type="spellEnd"/>
      <w:r>
        <w:rPr>
          <w:rFonts w:hAnsi="Arial" w:ascii="Arial"/>
        </w:rPr>
        <w:t xml:space="preserve"> gornji 24, OIB 05863527189.</w:t>
      </w:r>
    </w:p>
    <w:p w:rsidRDefault="00B4651E" w:rsidP="00B4651E" w:rsidR="00B465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</w:t>
      </w: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>nad dužnikom LAS VEGAS j.d.o.o. za trgovinu i usluge iz Virovitice, Ferde Rusana 9, MBS 010091439, OIB 69165529523.</w:t>
      </w:r>
    </w:p>
    <w:p w:rsidRDefault="00B4651E" w:rsidP="00B4651E" w:rsidR="00B4651E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10. travnja 2017</w:t>
      </w:r>
      <w:r>
        <w:rPr>
          <w:rFonts w:hAnsi="Arial" w:ascii="Arial"/>
        </w:rPr>
        <w:t>.</w:t>
      </w:r>
      <w:r>
        <w:rPr>
          <w:rFonts w:hAnsi="Arial" w:ascii="Arial"/>
          <w:b/>
        </w:rPr>
        <w:t xml:space="preserve"> godine u 10,40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B4651E" w:rsidP="00B4651E" w:rsidR="00B4651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B4651E" w:rsidP="00B4651E" w:rsidR="00B4651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VI.Izvod</w:t>
      </w:r>
      <w:proofErr w:type="spellEnd"/>
      <w:r>
        <w:rPr>
          <w:rFonts w:hAnsi="Arial" w:ascii="Arial"/>
        </w:rPr>
        <w:t xml:space="preserve"> iz ovog rješenja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B4651E" w:rsidP="00B4651E" w:rsidR="00B4651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B4651E" w:rsidP="00B4651E" w:rsidR="00B4651E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Ilije </w:t>
      </w:r>
      <w:proofErr w:type="spellStart"/>
      <w:r>
        <w:rPr>
          <w:rFonts w:hAnsi="Arial" w:ascii="Arial"/>
        </w:rPr>
        <w:t>Iličića</w:t>
      </w:r>
      <w:proofErr w:type="spellEnd"/>
      <w:r>
        <w:rPr>
          <w:rFonts w:hAnsi="Arial" w:ascii="Arial"/>
        </w:rPr>
        <w:t xml:space="preserve">, za otvaranje stečajnog postupka nad dužnikom LAS VEGAS j.d.o.o. za trgovinu i usluge iz Virovitice, Ferde Rusana 9, MBS 010091439, OIB 69165529523, sud je pokrenuo postupak radi utvrđivanja uvjeta za otvaranje stečajnog postupka nad dužnikom, te u tom postupku utvrdio da dužnik nema imovine kojom bi se mogli pokriti troškovi stečajnog postupka, slijedom </w:t>
      </w:r>
      <w:r>
        <w:rPr>
          <w:rFonts w:hAnsi="Arial" w:ascii="Arial"/>
        </w:rPr>
        <w:lastRenderedPageBreak/>
        <w:t xml:space="preserve">čega je svojim rješenjem 7 St-49/2016-4 od dana 17. ožujka 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17.03.2017.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B4651E" w:rsidP="00B4651E" w:rsidR="00B4651E">
      <w:pPr>
        <w:jc w:val="both"/>
        <w:rPr>
          <w:rFonts w:hAnsi="Arial" w:ascii="Arial"/>
        </w:rPr>
      </w:pPr>
    </w:p>
    <w:p w:rsidRDefault="00B4651E" w:rsidP="00B4651E" w:rsidR="00B4651E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10. travnja 2017. godine</w:t>
      </w:r>
    </w:p>
    <w:p w:rsidRDefault="00B4651E" w:rsidP="00B4651E" w:rsidR="00B4651E">
      <w:pPr>
        <w:ind w:firstLine="720"/>
        <w:jc w:val="center"/>
        <w:rPr>
          <w:rFonts w:hAnsi="Arial" w:ascii="Arial"/>
        </w:rPr>
      </w:pPr>
    </w:p>
    <w:p w:rsidRDefault="00B4651E" w:rsidP="00B4651E" w:rsidR="00B4651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 U D A C </w:t>
      </w:r>
    </w:p>
    <w:p w:rsidRDefault="00B4651E" w:rsidP="00B4651E" w:rsidR="00B4651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B4651E" w:rsidP="00B4651E" w:rsidR="00B4651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B4651E" w:rsidP="00B4651E" w:rsidR="00B4651E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  <w:bookmarkStart w:name="_GoBack" w:id="0"/>
      <w:bookmarkEnd w:id="0"/>
    </w:p>
    <w:p w:rsidRDefault="00B4651E" w:rsidP="00B4651E" w:rsidR="00B4651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B4651E" w:rsidP="00B4651E" w:rsidR="00B4651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B4651E" w:rsidP="00B4651E" w:rsidR="00B4651E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4651E" w:rsidP="00B4651E" w:rsidR="00B465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putem e-oglasne ploče suda </w:t>
      </w:r>
    </w:p>
    <w:p w:rsidRDefault="00B4651E" w:rsidP="00B4651E" w:rsidR="00B465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dužniku putem e-oglasne ploče suda</w:t>
      </w:r>
    </w:p>
    <w:p w:rsidRDefault="00B4651E" w:rsidP="00B4651E" w:rsidR="00B465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 pošte i e-oglasne ploče suda</w:t>
      </w:r>
    </w:p>
    <w:p w:rsidRDefault="00B4651E" w:rsidP="00B4651E" w:rsidR="00B465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stečajnom upravitelju putem e-oglasne ploče suda</w:t>
      </w:r>
    </w:p>
    <w:p w:rsidRDefault="00B4651E" w:rsidP="00B4651E" w:rsidR="00B465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e-oglasna ploča suda</w:t>
      </w:r>
    </w:p>
    <w:p w:rsidRDefault="00B4651E" w:rsidP="00B4651E" w:rsidR="00B4651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FINI RC ZAGREB,Podružnica Bjelovar nakon pravomoćnosti putem pošte</w:t>
      </w:r>
    </w:p>
    <w:p w:rsidRDefault="00B4651E" w:rsidP="00B4651E" w:rsidR="00B4651E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sudskom registru nakon pravomoćnosti elektroničkim putem</w:t>
      </w:r>
    </w:p>
    <w:p w:rsidRDefault="00B4651E" w:rsidP="00B4651E" w:rsidR="00B4651E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B4651E" w:rsidP="00B4651E" w:rsidR="00B4651E">
      <w:pPr>
        <w:jc w:val="both"/>
        <w:rPr>
          <w:rFonts w:hAnsi="Arial" w:ascii="Arial"/>
        </w:rPr>
      </w:pPr>
      <w:r>
        <w:rPr>
          <w:rFonts w:hAnsi="Arial" w:ascii="Arial"/>
        </w:rPr>
        <w:t>Bj.10.04.2017.g.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51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512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St-49/2016-5</izvorni_sadrzaj>
    <derivirana_varijabla naziv="DomainObject.Oznaka_1">St-49/2016-5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St-49/2016</izvorni_sadrzaj>
    <derivirana_varijabla naziv="DomainObject.Predmet.OznakaBroj_1">St-49/2016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 VEGAS jednostavno društvo s ograničenom odgovornošću za trgovinu i usluge, Virovitica zastupanog po punomoćniku Jozo Iličić</izvorni_sadrzaj>
    <derivirana_varijabla naziv="DomainObject.Predmet.ProtustrankaFormated_1">  LAS VEGAS jednostavno društvo s ograničenom odgovornošću za trgovinu i usluge, Virovitica zastupanog po punomoćniku Jozo Iličić</derivirana_varijabla>
  </DomainObject.Predmet.ProtustrankaFormated>
  <DomainObject.Predmet.ProtustrankaFormatedOIB>
    <izvorni_sadrzaj>  LAS VEGAS jednostavno društvo s ograničenom odgovornošću za trgovinu i usluge, Virovitica, OIB 69165529523 zastupanog po punomoćniku Jozo Iličić</izvorni_sadrzaj>
    <derivirana_varijabla naziv="DomainObject.Predmet.ProtustrankaFormatedOIB_1">  LAS VEGAS jednostavno društvo s ograničenom odgovornošću za trgovinu i usluge, Virovitica, OIB 69165529523 zastupanog po punomoćniku Jozo Iličić</derivirana_varijabla>
  </DomainObject.Predmet.ProtustrankaFormatedOIB>
  <DomainObject.Predmet.ProtustrankaFormatedWithAdress>
    <izvorni_sadrzaj> LAS VEGAS jednostavno društvo s ograničenom odgovornošću za trgovinu i usluge, Virovitica, Ferde Rusana 9, 33000 Virovitica zastupanog po punomoćniku Jozo Iličić</izvorni_sadrzaj>
    <derivirana_varijabla naziv="DomainObject.Predmet.ProtustrankaFormatedWithAdress_1"> LAS VEGAS jednostavno društvo s ograničenom odgovornošću za trgovinu i usluge, Virovitica, Ferde Rusana 9, 33000 Virovitica zastupanog po punomoćniku Jozo Iličić</derivirana_varijabla>
  </DomainObject.Predmet.ProtustrankaFormatedWithAdress>
  <DomainObject.Predmet.ProtustrankaFormatedWithAdressOIB>
    <izvorni_sadrzaj> LAS VEGAS jednostavno društvo s ograničenom odgovornošću za trgovinu i usluge, Virovitica, OIB 69165529523, Ferde Rusana 9, 33000 Virovitica zastupanog po punomoćniku Jozo Iličić</izvorni_sadrzaj>
    <derivirana_varijabla naziv="DomainObject.Predmet.ProtustrankaFormatedWithAdressOIB_1"> LAS VEGAS jednostavno društvo s ograničenom odgovornošću za trgovinu i usluge, Virovitica, OIB 69165529523, Ferde Rusana 9, 33000 Virovitica zastupanog po punomoćniku Jozo Iličić</derivirana_varijabla>
  </DomainObject.Predmet.ProtustrankaFormatedWithAdressOIB>
  <DomainObject.Predmet.ProtustrankaWithAdress>
    <izvorni_sadrzaj>LAS VEGAS jednostavno društvo s ograničenom odgovornošću za trgovinu i usluge, Virovitica Ferde Rusana 9, 33000 Virovitica</izvorni_sadrzaj>
    <derivirana_varijabla naziv="DomainObject.Predmet.ProtustrankaWithAdress_1">LAS VEGAS jednostavno društvo s ograničenom odgovornošću za trgovinu i usluge, Virovitica Ferde Rusana 9, 33000 Virovitica</derivirana_varijabla>
  </DomainObject.Predmet.ProtustrankaWithAdress>
  <DomainObject.Predmet.ProtustrankaWithAdressOIB>
    <izvorni_sadrzaj>LAS VEGAS jednostavno društvo s ograničenom odgovornošću za trgovinu i usluge, Virovitica, OIB 69165529523, Ferde Rusana 9, 33000 Virovitica</izvorni_sadrzaj>
    <derivirana_varijabla naziv="DomainObject.Predmet.ProtustrankaWithAdressOIB_1">LAS VEGAS jednostavno društvo s ograničenom odgovornošću za trgovinu i usluge, Virovitica, OIB 69165529523, Ferde Rusana 9, 33000 Virovitica</derivirana_varijabla>
  </DomainObject.Predmet.ProtustrankaWithAdressOIB>
  <DomainObject.Predmet.ProtustrankaNazivFormated>
    <izvorni_sadrzaj>LAS VEGAS jednostavno društvo s ograničenom odgovornošću za trgovinu i usluge, Virovitica</izvorni_sadrzaj>
    <derivirana_varijabla naziv="DomainObject.Predmet.ProtustrankaNazivFormated_1">LAS VEGAS jednostavno društvo s ograničenom odgovornošću za trgovinu i usluge, Virovitica</derivirana_varijabla>
  </DomainObject.Predmet.ProtustrankaNazivFormated>
  <DomainObject.Predmet.ProtustrankaNazivFormatedOIB>
    <izvorni_sadrzaj>LAS VEGAS jednostavno društvo s ograničenom odgovornošću za trgovinu i usluge, Virovitica, OIB 69165529523</izvorni_sadrzaj>
    <derivirana_varijabla naziv="DomainObject.Predmet.ProtustrankaNazivFormatedOIB_1">LAS VEGAS jednostavno društvo s ograničenom odgovornošću za trgovinu i usluge, Virovitica, OIB 69165529523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Ilija Iličić</izvorni_sadrzaj>
    <derivirana_varijabla naziv="DomainObject.Predmet.StrankaFormated_1">  Ilija Iličić</derivirana_varijabla>
  </DomainObject.Predmet.StrankaFormated>
  <DomainObject.Predmet.StrankaFormatedOIB>
    <izvorni_sadrzaj>  Ilija Iličić, OIB 40020338504</izvorni_sadrzaj>
    <derivirana_varijabla naziv="DomainObject.Predmet.StrankaFormatedOIB_1">  Ilija Iličić, OIB 40020338504</derivirana_varijabla>
  </DomainObject.Predmet.StrankaFormatedOIB>
  <DomainObject.Predmet.StrankaFormatedWithAdress>
    <izvorni_sadrzaj> Ilija Iličić, Kapela Dvor 30, 33406 Kapela Dvor</izvorni_sadrzaj>
    <derivirana_varijabla naziv="DomainObject.Predmet.StrankaFormatedWithAdress_1"> Ilija Iličić, Kapela Dvor 30, 33406 Kapela Dvor</derivirana_varijabla>
  </DomainObject.Predmet.StrankaFormatedWithAdress>
  <DomainObject.Predmet.StrankaFormatedWithAdressOIB>
    <izvorni_sadrzaj> Ilija Iličić, OIB 40020338504, Kapela Dvor 30, 33406 Kapela Dvor</izvorni_sadrzaj>
    <derivirana_varijabla naziv="DomainObject.Predmet.StrankaFormatedWithAdressOIB_1"> Ilija Iličić, OIB 40020338504, Kapela Dvor 30, 33406 Kapela Dvor</derivirana_varijabla>
  </DomainObject.Predmet.StrankaFormatedWithAdressOIB>
  <DomainObject.Predmet.StrankaWithAdress>
    <izvorni_sadrzaj>Ilija Iličić Kapela Dvor 30,33406 Kapela Dvor</izvorni_sadrzaj>
    <derivirana_varijabla naziv="DomainObject.Predmet.StrankaWithAdress_1">Ilija Iličić Kapela Dvor 30,33406 Kapela Dvor</derivirana_varijabla>
  </DomainObject.Predmet.StrankaWithAdress>
  <DomainObject.Predmet.StrankaWithAdressOIB>
    <izvorni_sadrzaj>Ilija Iličić, OIB 40020338504, Kapela Dvor 30,33406 Kapela Dvor</izvorni_sadrzaj>
    <derivirana_varijabla naziv="DomainObject.Predmet.StrankaWithAdressOIB_1">Ilija Iličić, OIB 40020338504, Kapela Dvor 30,33406 Kapela Dvor</derivirana_varijabla>
  </DomainObject.Predmet.StrankaWithAdressOIB>
  <DomainObject.Predmet.StrankaNazivFormated>
    <izvorni_sadrzaj>Ilija Iličić</izvorni_sadrzaj>
    <derivirana_varijabla naziv="DomainObject.Predmet.StrankaNazivFormated_1">Ilija Iličić</derivirana_varijabla>
  </DomainObject.Predmet.StrankaNazivFormated>
  <DomainObject.Predmet.StrankaNazivFormatedOIB>
    <izvorni_sadrzaj>Ilija Iličić, OIB 40020338504</izvorni_sadrzaj>
    <derivirana_varijabla naziv="DomainObject.Predmet.StrankaNazivFormatedOIB_1">Ilija Iličić, OIB 40020338504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Ilija Iličić</item>
    </izvorni_sadrzaj>
    <derivirana_varijabla naziv="DomainObject.Predmet.StrankaListFormated_1">
      <item>Ilija Iličić</item>
    </derivirana_varijabla>
  </DomainObject.Predmet.StrankaListFormated>
  <DomainObject.Predmet.StrankaListFormatedOIB>
    <izvorni_sadrzaj>
      <item>Ilija Iličić, OIB 40020338504</item>
    </izvorni_sadrzaj>
    <derivirana_varijabla naziv="DomainObject.Predmet.StrankaListFormatedOIB_1">
      <item>Ilija Iličić, OIB 40020338504</item>
    </derivirana_varijabla>
  </DomainObject.Predmet.StrankaListFormatedOIB>
  <DomainObject.Predmet.StrankaListFormatedWithAdress>
    <izvorni_sadrzaj>
      <item>Ilija Iličić, Kapela Dvor 30, 33406 Kapela Dvor</item>
    </izvorni_sadrzaj>
    <derivirana_varijabla naziv="DomainObject.Predmet.StrankaListFormatedWithAdress_1">
      <item>Ilija Iličić, Kapela Dvor 30, 33406 Kapela Dvor</item>
    </derivirana_varijabla>
  </DomainObject.Predmet.StrankaListFormatedWithAdress>
  <DomainObject.Predmet.StrankaListFormatedWithAdressOIB>
    <izvorni_sadrzaj>
      <item>Ilija Iličić, OIB 40020338504, Kapela Dvor 30, 33406 Kapela Dvor</item>
    </izvorni_sadrzaj>
    <derivirana_varijabla naziv="DomainObject.Predmet.StrankaListFormatedWithAdressOIB_1">
      <item>Ilija Iličić, OIB 40020338504, Kapela Dvor 30, 33406 Kapela Dvor</item>
    </derivirana_varijabla>
  </DomainObject.Predmet.StrankaListFormatedWithAdressOIB>
  <DomainObject.Predmet.StrankaListNazivFormated>
    <izvorni_sadrzaj>
      <item>Ilija Iličić</item>
    </izvorni_sadrzaj>
    <derivirana_varijabla naziv="DomainObject.Predmet.StrankaListNazivFormated_1">
      <item>Ilija Iličić</item>
    </derivirana_varijabla>
  </DomainObject.Predmet.StrankaListNazivFormated>
  <DomainObject.Predmet.StrankaListNazivFormatedOIB>
    <izvorni_sadrzaj>
      <item>Ilija Iličić, OIB 40020338504</item>
    </izvorni_sadrzaj>
    <derivirana_varijabla naziv="DomainObject.Predmet.StrankaListNazivFormatedOIB_1">
      <item>Ilija Iličić, OIB 40020338504</item>
    </derivirana_varijabla>
  </DomainObject.Predmet.StrankaListNazivFormatedOIB>
  <DomainObject.Predmet.ProtuStrankaListFormated>
    <izvorni_sadrzaj>
      <item>LAS VEGAS jednostavno društvo s ograničenom odgovornošću za trgovinu i usluge, Virovitica zastupanog po punomoćniku Jozo Iličić</item>
    </izvorni_sadrzaj>
    <derivirana_varijabla naziv="DomainObject.Predmet.ProtuStrankaListFormated_1">
      <item>LAS VEGAS jednostavno društvo s ograničenom odgovornošću za trgovinu i usluge, Virovitica zastupanog po punomoćniku Jozo Iličić</item>
    </derivirana_varijabla>
  </DomainObject.Predmet.ProtuStrankaListFormated>
  <DomainObject.Predmet.ProtuStrankaListFormatedOIB>
    <izvorni_sadrzaj>
      <item>LAS VEGAS jednostavno društvo s ograničenom odgovornošću za trgovinu i usluge, Virovitica, OIB 69165529523 zastupanog po punomoćniku Jozo Iličić</item>
    </izvorni_sadrzaj>
    <derivirana_varijabla naziv="DomainObject.Predmet.ProtuStrankaListFormatedOIB_1">
      <item>LAS VEGAS jednostavno društvo s ograničenom odgovornošću za trgovinu i usluge, Virovitica, OIB 69165529523 zastupanog po punomoćniku Jozo Iličić</item>
    </derivirana_varijabla>
  </DomainObject.Predmet.ProtuStrankaListFormatedOIB>
  <DomainObject.Predmet.ProtuStrankaListFormatedWithAdress>
    <izvorni_sadrzaj>
      <item>LAS VEGAS jednostavno društvo s ograničenom odgovornošću za trgovinu i usluge, Virovitica, Ferde Rusana 9, 33000 Virovitica zastupanog po punomoćniku Jozo Iličić</item>
    </izvorni_sadrzaj>
    <derivirana_varijabla naziv="DomainObject.Predmet.ProtuStrankaListFormatedWithAdress_1">
      <item>LAS VEGAS jednostavno društvo s ograničenom odgovornošću za trgovinu i usluge, Virovitica, Ferde Rusana 9, 33000 Virovitica zastupanog po punomoćniku Jozo Iličić</item>
    </derivirana_varijabla>
  </DomainObject.Predmet.ProtuStrankaListFormatedWithAdress>
  <DomainObject.Predmet.ProtuStrankaListFormatedWithAdressOIB>
    <izvorni_sadrzaj>
      <item>LAS VEGAS jednostavno društvo s ograničenom odgovornošću za trgovinu i usluge, Virovitica, OIB 69165529523, Ferde Rusana 9, 33000 Virovitica zastupanog po punomoćniku Jozo Iličić</item>
    </izvorni_sadrzaj>
    <derivirana_varijabla naziv="DomainObject.Predmet.ProtuStrankaListFormatedWithAdressOIB_1">
      <item>LAS VEGAS jednostavno društvo s ograničenom odgovornošću za trgovinu i usluge, Virovitica, OIB 69165529523, Ferde Rusana 9, 33000 Virovitica zastupanog po punomoćniku Jozo Iličić</item>
    </derivirana_varijabla>
  </DomainObject.Predmet.ProtuStrankaListFormatedWithAdressOIB>
  <DomainObject.Predmet.ProtuStrankaListNazivFormated>
    <izvorni_sadrzaj>
      <item>LAS VEGAS jednostavno društvo s ograničenom odgovornošću za trgovinu i usluge, Virovitica</item>
    </izvorni_sadrzaj>
    <derivirana_varijabla naziv="DomainObject.Predmet.ProtuStrankaListNazivFormated_1">
      <item>LAS VEGAS jednostavno društvo s ograničenom odgovornošću za trgovinu i usluge, Virovitica</item>
    </derivirana_varijabla>
  </DomainObject.Predmet.ProtuStrankaListNazivFormated>
  <DomainObject.Predmet.ProtuStrankaListNazivFormatedOIB>
    <izvorni_sadrzaj>
      <item>LAS VEGAS jednostavno društvo s ograničenom odgovornošću za trgovinu i usluge, Virovitica, OIB 69165529523</item>
    </izvorni_sadrzaj>
    <derivirana_varijabla naziv="DomainObject.Predmet.ProtuStrankaListNazivFormatedOIB_1">
      <item>LAS VEGAS jednostavno društvo s ograničenom odgovornošću za trgovinu i usluge, Virovitica, OIB 69165529523</item>
    </derivirana_varijabla>
  </DomainObject.Predmet.ProtuStrankaListNazivFormatedOIB>
  <DomainObject.Predmet.OstaliListFormated>
    <izvorni_sadrzaj>
      <item>Jozo Iličić punomoćnik sudionika u postupku LAS VEGAS jednostavno društvo s ograničenom odgovornošću za trgovinu i usluge, Virovitica</item>
    </izvorni_sadrzaj>
    <derivirana_varijabla naziv="DomainObject.Predmet.OstaliListFormated_1">
      <item>Jozo Iličić punomoćnik sudionika u postupku LAS VEGAS jednostavno društvo s ograničenom odgovornošću za trgovinu i usluge, Virovitica</item>
    </derivirana_varijabla>
  </DomainObject.Predmet.OstaliListFormated>
  <DomainObject.Predmet.OstaliListFormatedOIB>
    <izvorni_sadrzaj>
      <item>Jozo Iličić, OIB 99553363192 punomoćnik sudionika u postupku LAS VEGAS jednostavno društvo s ograničenom odgovornošću za trgovinu i usluge, Virovitica</item>
    </izvorni_sadrzaj>
    <derivirana_varijabla naziv="DomainObject.Predmet.OstaliListFormatedOIB_1">
      <item>Jozo Iličić, OIB 99553363192 punomoćnik sudionika u postupku LAS VEGAS jednostavno društvo s ograničenom odgovornošću za trgovinu i usluge, Virovitica</item>
    </derivirana_varijabla>
  </DomainObject.Predmet.OstaliListFormatedOIB>
  <DomainObject.Predmet.OstaliListFormatedWithAdress>
    <izvorni_sadrzaj>
      <item>Jozo Iličić, Kapela Dvor 32., 33406 Kapela Dvor punomoćnik sudionika u postupku LAS VEGAS jednostavno društvo s ograničenom odgovornošću za trgovinu i usluge, Virovitica</item>
    </izvorni_sadrzaj>
    <derivirana_varijabla naziv="DomainObject.Predmet.OstaliListFormatedWithAdress_1">
      <item>Jozo Iličić, Kapela Dvor 32., 33406 Kapela Dvor punomoćnik sudionika u postupku LAS VEGAS jednostavno društvo s ograničenom odgovornošću za trgovinu i usluge, Virovitica</item>
    </derivirana_varijabla>
  </DomainObject.Predmet.OstaliListFormatedWithAdress>
  <DomainObject.Predmet.OstaliListFormatedWithAdressOIB>
    <izvorni_sadrzaj>
      <item>Jozo Iličić, OIB 99553363192, Kapela Dvor 32., 33406 Kapela Dvor punomoćnik sudionika u postupku LAS VEGAS jednostavno društvo s ograničenom odgovornošću za trgovinu i usluge, Virovitica</item>
    </izvorni_sadrzaj>
    <derivirana_varijabla naziv="DomainObject.Predmet.OstaliListFormatedWithAdressOIB_1">
      <item>Jozo Iličić, OIB 99553363192, Kapela Dvor 32., 33406 Kapela Dvor punomoćnik sudionika u postupku LAS VEGAS jednostavno društvo s ograničenom odgovornošću za trgovinu i usluge, Virovitica</item>
    </derivirana_varijabla>
  </DomainObject.Predmet.OstaliListFormatedWithAdressOIB>
  <DomainObject.Predmet.OstaliListNazivFormated>
    <izvorni_sadrzaj>
      <item>Jozo Iličić</item>
    </izvorni_sadrzaj>
    <derivirana_varijabla naziv="DomainObject.Predmet.OstaliListNazivFormated_1">
      <item>Jozo Iličić</item>
    </derivirana_varijabla>
  </DomainObject.Predmet.OstaliListNazivFormated>
  <DomainObject.Predmet.OstaliListNazivFormatedOIB>
    <izvorni_sadrzaj>
      <item>Jozo Iličić, OIB 99553363192</item>
    </izvorni_sadrzaj>
    <derivirana_varijabla naziv="DomainObject.Predmet.OstaliListNazivFormatedOIB_1">
      <item>Jozo Iličić, OIB 99553363192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St-49/2016-5</izvorni_sadrzaj>
    <derivirana_varijabla naziv="DomainObject.PoslovniBrojDokumenta_1">St-49/2016-5</derivirana_varijabla>
  </DomainObject.PoslovniBrojDokumenta>
  <DomainObject.Predmet.StrankaIDrugi>
    <izvorni_sadrzaj>Ilija Iličić</izvorni_sadrzaj>
    <derivirana_varijabla naziv="DomainObject.Predmet.StrankaIDrugi_1">Ilija Iličić</derivirana_varijabla>
  </DomainObject.Predmet.StrankaIDrugi>
  <DomainObject.Predmet.ProtustrankaIDrugi>
    <izvorni_sadrzaj>LAS VEGAS jednostavno društvo s ograničenom odgovornošću za trgovinu i usluge, Virovitica</izvorni_sadrzaj>
    <derivirana_varijabla naziv="DomainObject.Predmet.ProtustrankaIDrugi_1">LAS VEGAS jednostavno društvo s ograničenom odgovornošću za trgovinu i usluge, Virovitica</derivirana_varijabla>
  </DomainObject.Predmet.ProtustrankaIDrugi>
  <DomainObject.Predmet.StrankaIDrugiAdressOIB>
    <izvorni_sadrzaj>Ilija Iličić, OIB 40020338504, Kapela Dvor 30, 33406 Kapela Dvor</izvorni_sadrzaj>
    <derivirana_varijabla naziv="DomainObject.Predmet.StrankaIDrugiAdressOIB_1">Ilija Iličić, OIB 40020338504, Kapela Dvor 30, 33406 Kapela Dvor</derivirana_varijabla>
  </DomainObject.Predmet.StrankaIDrugiAdressOIB>
  <DomainObject.Predmet.ProtustrankaIDrugiAdressOIB>
    <izvorni_sadrzaj>LAS VEGAS jednostavno društvo s ograničenom odgovornošću za trgovinu i usluge, Virovitica, OIB 69165529523, Ferde Rusana 9, 33000 Virovitica</izvorni_sadrzaj>
    <derivirana_varijabla naziv="DomainObject.Predmet.ProtustrankaIDrugiAdressOIB_1">LAS VEGAS jednostavno društvo s ograničenom odgovornošću za trgovinu i usluge, Virovitica, OIB 69165529523, Ferde Rusana 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Ilija Iličić</item>
      <item>LAS VEGAS jednostavno društvo s ograničenom odgovornošću za trgovinu i usluge, Virovitica</item>
      <item>Jozo Iličić</item>
    </izvorni_sadrzaj>
    <derivirana_varijabla naziv="DomainObject.Predmet.SudioniciListNaziv_1">
      <item>Ilija Iličić</item>
      <item>LAS VEGAS jednostavno društvo s ograničenom odgovornošću za trgovinu i usluge, Virovitica</item>
      <item>Jozo Iličić</item>
    </derivirana_varijabla>
  </DomainObject.Predmet.SudioniciListNaziv>
  <DomainObject.Predmet.SudioniciListAdressOIB>
    <izvorni_sadrzaj>
      <item>Ilija Iličić, OIB 40020338504, Kapela Dvor 30,33406 Kapela Dvor</item>
      <item>LAS VEGAS jednostavno društvo s ograničenom odgovornošću za trgovinu i usluge, Virovitica, OIB 69165529523, Ferde Rusana 9,33000 Virovitica</item>
      <item>Jozo Iličić, OIB 99553363192, Kapela Dvor 32.,33406 Kapela Dvor</item>
    </izvorni_sadrzaj>
    <derivirana_varijabla naziv="DomainObject.Predmet.SudioniciListAdressOIB_1">
      <item>Ilija Iličić, OIB 40020338504, Kapela Dvor 30,33406 Kapela Dvor</item>
      <item>LAS VEGAS jednostavno društvo s ograničenom odgovornošću za trgovinu i usluge, Virovitica, OIB 69165529523, Ferde Rusana 9,33000 Virovitica</item>
      <item>Jozo Iličić, OIB 99553363192, Kapela Dvor 32.,33406 Kapela Dvor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AEB69-236E-4213-AE61-E7E24CC18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2909</properties:Characters>
  <properties:Lines>70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2017-04-10T08:50:00Z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