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512e" w14:paraId="459512e" w:rsidRDefault="00903677" w:rsidP="00903677" w:rsidR="00903677" w:rsidRPr="007B2D36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03677" w:rsidP="00903677" w:rsidR="00903677" w:rsidRPr="007B2D36">
      <w:pPr>
        <w:spacing w:lineRule="atLeast" w:line="240" w:after="0"/>
        <w:rPr>
          <w:rFonts w:hAnsi="Times New Roman" w:ascii="Times New Roman"/>
        </w:rPr>
      </w:pPr>
    </w:p>
    <w:p w:rsidRDefault="00B712B5" w:rsidP="00903677" w:rsidR="00B712B5" w:rsidRPr="007B2D36">
      <w:pPr>
        <w:spacing w:lineRule="atLeast" w:line="240" w:after="0"/>
        <w:rPr>
          <w:rFonts w:hAnsi="Times New Roman" w:ascii="Times New Roman"/>
          <w:b/>
        </w:rPr>
      </w:pPr>
    </w:p>
    <w:p w:rsidRDefault="00B712B5" w:rsidP="00903677" w:rsidR="00B712B5" w:rsidRPr="007B2D36">
      <w:pPr>
        <w:spacing w:lineRule="atLeast" w:line="240" w:after="0"/>
        <w:rPr>
          <w:rFonts w:hAnsi="Times New Roman" w:ascii="Times New Roman"/>
          <w:b/>
        </w:rPr>
      </w:pPr>
    </w:p>
    <w:p w:rsidRDefault="00903677" w:rsidP="00903677" w:rsidR="00903677" w:rsidRPr="007B2D36">
      <w:pPr>
        <w:spacing w:lineRule="atLeast" w:line="240" w:after="0"/>
        <w:rPr>
          <w:rFonts w:hAnsi="Times New Roman" w:ascii="Times New Roman"/>
          <w:b/>
        </w:rPr>
      </w:pPr>
      <w:r w:rsidRPr="007B2D36">
        <w:rPr>
          <w:rFonts w:hAnsi="Times New Roman" w:ascii="Times New Roman"/>
          <w:b/>
        </w:rPr>
        <w:t>REPUBLIKA HRVATSKA</w:t>
      </w:r>
    </w:p>
    <w:p w:rsidRDefault="00903677" w:rsidP="00903677" w:rsidR="00A06DC9" w:rsidRPr="007B2D36">
      <w:pPr>
        <w:spacing w:lineRule="atLeast" w:line="240" w:after="0"/>
        <w:rPr>
          <w:rFonts w:hAnsi="Times New Roman" w:ascii="Times New Roman"/>
          <w:b/>
        </w:rPr>
      </w:pPr>
      <w:r w:rsidRPr="007B2D36">
        <w:rPr>
          <w:rFonts w:hAnsi="Times New Roman" w:ascii="Times New Roman"/>
          <w:b/>
        </w:rPr>
        <w:t>TRGOVAČKI SUD U ZADRU</w:t>
      </w:r>
    </w:p>
    <w:p w:rsidRDefault="00A06DC9" w:rsidP="00903677" w:rsidR="00A06DC9" w:rsidRPr="007B2D36">
      <w:pPr>
        <w:spacing w:lineRule="atLeast" w:line="240" w:after="0"/>
        <w:rPr>
          <w:rFonts w:hAnsi="Times New Roman" w:ascii="Times New Roman"/>
        </w:rPr>
      </w:pPr>
      <w:r w:rsidRPr="007B2D36">
        <w:rPr>
          <w:rFonts w:hAnsi="Times New Roman" w:ascii="Times New Roman"/>
        </w:rPr>
        <w:t>Dr. Franje Tuđmana 35</w:t>
      </w:r>
      <w:r w:rsidR="00903677" w:rsidRPr="007B2D36">
        <w:rPr>
          <w:rFonts w:hAnsi="Times New Roman" w:ascii="Times New Roman"/>
        </w:rPr>
        <w:tab/>
      </w:r>
    </w:p>
    <w:p w:rsidRDefault="00A06DC9" w:rsidP="00903677" w:rsidR="00A06DC9" w:rsidRPr="007B2D36">
      <w:pPr>
        <w:spacing w:lineRule="atLeast" w:line="240" w:after="0"/>
        <w:rPr>
          <w:rFonts w:hAnsi="Times New Roman" w:ascii="Times New Roman"/>
        </w:rPr>
      </w:pPr>
    </w:p>
    <w:p w:rsidRDefault="00A06DC9" w:rsidP="00A06DC9" w:rsidR="00903677" w:rsidRPr="007B2D36">
      <w:pPr>
        <w:spacing w:lineRule="atLeast" w:line="240" w:after="0"/>
        <w:jc w:val="center"/>
        <w:rPr>
          <w:rFonts w:hAnsi="Times New Roman" w:ascii="Times New Roman"/>
          <w:b/>
        </w:rPr>
      </w:pPr>
      <w:r w:rsidRPr="007B2D36">
        <w:rPr>
          <w:rFonts w:hAnsi="Times New Roman" w:ascii="Times New Roman"/>
          <w:b/>
        </w:rPr>
        <w:t>R E P U B L I K A   H R V A T S K A</w:t>
      </w:r>
    </w:p>
    <w:p w:rsidRDefault="00903677" w:rsidP="00903677" w:rsidR="00903677" w:rsidRPr="007B2D36">
      <w:pPr>
        <w:spacing w:lineRule="atLeast" w:line="240" w:after="0"/>
        <w:rPr>
          <w:rFonts w:hAnsi="Times New Roman" w:ascii="Times New Roman"/>
          <w:b/>
        </w:rPr>
      </w:pPr>
    </w:p>
    <w:p w:rsidRDefault="00903677" w:rsidP="00903677" w:rsidR="00903677" w:rsidRPr="007B2D36">
      <w:pPr>
        <w:spacing w:lineRule="atLeast" w:line="240" w:after="0"/>
        <w:jc w:val="center"/>
        <w:rPr>
          <w:rFonts w:hAnsi="Times New Roman" w:ascii="Times New Roman"/>
          <w:b/>
        </w:rPr>
      </w:pPr>
      <w:r w:rsidRPr="007B2D36">
        <w:rPr>
          <w:rFonts w:hAnsi="Times New Roman" w:ascii="Times New Roman"/>
          <w:b/>
        </w:rPr>
        <w:t>R J E Š E N J E</w:t>
      </w:r>
    </w:p>
    <w:p w:rsidRDefault="00903677" w:rsidP="00903677" w:rsidR="00903677" w:rsidRPr="007B2D36">
      <w:pPr>
        <w:spacing w:lineRule="atLeast" w:line="240" w:after="0"/>
        <w:rPr>
          <w:rFonts w:hAnsi="Times New Roman" w:ascii="Times New Roman"/>
        </w:rPr>
      </w:pPr>
    </w:p>
    <w:p w:rsidRDefault="002909E1" w:rsidP="00264B8F" w:rsidR="00903677" w:rsidRPr="007B2D36">
      <w:pPr>
        <w:jc w:val="both"/>
        <w:rPr>
          <w:rFonts w:hAnsi="Times New Roman" w:ascii="Times New Roman"/>
        </w:rPr>
      </w:pPr>
      <w:r w:rsidRPr="007B2D36">
        <w:rPr>
          <w:rFonts w:hAnsi="Times New Roman" w:ascii="Times New Roman"/>
        </w:rPr>
        <w:tab/>
        <w:t>Trgovački sud u Zadru</w:t>
      </w:r>
      <w:r w:rsidR="005D0BC4" w:rsidRPr="007B2D36">
        <w:rPr>
          <w:rFonts w:hAnsi="Times New Roman" w:ascii="Times New Roman"/>
        </w:rPr>
        <w:t>,</w:t>
      </w:r>
      <w:r w:rsidRPr="007B2D36">
        <w:rPr>
          <w:rFonts w:hAnsi="Times New Roman" w:ascii="Times New Roman"/>
        </w:rPr>
        <w:t xml:space="preserve"> po</w:t>
      </w:r>
      <w:r w:rsidR="00B20F51" w:rsidRPr="007B2D36">
        <w:rPr>
          <w:rFonts w:hAnsi="Times New Roman" w:ascii="Times New Roman"/>
        </w:rPr>
        <w:t xml:space="preserve"> sutkinji Ani Markač </w:t>
      </w:r>
      <w:r w:rsidR="00903677" w:rsidRPr="007B2D36">
        <w:rPr>
          <w:rFonts w:hAnsi="Times New Roman" w:ascii="Times New Roman"/>
        </w:rPr>
        <w:t xml:space="preserve">u stečajnom </w:t>
      </w:r>
      <w:r w:rsidR="004B44A2" w:rsidRPr="007B2D36">
        <w:rPr>
          <w:rFonts w:hAnsi="Times New Roman" w:ascii="Times New Roman"/>
        </w:rPr>
        <w:t>postupku nad stečajnim dužnikom</w:t>
      </w:r>
      <w:r w:rsidR="00E976B2" w:rsidRPr="007B2D36">
        <w:rPr>
          <w:rFonts w:hAnsi="Times New Roman" w:ascii="Times New Roman"/>
        </w:rPr>
        <w:t xml:space="preserve"> </w:t>
      </w:r>
      <w:r w:rsidR="007B2D36" w:rsidRPr="007B2D36">
        <w:rPr>
          <w:rFonts w:hAnsi="Times New Roman" w:ascii="Times New Roman"/>
        </w:rPr>
        <w:t xml:space="preserve">DALMATINSKI RUDNICI BOKSITA d.o.o. u stečaju, Obrovac, Jadranska 1, OIB:31782172312, </w:t>
      </w:r>
      <w:r w:rsidR="00B20F51" w:rsidRPr="007B2D36">
        <w:rPr>
          <w:rFonts w:hAnsi="Times New Roman" w:ascii="Times New Roman"/>
        </w:rPr>
        <w:t>kojeg zastupa stečajn</w:t>
      </w:r>
      <w:r w:rsidR="007B2D36" w:rsidRPr="007B2D36">
        <w:rPr>
          <w:rFonts w:hAnsi="Times New Roman" w:ascii="Times New Roman"/>
        </w:rPr>
        <w:t xml:space="preserve">a upraviteljica Marica Nekić iz Zadra, </w:t>
      </w:r>
      <w:r w:rsidR="00903677" w:rsidRPr="007B2D36">
        <w:rPr>
          <w:rFonts w:hAnsi="Times New Roman" w:ascii="Times New Roman"/>
        </w:rPr>
        <w:t xml:space="preserve">dana </w:t>
      </w:r>
      <w:r w:rsidR="007B2D36" w:rsidRPr="007B2D36">
        <w:rPr>
          <w:rFonts w:hAnsi="Times New Roman" w:ascii="Times New Roman"/>
        </w:rPr>
        <w:t xml:space="preserve">30. rujna </w:t>
      </w:r>
      <w:r w:rsidR="004B44A2" w:rsidRPr="007B2D36">
        <w:rPr>
          <w:rFonts w:hAnsi="Times New Roman" w:ascii="Times New Roman"/>
        </w:rPr>
        <w:t>2016.</w:t>
      </w:r>
      <w:r w:rsidR="007260B9" w:rsidRPr="007B2D36">
        <w:rPr>
          <w:rFonts w:hAnsi="Times New Roman" w:ascii="Times New Roman"/>
        </w:rPr>
        <w:t>,</w:t>
      </w:r>
      <w:r w:rsidR="003B5BBB" w:rsidRPr="007B2D36">
        <w:rPr>
          <w:rFonts w:hAnsi="Times New Roman" w:ascii="Times New Roman"/>
        </w:rPr>
        <w:t xml:space="preserve"> postupajući po čl. 265. Stečajnog zakona (Narodne novine br. 71/15),</w:t>
      </w:r>
    </w:p>
    <w:p w:rsidRDefault="00903677" w:rsidP="005D0BC4" w:rsidR="005D0BC4" w:rsidRPr="007B2D36">
      <w:pPr>
        <w:spacing w:lineRule="atLeast" w:line="240" w:after="0"/>
        <w:jc w:val="center"/>
        <w:rPr>
          <w:rFonts w:hAnsi="Times New Roman" w:ascii="Times New Roman"/>
          <w:b/>
        </w:rPr>
      </w:pPr>
      <w:r w:rsidRPr="007B2D36">
        <w:rPr>
          <w:rFonts w:hAnsi="Times New Roman" w:ascii="Times New Roman"/>
          <w:b/>
        </w:rPr>
        <w:t>r i j e š i o   j e</w:t>
      </w:r>
    </w:p>
    <w:p w:rsidRDefault="005D0BC4" w:rsidP="005D0BC4" w:rsidR="005D0BC4" w:rsidRPr="007B2D36">
      <w:pPr>
        <w:spacing w:lineRule="atLeast" w:line="240" w:after="0"/>
        <w:rPr>
          <w:rFonts w:hAnsi="Times New Roman" w:ascii="Times New Roman"/>
          <w:b/>
        </w:rPr>
      </w:pPr>
    </w:p>
    <w:p w:rsidRDefault="005D0BC4" w:rsidP="007B2D36" w:rsidR="005D0BC4" w:rsidRPr="007B2D36">
      <w:pPr>
        <w:pStyle w:val="Odlomakpopisa"/>
        <w:numPr>
          <w:ilvl w:val="0"/>
          <w:numId w:val="16"/>
        </w:numPr>
        <w:spacing w:lineRule="atLeast" w:line="240" w:after="0"/>
        <w:rPr>
          <w:rFonts w:hAnsi="Times New Roman" w:ascii="Times New Roman"/>
        </w:rPr>
      </w:pPr>
      <w:r w:rsidRPr="007B2D36">
        <w:rPr>
          <w:rFonts w:hAnsi="Times New Roman" w:ascii="Times New Roman"/>
        </w:rPr>
        <w:t>Utvrđuju se tražbine koje se namiruju kao tražbine prvog višeg isplatnog reda:</w:t>
      </w:r>
    </w:p>
    <w:p w:rsidRDefault="007B2D36" w:rsidP="007B2D36" w:rsidR="007B2D36" w:rsidRPr="007B2D36">
      <w:pPr>
        <w:pStyle w:val="Odlomakpopisa"/>
        <w:spacing w:lineRule="atLeast" w:line="240" w:after="0"/>
        <w:ind w:left="1080"/>
        <w:rPr>
          <w:rFonts w:hAnsi="Times New Roman" w:ascii="Times New Roman"/>
          <w:b/>
        </w:rPr>
      </w:pPr>
    </w:p>
    <w:tbl>
      <w:tblPr>
        <w:tblW w:type="pct" w:w="5171"/>
        <w:tblLayout w:type="fixed"/>
        <w:tblLook w:val="04A0" w:noVBand="1" w:noHBand="0" w:lastColumn="0" w:firstColumn="1" w:lastRow="0" w:firstRow="1"/>
      </w:tblPr>
      <w:tblGrid>
        <w:gridCol w:w="609"/>
        <w:gridCol w:w="2165"/>
        <w:gridCol w:w="1547"/>
        <w:gridCol w:w="2035"/>
        <w:gridCol w:w="1700"/>
        <w:gridCol w:w="1550"/>
      </w:tblGrid>
      <w:tr w:rsidTr="00254F7F" w:rsidR="007B2D36" w:rsidRPr="007B2D36">
        <w:trPr>
          <w:trHeight w:val="567"/>
        </w:trPr>
        <w:tc>
          <w:tcPr>
            <w:tcW w:type="pct" w:w="317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2D36" w:rsidP="00254F7F" w:rsidR="007B2D36" w:rsidRPr="007B2D36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bookmarkStart w:name="RANGE!B12" w:id="1"/>
            <w:r w:rsidRPr="007B2D36">
              <w:rPr>
                <w:rFonts w:hAnsi="Times New Roman" w:ascii="Times New Roman"/>
                <w:color w:val="000000"/>
              </w:rPr>
              <w:t xml:space="preserve">Red broj </w:t>
            </w:r>
            <w:bookmarkEnd w:id="1"/>
          </w:p>
        </w:tc>
        <w:tc>
          <w:tcPr>
            <w:tcW w:type="pct" w:w="112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2D36" w:rsidP="00254F7F" w:rsidR="007B2D36" w:rsidRPr="007B2D36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Ime i prezime / tvrtka  ili naziv vjerovnika</w:t>
            </w:r>
          </w:p>
        </w:tc>
        <w:tc>
          <w:tcPr>
            <w:tcW w:type="pct" w:w="805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2D36" w:rsidP="00254F7F" w:rsidR="007B2D36" w:rsidRPr="007B2D36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 xml:space="preserve">OIB vjerovnika </w:t>
            </w:r>
          </w:p>
        </w:tc>
        <w:tc>
          <w:tcPr>
            <w:tcW w:type="pct" w:w="1059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2D36" w:rsidP="00254F7F" w:rsidR="007B2D36" w:rsidRPr="007B2D36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Adresa / sjedište vjerovnika</w:t>
            </w:r>
          </w:p>
        </w:tc>
        <w:tc>
          <w:tcPr>
            <w:tcW w:type="pct" w:w="88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2D36" w:rsidP="00254F7F" w:rsidR="007B2D36" w:rsidRPr="007B2D36">
            <w:pPr>
              <w:spacing w:beforeAutospacing="true" w:before="100"/>
              <w:rPr>
                <w:rFonts w:hAnsi="Times New Roman" w:ascii="Times New Roman"/>
                <w:color w:val="0000FF"/>
                <w:u w:val="single"/>
              </w:rPr>
            </w:pPr>
            <w:r w:rsidRPr="007B2D36">
              <w:rPr>
                <w:rFonts w:hAnsi="Times New Roman" w:ascii="Times New Roman"/>
                <w:u w:val="single"/>
              </w:rPr>
              <w:t>Iznos prijavljene tražbine (kn)[1]</w:t>
            </w:r>
          </w:p>
        </w:tc>
        <w:tc>
          <w:tcPr>
            <w:tcW w:type="pct" w:w="808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2D36" w:rsidP="00254F7F" w:rsidR="007B2D36" w:rsidRPr="007B2D36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Iznos utvrđene tražbine(kn)</w:t>
            </w:r>
          </w:p>
        </w:tc>
      </w:tr>
      <w:tr w:rsidTr="00254F7F" w:rsidR="007B2D36" w:rsidRPr="007B2D36">
        <w:trPr>
          <w:trHeight w:val="227"/>
        </w:trPr>
        <w:tc>
          <w:tcPr>
            <w:tcW w:type="pct" w:w="3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1.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 xml:space="preserve">DUŠKO JURJEVIĆ </w:t>
            </w:r>
          </w:p>
        </w:tc>
        <w:tc>
          <w:tcPr>
            <w:tcW w:type="pct" w:w="8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2D36" w:rsidP="00254F7F" w:rsidR="007B2D36" w:rsidRPr="007B2D36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22609151173</w:t>
            </w:r>
          </w:p>
        </w:tc>
        <w:tc>
          <w:tcPr>
            <w:tcW w:type="pct" w:w="10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Obrovac, Kruševo, Jujevići 27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jc w:val="right"/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371.884,80</w:t>
            </w:r>
          </w:p>
        </w:tc>
        <w:tc>
          <w:tcPr>
            <w:tcW w:type="pct" w:w="8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jc w:val="right"/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371.884,80</w:t>
            </w:r>
          </w:p>
        </w:tc>
      </w:tr>
      <w:tr w:rsidTr="00254F7F" w:rsidR="007B2D36" w:rsidRPr="007B2D36">
        <w:trPr>
          <w:trHeight w:val="300"/>
        </w:trPr>
        <w:tc>
          <w:tcPr>
            <w:tcW w:type="pct" w:w="3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b/>
                <w:color w:val="000000"/>
              </w:rPr>
            </w:pPr>
            <w:r w:rsidRPr="007B2D36">
              <w:rPr>
                <w:rFonts w:hAnsi="Times New Roman" w:ascii="Times New Roman"/>
                <w:b/>
                <w:color w:val="000000"/>
              </w:rPr>
              <w:t> UKUPNO</w:t>
            </w:r>
          </w:p>
        </w:tc>
        <w:tc>
          <w:tcPr>
            <w:tcW w:type="pct" w:w="8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pct" w:w="10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jc w:val="right"/>
              <w:rPr>
                <w:rFonts w:hAnsi="Times New Roman" w:ascii="Times New Roman"/>
                <w:b/>
                <w:bCs/>
                <w:color w:val="000000"/>
              </w:rPr>
            </w:pPr>
            <w:r w:rsidRPr="007B2D36">
              <w:rPr>
                <w:rFonts w:hAnsi="Times New Roman" w:ascii="Times New Roman"/>
                <w:b/>
                <w:color w:val="000000"/>
              </w:rPr>
              <w:t>371.884,80</w:t>
            </w:r>
          </w:p>
        </w:tc>
        <w:tc>
          <w:tcPr>
            <w:tcW w:type="pct" w:w="8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jc w:val="right"/>
              <w:rPr>
                <w:rFonts w:hAnsi="Times New Roman" w:ascii="Times New Roman"/>
                <w:b/>
                <w:bCs/>
                <w:color w:val="000000"/>
              </w:rPr>
            </w:pPr>
            <w:r w:rsidRPr="007B2D36">
              <w:rPr>
                <w:rFonts w:hAnsi="Times New Roman" w:ascii="Times New Roman"/>
                <w:b/>
                <w:color w:val="000000"/>
              </w:rPr>
              <w:t>371.884,80</w:t>
            </w:r>
          </w:p>
        </w:tc>
      </w:tr>
    </w:tbl>
    <w:p w:rsidRDefault="005D0BC4" w:rsidP="005D0BC4" w:rsidR="005D0BC4" w:rsidRPr="007B2D36">
      <w:pPr>
        <w:spacing w:lineRule="atLeast" w:line="240" w:after="0"/>
        <w:rPr>
          <w:rFonts w:hAnsi="Times New Roman" w:ascii="Times New Roman"/>
        </w:rPr>
      </w:pPr>
    </w:p>
    <w:p w:rsidRDefault="005D0BC4" w:rsidP="005D0BC4" w:rsidR="005D0BC4" w:rsidRPr="007B2D36">
      <w:pPr>
        <w:spacing w:lineRule="atLeast" w:line="240" w:after="0"/>
        <w:rPr>
          <w:rFonts w:hAnsi="Times New Roman" w:ascii="Times New Roman"/>
        </w:rPr>
      </w:pPr>
      <w:r w:rsidRPr="007B2D36">
        <w:rPr>
          <w:rFonts w:hAnsi="Times New Roman" w:ascii="Times New Roman"/>
        </w:rPr>
        <w:t>II.</w:t>
      </w:r>
      <w:r w:rsidRPr="007B2D36">
        <w:rPr>
          <w:rFonts w:hAnsi="Times New Roman" w:ascii="Times New Roman"/>
        </w:rPr>
        <w:tab/>
        <w:t>Utvrđuju se tražbine koje se namiruju kao tražbine drugog višeg isplatnog reda:</w:t>
      </w:r>
    </w:p>
    <w:p w:rsidRDefault="005D0BC4" w:rsidP="00903677" w:rsidR="005D0BC4" w:rsidRPr="007B2D36">
      <w:pPr>
        <w:spacing w:lineRule="atLeast" w:line="240" w:after="0"/>
        <w:jc w:val="center"/>
        <w:rPr>
          <w:rFonts w:hAnsi="Times New Roman" w:ascii="Times New Roman"/>
        </w:rPr>
      </w:pPr>
    </w:p>
    <w:tbl>
      <w:tblPr>
        <w:tblW w:type="pct" w:w="5171"/>
        <w:tblLayout w:type="fixed"/>
        <w:tblLook w:val="04A0" w:noVBand="1" w:noHBand="0" w:lastColumn="0" w:firstColumn="1" w:lastRow="0" w:firstRow="1"/>
      </w:tblPr>
      <w:tblGrid>
        <w:gridCol w:w="604"/>
        <w:gridCol w:w="2165"/>
        <w:gridCol w:w="1552"/>
        <w:gridCol w:w="2029"/>
        <w:gridCol w:w="1700"/>
        <w:gridCol w:w="1556"/>
      </w:tblGrid>
      <w:tr w:rsidTr="00254F7F" w:rsidR="007B2D36" w:rsidRPr="007B2D36">
        <w:trPr>
          <w:trHeight w:val="567"/>
        </w:trPr>
        <w:tc>
          <w:tcPr>
            <w:tcW w:type="pct" w:w="314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2D36" w:rsidP="00254F7F" w:rsidR="007B2D36" w:rsidRPr="007B2D36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 xml:space="preserve">Red broj </w:t>
            </w:r>
          </w:p>
        </w:tc>
        <w:tc>
          <w:tcPr>
            <w:tcW w:type="pct" w:w="112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2D36" w:rsidP="00254F7F" w:rsidR="007B2D36" w:rsidRPr="007B2D36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Ime i prezime / tvrtka  ili naziv vjerovnika</w:t>
            </w:r>
          </w:p>
        </w:tc>
        <w:tc>
          <w:tcPr>
            <w:tcW w:type="pct" w:w="808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2D36" w:rsidP="00254F7F" w:rsidR="007B2D36" w:rsidRPr="007B2D36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 xml:space="preserve">OIB vjerovnika </w:t>
            </w:r>
          </w:p>
        </w:tc>
        <w:tc>
          <w:tcPr>
            <w:tcW w:type="pct" w:w="1056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2D36" w:rsidP="00254F7F" w:rsidR="007B2D36" w:rsidRPr="007B2D36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Adresa / sjedište vjerovnika</w:t>
            </w:r>
          </w:p>
        </w:tc>
        <w:tc>
          <w:tcPr>
            <w:tcW w:type="pct" w:w="88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E3BCD" w:rsidP="00254F7F" w:rsidR="007B2D36" w:rsidRPr="007B2D36">
            <w:pPr>
              <w:spacing w:beforeAutospacing="true" w:before="100"/>
              <w:jc w:val="center"/>
              <w:rPr>
                <w:rFonts w:hAnsi="Times New Roman" w:ascii="Times New Roman"/>
                <w:color w:val="0000FF"/>
              </w:rPr>
            </w:pPr>
            <w:hyperlink r:id="rId10" w:anchor="RANGE!B12" w:history="true">
              <w:r w:rsidR="007B2D36" w:rsidRPr="007B2D36">
                <w:rPr>
                  <w:rFonts w:hAnsi="Times New Roman" w:ascii="Times New Roman"/>
                </w:rPr>
                <w:t>Iznos prijavljene tražbine (kn)[1]</w:t>
              </w:r>
            </w:hyperlink>
          </w:p>
        </w:tc>
        <w:tc>
          <w:tcPr>
            <w:tcW w:type="pct" w:w="811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2D36" w:rsidP="00254F7F" w:rsidR="007B2D36" w:rsidRPr="007B2D36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Iznos utvrđene tražbine(kn)</w:t>
            </w:r>
          </w:p>
        </w:tc>
      </w:tr>
      <w:tr w:rsidTr="00254F7F" w:rsidR="007B2D36" w:rsidRPr="007B2D36">
        <w:trPr>
          <w:trHeight w:val="20"/>
        </w:trPr>
        <w:tc>
          <w:tcPr>
            <w:tcW w:type="pct" w:w="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1.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 xml:space="preserve">HEP-OPSKRBA d.o.o. Zagreb  </w:t>
            </w:r>
          </w:p>
        </w:tc>
        <w:tc>
          <w:tcPr>
            <w:tcW w:type="pct" w:w="8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63073332379</w:t>
            </w:r>
          </w:p>
        </w:tc>
        <w:tc>
          <w:tcPr>
            <w:tcW w:type="pct" w:w="10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 xml:space="preserve">Zagreb, Ulica grada Vukovara 37 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jc w:val="right"/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371,57</w:t>
            </w:r>
          </w:p>
        </w:tc>
        <w:tc>
          <w:tcPr>
            <w:tcW w:type="pct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jc w:val="right"/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371,57</w:t>
            </w:r>
          </w:p>
        </w:tc>
      </w:tr>
      <w:tr w:rsidTr="00254F7F" w:rsidR="007B2D36" w:rsidRPr="007B2D36">
        <w:trPr>
          <w:trHeight w:val="20"/>
        </w:trPr>
        <w:tc>
          <w:tcPr>
            <w:tcW w:type="pct" w:w="3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2.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</w:rPr>
            </w:pPr>
            <w:r w:rsidRPr="007B2D36">
              <w:rPr>
                <w:rFonts w:hAnsi="Times New Roman" w:ascii="Times New Roman"/>
              </w:rPr>
              <w:t xml:space="preserve">INGRID, knjigovodstveni poslovi, vl. Ingrid Vuchich  </w:t>
            </w:r>
          </w:p>
        </w:tc>
        <w:tc>
          <w:tcPr>
            <w:tcW w:type="pct" w:w="8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</w:rPr>
            </w:pPr>
            <w:r w:rsidRPr="007B2D36">
              <w:rPr>
                <w:rFonts w:hAnsi="Times New Roman" w:ascii="Times New Roman"/>
              </w:rPr>
              <w:t>35205305759</w:t>
            </w:r>
          </w:p>
        </w:tc>
        <w:tc>
          <w:tcPr>
            <w:tcW w:type="pct" w:w="10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</w:rPr>
            </w:pPr>
            <w:r w:rsidRPr="007B2D36">
              <w:rPr>
                <w:rFonts w:hAnsi="Times New Roman" w:ascii="Times New Roman"/>
                <w:color w:val="000000"/>
              </w:rPr>
              <w:t>Uglja, Biskupa Vladimira Borića 1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jc w:val="right"/>
              <w:rPr>
                <w:rFonts w:hAnsi="Times New Roman" w:ascii="Times New Roman"/>
              </w:rPr>
            </w:pPr>
            <w:r w:rsidRPr="007B2D36">
              <w:rPr>
                <w:rFonts w:hAnsi="Times New Roman" w:ascii="Times New Roman"/>
                <w:color w:val="000000"/>
              </w:rPr>
              <w:t>7.707,22</w:t>
            </w:r>
          </w:p>
        </w:tc>
        <w:tc>
          <w:tcPr>
            <w:tcW w:type="pct" w:w="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jc w:val="right"/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7.707,22</w:t>
            </w:r>
          </w:p>
        </w:tc>
      </w:tr>
      <w:tr w:rsidTr="007B2D36" w:rsidR="007B2D36" w:rsidRPr="007B2D36">
        <w:trPr>
          <w:trHeight w:val="175"/>
        </w:trPr>
        <w:tc>
          <w:tcPr>
            <w:tcW w:type="pct" w:w="3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3.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 xml:space="preserve">MINISTARSTVO FINANCIJA, POREZNA UPRAVA, PODRUČNI URED DALMACIJA  </w:t>
            </w:r>
          </w:p>
        </w:tc>
        <w:tc>
          <w:tcPr>
            <w:tcW w:type="pct" w:w="8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18683136487</w:t>
            </w:r>
          </w:p>
        </w:tc>
        <w:tc>
          <w:tcPr>
            <w:tcW w:type="pct" w:w="10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Zadar, Ante Starčevića 9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jc w:val="right"/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147.752,28</w:t>
            </w:r>
          </w:p>
        </w:tc>
        <w:tc>
          <w:tcPr>
            <w:tcW w:type="pct" w:w="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jc w:val="right"/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13.086,81</w:t>
            </w:r>
          </w:p>
        </w:tc>
      </w:tr>
      <w:tr w:rsidTr="00254F7F" w:rsidR="007B2D36" w:rsidRPr="007B2D36">
        <w:trPr>
          <w:trHeight w:val="20"/>
        </w:trPr>
        <w:tc>
          <w:tcPr>
            <w:tcW w:type="pct" w:w="3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4.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 xml:space="preserve">DUŠKO JURJEVIĆ </w:t>
            </w:r>
          </w:p>
        </w:tc>
        <w:tc>
          <w:tcPr>
            <w:tcW w:type="pct" w:w="8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22609151173</w:t>
            </w:r>
          </w:p>
        </w:tc>
        <w:tc>
          <w:tcPr>
            <w:tcW w:type="pct" w:w="10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 xml:space="preserve">Obrovac, Kruševo, Jurjevići 27 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jc w:val="right"/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20.199,59</w:t>
            </w:r>
          </w:p>
        </w:tc>
        <w:tc>
          <w:tcPr>
            <w:tcW w:type="pct" w:w="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jc w:val="right"/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20.199,59</w:t>
            </w:r>
          </w:p>
        </w:tc>
      </w:tr>
      <w:tr w:rsidTr="00254F7F" w:rsidR="007B2D36" w:rsidRPr="007B2D36">
        <w:trPr>
          <w:trHeight w:val="20"/>
        </w:trPr>
        <w:tc>
          <w:tcPr>
            <w:tcW w:type="pct" w:w="3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lastRenderedPageBreak/>
              <w:t>5.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 xml:space="preserve">MILAN VONČINA </w:t>
            </w:r>
          </w:p>
        </w:tc>
        <w:tc>
          <w:tcPr>
            <w:tcW w:type="pct" w:w="8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80581921033</w:t>
            </w:r>
          </w:p>
        </w:tc>
        <w:tc>
          <w:tcPr>
            <w:tcW w:type="pct" w:w="10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Zagreb, Preradovićeva 13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jc w:val="right"/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451.000,00</w:t>
            </w:r>
          </w:p>
        </w:tc>
        <w:tc>
          <w:tcPr>
            <w:tcW w:type="pct" w:w="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jc w:val="right"/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451.000,00</w:t>
            </w:r>
          </w:p>
        </w:tc>
      </w:tr>
      <w:tr w:rsidTr="00254F7F" w:rsidR="007B2D36" w:rsidRPr="007B2D36">
        <w:trPr>
          <w:trHeight w:val="20"/>
        </w:trPr>
        <w:tc>
          <w:tcPr>
            <w:tcW w:type="pct" w:w="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b/>
                <w:color w:val="000000"/>
              </w:rPr>
            </w:pPr>
            <w:r w:rsidRPr="007B2D36">
              <w:rPr>
                <w:rFonts w:hAnsi="Times New Roman" w:ascii="Times New Roman"/>
                <w:b/>
                <w:color w:val="000000"/>
              </w:rPr>
              <w:t> UKUPNO</w:t>
            </w:r>
          </w:p>
        </w:tc>
        <w:tc>
          <w:tcPr>
            <w:tcW w:type="pct" w:w="8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pct" w:w="10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rPr>
                <w:rFonts w:hAnsi="Times New Roman" w:ascii="Times New Roman"/>
                <w:color w:val="000000"/>
              </w:rPr>
            </w:pPr>
            <w:r w:rsidRPr="007B2D36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jc w:val="right"/>
              <w:rPr>
                <w:rFonts w:hAnsi="Times New Roman" w:ascii="Times New Roman"/>
                <w:b/>
                <w:color w:val="000000"/>
              </w:rPr>
            </w:pPr>
            <w:r w:rsidRPr="007B2D36">
              <w:rPr>
                <w:rFonts w:hAnsi="Times New Roman" w:ascii="Times New Roman"/>
                <w:b/>
                <w:color w:val="000000"/>
              </w:rPr>
              <w:t>627.030,66</w:t>
            </w:r>
          </w:p>
        </w:tc>
        <w:tc>
          <w:tcPr>
            <w:tcW w:type="pct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2D36" w:rsidP="00254F7F" w:rsidR="007B2D36" w:rsidRPr="007B2D36">
            <w:pPr>
              <w:jc w:val="right"/>
              <w:rPr>
                <w:rFonts w:hAnsi="Times New Roman" w:ascii="Times New Roman"/>
                <w:b/>
                <w:color w:val="000000"/>
              </w:rPr>
            </w:pPr>
            <w:r w:rsidRPr="007B2D36">
              <w:rPr>
                <w:rFonts w:hAnsi="Times New Roman" w:ascii="Times New Roman"/>
                <w:b/>
                <w:color w:val="000000"/>
              </w:rPr>
              <w:t>492.365,19</w:t>
            </w:r>
          </w:p>
        </w:tc>
      </w:tr>
    </w:tbl>
    <w:p w:rsidRDefault="00903677" w:rsidP="00903677" w:rsidR="00903677">
      <w:pPr>
        <w:spacing w:lineRule="atLeast" w:line="240" w:after="0"/>
        <w:rPr>
          <w:rFonts w:hAnsi="Times New Roman" w:ascii="Times New Roman"/>
        </w:rPr>
      </w:pPr>
    </w:p>
    <w:p w:rsidRDefault="008C42FC" w:rsidP="00903677" w:rsidR="008C42FC">
      <w:pPr>
        <w:spacing w:lineRule="atLeast" w:line="240" w:after="0"/>
        <w:rPr>
          <w:rFonts w:hAnsi="Times New Roman" w:ascii="Times New Roman"/>
        </w:rPr>
      </w:pPr>
    </w:p>
    <w:p w:rsidRDefault="008C42FC" w:rsidP="00903677" w:rsidR="008C42FC">
      <w:pPr>
        <w:spacing w:lineRule="atLeast" w:line="240" w:after="0"/>
        <w:rPr>
          <w:rFonts w:hAnsi="Times New Roman" w:ascii="Times New Roman"/>
        </w:rPr>
      </w:pPr>
    </w:p>
    <w:p w:rsidRDefault="008C42FC" w:rsidP="008C42FC" w:rsidR="008C42FC" w:rsidRPr="00D368C7">
      <w:pPr>
        <w:spacing w:lineRule="atLeast" w:line="240" w:after="0"/>
        <w:jc w:val="center"/>
        <w:rPr>
          <w:rFonts w:hAnsi="Times New Roman" w:ascii="Times New Roman"/>
        </w:rPr>
      </w:pPr>
      <w:r w:rsidRPr="00D368C7">
        <w:rPr>
          <w:rFonts w:hAnsi="Times New Roman" w:ascii="Times New Roman"/>
        </w:rPr>
        <w:t>Obrazloženje</w:t>
      </w:r>
    </w:p>
    <w:p w:rsidRDefault="008C42FC" w:rsidP="00903677" w:rsidR="008C42FC" w:rsidRPr="007B2D36">
      <w:pPr>
        <w:spacing w:lineRule="atLeast" w:line="240" w:after="0"/>
        <w:rPr>
          <w:rFonts w:hAnsi="Times New Roman" w:ascii="Times New Roman"/>
        </w:rPr>
      </w:pPr>
    </w:p>
    <w:p w:rsidRDefault="00903677" w:rsidP="002909E1" w:rsidR="005D0BC4" w:rsidRPr="007B2D36">
      <w:pPr>
        <w:spacing w:lineRule="atLeast" w:line="240" w:after="0"/>
        <w:jc w:val="both"/>
        <w:rPr>
          <w:rFonts w:hAnsi="Times New Roman" w:ascii="Times New Roman"/>
        </w:rPr>
      </w:pPr>
      <w:r w:rsidRPr="007B2D36">
        <w:rPr>
          <w:rFonts w:hAnsi="Times New Roman" w:ascii="Times New Roman"/>
        </w:rPr>
        <w:t xml:space="preserve">          U stečajnom postupku koji se vodi kod ovog </w:t>
      </w:r>
      <w:r w:rsidR="002909E1" w:rsidRPr="007B2D36">
        <w:rPr>
          <w:rFonts w:hAnsi="Times New Roman" w:ascii="Times New Roman"/>
        </w:rPr>
        <w:t>S</w:t>
      </w:r>
      <w:r w:rsidRPr="007B2D36">
        <w:rPr>
          <w:rFonts w:hAnsi="Times New Roman" w:ascii="Times New Roman"/>
        </w:rPr>
        <w:t>uda pod gornjim poslovnim brojem nad imovinom dužnika</w:t>
      </w:r>
      <w:r w:rsidR="007B2D36">
        <w:rPr>
          <w:rFonts w:hAnsi="Times New Roman" w:ascii="Times New Roman"/>
        </w:rPr>
        <w:t xml:space="preserve"> </w:t>
      </w:r>
      <w:r w:rsidR="007B2D36" w:rsidRPr="007B2D36">
        <w:rPr>
          <w:rFonts w:hAnsi="Times New Roman" w:ascii="Times New Roman"/>
        </w:rPr>
        <w:t>DALMATINSKI RUDNICI BOKSITA d.o.o. u stečaju, Obrovac</w:t>
      </w:r>
      <w:r w:rsidR="00B20F51" w:rsidRPr="007B2D36">
        <w:rPr>
          <w:rFonts w:hAnsi="Times New Roman" w:ascii="Times New Roman"/>
        </w:rPr>
        <w:t>,</w:t>
      </w:r>
      <w:r w:rsidRPr="007B2D36">
        <w:rPr>
          <w:rFonts w:hAnsi="Times New Roman" w:ascii="Times New Roman"/>
        </w:rPr>
        <w:t xml:space="preserve"> na ispitnom ročištu održanom dana </w:t>
      </w:r>
      <w:r w:rsidR="007B2D36">
        <w:rPr>
          <w:rFonts w:hAnsi="Times New Roman" w:ascii="Times New Roman"/>
        </w:rPr>
        <w:t xml:space="preserve">29. rujna </w:t>
      </w:r>
      <w:r w:rsidR="006D6307" w:rsidRPr="007B2D36">
        <w:rPr>
          <w:rFonts w:hAnsi="Times New Roman" w:ascii="Times New Roman"/>
        </w:rPr>
        <w:t xml:space="preserve">2016. </w:t>
      </w:r>
      <w:r w:rsidR="0066178F" w:rsidRPr="007B2D36">
        <w:rPr>
          <w:rFonts w:hAnsi="Times New Roman" w:ascii="Times New Roman"/>
        </w:rPr>
        <w:t>ispitan</w:t>
      </w:r>
      <w:r w:rsidR="00E3197C" w:rsidRPr="007B2D36">
        <w:rPr>
          <w:rFonts w:hAnsi="Times New Roman" w:ascii="Times New Roman"/>
        </w:rPr>
        <w:t>e su</w:t>
      </w:r>
      <w:r w:rsidR="0066178F" w:rsidRPr="007B2D36">
        <w:rPr>
          <w:rFonts w:hAnsi="Times New Roman" w:ascii="Times New Roman"/>
        </w:rPr>
        <w:t xml:space="preserve"> tražbin</w:t>
      </w:r>
      <w:r w:rsidR="00E3197C" w:rsidRPr="007B2D36">
        <w:rPr>
          <w:rFonts w:hAnsi="Times New Roman" w:ascii="Times New Roman"/>
        </w:rPr>
        <w:t>e</w:t>
      </w:r>
      <w:r w:rsidR="0066178F" w:rsidRPr="007B2D36">
        <w:rPr>
          <w:rFonts w:hAnsi="Times New Roman" w:ascii="Times New Roman"/>
        </w:rPr>
        <w:t xml:space="preserve"> vjerovnika</w:t>
      </w:r>
      <w:r w:rsidR="007162A0" w:rsidRPr="007B2D36">
        <w:rPr>
          <w:rFonts w:hAnsi="Times New Roman" w:ascii="Times New Roman"/>
        </w:rPr>
        <w:t xml:space="preserve"> iz </w:t>
      </w:r>
      <w:r w:rsidR="005D0BC4" w:rsidRPr="007B2D36">
        <w:rPr>
          <w:rFonts w:hAnsi="Times New Roman" w:ascii="Times New Roman"/>
        </w:rPr>
        <w:t xml:space="preserve">točke I. i II. izreke </w:t>
      </w:r>
      <w:r w:rsidR="006D6307" w:rsidRPr="007B2D36">
        <w:rPr>
          <w:rFonts w:hAnsi="Times New Roman" w:ascii="Times New Roman"/>
        </w:rPr>
        <w:t xml:space="preserve">ovog rješenja. </w:t>
      </w:r>
    </w:p>
    <w:p w:rsidRDefault="005D0BC4" w:rsidP="002909E1" w:rsidR="005D0BC4">
      <w:pPr>
        <w:spacing w:lineRule="atLeast" w:line="240" w:after="0"/>
        <w:jc w:val="both"/>
        <w:rPr>
          <w:rFonts w:hAnsi="Times New Roman" w:ascii="Times New Roman"/>
        </w:rPr>
      </w:pPr>
      <w:r w:rsidRPr="007B2D36">
        <w:rPr>
          <w:rFonts w:hAnsi="Times New Roman" w:ascii="Times New Roman"/>
        </w:rPr>
        <w:t xml:space="preserve">           Stečajn</w:t>
      </w:r>
      <w:r w:rsidR="007B2D36">
        <w:rPr>
          <w:rFonts w:hAnsi="Times New Roman" w:ascii="Times New Roman"/>
        </w:rPr>
        <w:t>a</w:t>
      </w:r>
      <w:r w:rsidRPr="007B2D36">
        <w:rPr>
          <w:rFonts w:hAnsi="Times New Roman" w:ascii="Times New Roman"/>
        </w:rPr>
        <w:t xml:space="preserve"> upravitelj</w:t>
      </w:r>
      <w:r w:rsidR="007B2D36">
        <w:rPr>
          <w:rFonts w:hAnsi="Times New Roman" w:ascii="Times New Roman"/>
        </w:rPr>
        <w:t>ica</w:t>
      </w:r>
      <w:r w:rsidR="00B712B5" w:rsidRPr="007B2D36">
        <w:rPr>
          <w:rFonts w:hAnsi="Times New Roman" w:ascii="Times New Roman"/>
        </w:rPr>
        <w:t xml:space="preserve"> na istom ročištu</w:t>
      </w:r>
      <w:r w:rsidRPr="007B2D36">
        <w:rPr>
          <w:rFonts w:hAnsi="Times New Roman" w:ascii="Times New Roman"/>
        </w:rPr>
        <w:t xml:space="preserve"> prizna</w:t>
      </w:r>
      <w:r w:rsidR="007B2D36">
        <w:rPr>
          <w:rFonts w:hAnsi="Times New Roman" w:ascii="Times New Roman"/>
        </w:rPr>
        <w:t xml:space="preserve">la </w:t>
      </w:r>
      <w:r w:rsidR="00B712B5" w:rsidRPr="007B2D36">
        <w:rPr>
          <w:rFonts w:hAnsi="Times New Roman" w:ascii="Times New Roman"/>
        </w:rPr>
        <w:t>je</w:t>
      </w:r>
      <w:r w:rsidRPr="007B2D36">
        <w:rPr>
          <w:rFonts w:hAnsi="Times New Roman" w:ascii="Times New Roman"/>
        </w:rPr>
        <w:t xml:space="preserve"> tražbine iz točke I. i II. izreke ovog rješenja, a </w:t>
      </w:r>
      <w:r w:rsidR="00B712B5" w:rsidRPr="007B2D36">
        <w:rPr>
          <w:rFonts w:hAnsi="Times New Roman" w:ascii="Times New Roman"/>
        </w:rPr>
        <w:t xml:space="preserve">kako ih </w:t>
      </w:r>
      <w:r w:rsidRPr="007B2D36">
        <w:rPr>
          <w:rFonts w:hAnsi="Times New Roman" w:ascii="Times New Roman"/>
        </w:rPr>
        <w:t xml:space="preserve">niti jedan vjerovnik nije osporio, </w:t>
      </w:r>
      <w:r w:rsidR="00B712B5" w:rsidRPr="007B2D36">
        <w:rPr>
          <w:rFonts w:hAnsi="Times New Roman" w:ascii="Times New Roman"/>
        </w:rPr>
        <w:t xml:space="preserve">to </w:t>
      </w:r>
      <w:r w:rsidRPr="007B2D36">
        <w:rPr>
          <w:rFonts w:hAnsi="Times New Roman" w:ascii="Times New Roman"/>
        </w:rPr>
        <w:t xml:space="preserve">se iste u smislu čl. 263. Stečajnog zakona, smatraju utvrđenim. </w:t>
      </w:r>
    </w:p>
    <w:p w:rsidRDefault="007B2D36" w:rsidP="001C6E4A" w:rsidR="001C6E4A">
      <w:pPr>
        <w:ind w:firstLine="708"/>
        <w:jc w:val="both"/>
        <w:rPr>
          <w:rFonts w:hAnsi="Times New Roman" w:ascii="Times New Roman"/>
        </w:rPr>
      </w:pPr>
      <w:r w:rsidRPr="007B2D36">
        <w:rPr>
          <w:rFonts w:hAnsi="Times New Roman" w:ascii="Times New Roman"/>
        </w:rPr>
        <w:t>Za napomenuti je</w:t>
      </w:r>
      <w:r>
        <w:rPr>
          <w:rFonts w:hAnsi="Times New Roman" w:ascii="Times New Roman"/>
        </w:rPr>
        <w:t xml:space="preserve">, da u odnosu na </w:t>
      </w:r>
      <w:r w:rsidRPr="007B2D36">
        <w:rPr>
          <w:rFonts w:hAnsi="Times New Roman" w:ascii="Times New Roman"/>
        </w:rPr>
        <w:t xml:space="preserve">prijavljenu tražbinu </w:t>
      </w:r>
      <w:r>
        <w:rPr>
          <w:rFonts w:hAnsi="Times New Roman" w:ascii="Times New Roman"/>
        </w:rPr>
        <w:t xml:space="preserve">Ministarstva financija, </w:t>
      </w:r>
      <w:r w:rsidRPr="007B2D36">
        <w:rPr>
          <w:rFonts w:hAnsi="Times New Roman" w:ascii="Times New Roman"/>
        </w:rPr>
        <w:t>Porezne uprave</w:t>
      </w:r>
      <w:r>
        <w:rPr>
          <w:rFonts w:hAnsi="Times New Roman" w:ascii="Times New Roman"/>
        </w:rPr>
        <w:t>, Područnog ureda Dalmacija</w:t>
      </w:r>
      <w:r w:rsidRPr="007B2D36">
        <w:rPr>
          <w:rFonts w:hAnsi="Times New Roman" w:ascii="Times New Roman"/>
        </w:rPr>
        <w:t xml:space="preserve"> u iznosu od 147.752,28 kn stečajna upraviteljica </w:t>
      </w:r>
      <w:r>
        <w:rPr>
          <w:rFonts w:hAnsi="Times New Roman" w:ascii="Times New Roman"/>
        </w:rPr>
        <w:t xml:space="preserve">navela, da je </w:t>
      </w:r>
      <w:r w:rsidRPr="007B2D36">
        <w:rPr>
          <w:rFonts w:hAnsi="Times New Roman" w:ascii="Times New Roman"/>
        </w:rPr>
        <w:t>iznos od 134.665,47 kn prizna</w:t>
      </w:r>
      <w:r>
        <w:rPr>
          <w:rFonts w:hAnsi="Times New Roman" w:ascii="Times New Roman"/>
        </w:rPr>
        <w:t>la</w:t>
      </w:r>
      <w:r w:rsidRPr="007B2D36">
        <w:rPr>
          <w:rFonts w:hAnsi="Times New Roman" w:ascii="Times New Roman"/>
        </w:rPr>
        <w:t xml:space="preserve"> kao tražbin</w:t>
      </w:r>
      <w:r>
        <w:rPr>
          <w:rFonts w:hAnsi="Times New Roman" w:ascii="Times New Roman"/>
        </w:rPr>
        <w:t>u</w:t>
      </w:r>
      <w:r w:rsidRPr="007B2D36">
        <w:rPr>
          <w:rFonts w:hAnsi="Times New Roman" w:ascii="Times New Roman"/>
        </w:rPr>
        <w:t xml:space="preserve"> prvog višeg isplatnog reda i to kao porezi i doprinosi iz i </w:t>
      </w:r>
      <w:r>
        <w:rPr>
          <w:rFonts w:hAnsi="Times New Roman" w:ascii="Times New Roman"/>
        </w:rPr>
        <w:t xml:space="preserve">na bruto plaće Duška Jurjevića vjerovnika I. višeg isplatnog reda, slijedom čega onda proizlazi da je vjerovniku Ministarstvu financija, </w:t>
      </w:r>
      <w:r w:rsidRPr="007B2D36">
        <w:rPr>
          <w:rFonts w:hAnsi="Times New Roman" w:ascii="Times New Roman"/>
        </w:rPr>
        <w:t>Porezn</w:t>
      </w:r>
      <w:r>
        <w:rPr>
          <w:rFonts w:hAnsi="Times New Roman" w:ascii="Times New Roman"/>
        </w:rPr>
        <w:t xml:space="preserve">oj upravi, Područnom uredu Dalmacija, priznata tražbina u iznosu od 13.086,81 kn. </w:t>
      </w:r>
    </w:p>
    <w:p w:rsidRDefault="00E36CD0" w:rsidP="001C6E4A" w:rsidR="00187CAB" w:rsidRPr="007B2D36">
      <w:pPr>
        <w:ind w:firstLine="708"/>
        <w:jc w:val="both"/>
        <w:rPr>
          <w:rFonts w:hAnsi="Times New Roman" w:ascii="Times New Roman"/>
        </w:rPr>
      </w:pPr>
      <w:r w:rsidRPr="007B2D36">
        <w:rPr>
          <w:rFonts w:hAnsi="Times New Roman" w:ascii="Times New Roman"/>
        </w:rPr>
        <w:t>S</w:t>
      </w:r>
      <w:r w:rsidR="00654C55" w:rsidRPr="007B2D36">
        <w:rPr>
          <w:rFonts w:hAnsi="Times New Roman" w:ascii="Times New Roman"/>
        </w:rPr>
        <w:t xml:space="preserve">lijedom navedenog </w:t>
      </w:r>
      <w:r w:rsidRPr="007B2D36">
        <w:rPr>
          <w:rFonts w:hAnsi="Times New Roman" w:ascii="Times New Roman"/>
        </w:rPr>
        <w:t>odlučeno</w:t>
      </w:r>
      <w:r w:rsidR="00654C55" w:rsidRPr="007B2D36">
        <w:rPr>
          <w:rFonts w:hAnsi="Times New Roman" w:ascii="Times New Roman"/>
        </w:rPr>
        <w:t xml:space="preserve"> je</w:t>
      </w:r>
      <w:r w:rsidRPr="007B2D36">
        <w:rPr>
          <w:rFonts w:hAnsi="Times New Roman" w:ascii="Times New Roman"/>
        </w:rPr>
        <w:t xml:space="preserve"> kao u izreci.</w:t>
      </w:r>
    </w:p>
    <w:p w:rsidRDefault="00E36CD0" w:rsidP="003D44AF" w:rsidR="00E36CD0" w:rsidRPr="007B2D36">
      <w:pPr>
        <w:spacing w:lineRule="atLeast" w:line="240" w:after="0"/>
        <w:jc w:val="center"/>
        <w:rPr>
          <w:rFonts w:hAnsi="Times New Roman" w:ascii="Times New Roman"/>
        </w:rPr>
      </w:pPr>
      <w:r w:rsidRPr="007B2D36">
        <w:rPr>
          <w:rFonts w:hAnsi="Times New Roman" w:ascii="Times New Roman"/>
        </w:rPr>
        <w:t>U Zadru</w:t>
      </w:r>
      <w:r w:rsidR="00187CAB" w:rsidRPr="007B2D36">
        <w:rPr>
          <w:rFonts w:hAnsi="Times New Roman" w:ascii="Times New Roman"/>
        </w:rPr>
        <w:t xml:space="preserve"> </w:t>
      </w:r>
      <w:r w:rsidR="007B2D36" w:rsidRPr="007B2D36">
        <w:rPr>
          <w:rFonts w:hAnsi="Times New Roman" w:ascii="Times New Roman"/>
        </w:rPr>
        <w:t xml:space="preserve">30. rujna </w:t>
      </w:r>
      <w:r w:rsidR="002909E1" w:rsidRPr="007B2D36">
        <w:rPr>
          <w:rFonts w:hAnsi="Times New Roman" w:ascii="Times New Roman"/>
        </w:rPr>
        <w:t xml:space="preserve">2016. </w:t>
      </w:r>
      <w:r w:rsidR="00187CAB" w:rsidRPr="007B2D36">
        <w:rPr>
          <w:rFonts w:hAnsi="Times New Roman" w:ascii="Times New Roman"/>
        </w:rPr>
        <w:t xml:space="preserve"> </w:t>
      </w:r>
    </w:p>
    <w:p w:rsidRDefault="008C42FC" w:rsidP="008C42FC" w:rsidR="008C42FC">
      <w:pPr>
        <w:spacing w:lineRule="auto" w:line="240" w:after="0"/>
        <w:rPr>
          <w:rFonts w:hAnsi="Times New Roman" w:ascii="Times New Roman"/>
        </w:rPr>
      </w:pPr>
    </w:p>
    <w:p w:rsidRDefault="008C42FC" w:rsidP="008C42FC" w:rsidR="00B712B5" w:rsidRPr="007B2D36">
      <w:pPr>
        <w:spacing w:lineRule="auto" w:line="240"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otpravka – ovlaštena službenica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B712B5" w:rsidRPr="007B2D36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</w:t>
      </w:r>
      <w:r w:rsidR="00B712B5" w:rsidRPr="007B2D36">
        <w:rPr>
          <w:rFonts w:hAnsi="Times New Roman" w:ascii="Times New Roman"/>
        </w:rPr>
        <w:t xml:space="preserve"> </w:t>
      </w:r>
      <w:r w:rsidR="00057C9A" w:rsidRPr="007B2D36">
        <w:rPr>
          <w:rFonts w:hAnsi="Times New Roman" w:ascii="Times New Roman"/>
        </w:rPr>
        <w:t>S</w:t>
      </w:r>
      <w:r w:rsidR="00187CAB" w:rsidRPr="007B2D36">
        <w:rPr>
          <w:rFonts w:hAnsi="Times New Roman" w:ascii="Times New Roman"/>
        </w:rPr>
        <w:t xml:space="preserve">utkinja </w:t>
      </w:r>
    </w:p>
    <w:p w:rsidRDefault="008C42FC" w:rsidP="008C42FC" w:rsidR="007E3967" w:rsidRPr="007B2D36">
      <w:pPr>
        <w:spacing w:lineRule="auto" w:line="240" w:after="0"/>
        <w:rPr>
          <w:rFonts w:hAnsi="Times New Roman" w:ascii="Times New Roman"/>
        </w:rPr>
      </w:pPr>
      <w:r>
        <w:rPr>
          <w:rFonts w:hAnsi="Times New Roman" w:ascii="Times New Roman"/>
        </w:rPr>
        <w:t>Merlina Klišmanić</w:t>
      </w:r>
      <w:r w:rsidR="00B712B5" w:rsidRPr="007B2D36">
        <w:rPr>
          <w:rFonts w:hAnsi="Times New Roman" w:ascii="Times New Roman"/>
        </w:rPr>
        <w:tab/>
      </w:r>
      <w:r w:rsidR="00B712B5" w:rsidRPr="007B2D36">
        <w:rPr>
          <w:rFonts w:hAnsi="Times New Roman" w:ascii="Times New Roman"/>
        </w:rPr>
        <w:tab/>
      </w:r>
      <w:r w:rsidR="00B712B5" w:rsidRPr="007B2D36">
        <w:rPr>
          <w:rFonts w:hAnsi="Times New Roman" w:ascii="Times New Roman"/>
        </w:rPr>
        <w:tab/>
      </w:r>
      <w:r w:rsidR="00B712B5" w:rsidRPr="007B2D36">
        <w:rPr>
          <w:rFonts w:hAnsi="Times New Roman" w:ascii="Times New Roman"/>
        </w:rPr>
        <w:tab/>
      </w:r>
      <w:r w:rsidR="00B712B5" w:rsidRPr="007B2D36">
        <w:rPr>
          <w:rFonts w:hAnsi="Times New Roman" w:ascii="Times New Roman"/>
        </w:rPr>
        <w:tab/>
      </w:r>
      <w:r w:rsidR="00B712B5" w:rsidRPr="007B2D36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</w:t>
      </w:r>
      <w:r w:rsidR="003D44AF" w:rsidRPr="007B2D36">
        <w:rPr>
          <w:rFonts w:hAnsi="Times New Roman" w:ascii="Times New Roman"/>
        </w:rPr>
        <w:t>A</w:t>
      </w:r>
      <w:r w:rsidR="00187CAB" w:rsidRPr="007B2D36">
        <w:rPr>
          <w:rFonts w:hAnsi="Times New Roman" w:ascii="Times New Roman"/>
        </w:rPr>
        <w:t>na Markač</w:t>
      </w:r>
      <w:r>
        <w:rPr>
          <w:rFonts w:hAnsi="Times New Roman" w:ascii="Times New Roman"/>
        </w:rPr>
        <w:t>, v.r.</w:t>
      </w:r>
    </w:p>
    <w:p w:rsidRDefault="00DE0A15" w:rsidP="00E36CD0" w:rsidR="00DE0A15" w:rsidRPr="007B2D36">
      <w:pPr>
        <w:spacing w:lineRule="atLeast" w:line="240" w:after="0"/>
        <w:rPr>
          <w:rFonts w:hAnsi="Times New Roman" w:ascii="Times New Roman"/>
        </w:rPr>
      </w:pPr>
    </w:p>
    <w:p w:rsidRDefault="002909E1" w:rsidP="00E36CD0" w:rsidR="002909E1" w:rsidRPr="007B2D36">
      <w:pPr>
        <w:spacing w:lineRule="atLeast" w:line="240" w:after="0"/>
        <w:rPr>
          <w:rFonts w:hAnsi="Times New Roman" w:ascii="Times New Roman"/>
        </w:rPr>
      </w:pPr>
    </w:p>
    <w:p w:rsidRDefault="008C42FC" w:rsidP="00E36CD0" w:rsidR="008C42FC">
      <w:pPr>
        <w:spacing w:lineRule="atLeast" w:line="240" w:after="0"/>
        <w:rPr>
          <w:rFonts w:hAnsi="Times New Roman" w:ascii="Times New Roman"/>
        </w:rPr>
      </w:pPr>
    </w:p>
    <w:p w:rsidRDefault="008C42FC" w:rsidP="00E36CD0" w:rsidR="008C42FC">
      <w:pPr>
        <w:spacing w:lineRule="atLeast" w:line="240" w:after="0"/>
        <w:rPr>
          <w:rFonts w:hAnsi="Times New Roman" w:ascii="Times New Roman"/>
        </w:rPr>
      </w:pPr>
    </w:p>
    <w:p w:rsidRDefault="008C42FC" w:rsidP="00E36CD0" w:rsidR="008C42FC">
      <w:pPr>
        <w:spacing w:lineRule="atLeast" w:line="240" w:after="0"/>
        <w:rPr>
          <w:rFonts w:hAnsi="Times New Roman" w:ascii="Times New Roman"/>
        </w:rPr>
      </w:pPr>
    </w:p>
    <w:p w:rsidRDefault="001C6E4A" w:rsidP="00E36CD0" w:rsidR="00E36CD0" w:rsidRPr="007B2D36">
      <w:pPr>
        <w:spacing w:lineRule="atLeast" w:line="240" w:after="0"/>
        <w:rPr>
          <w:rFonts w:hAnsi="Times New Roman" w:ascii="Times New Roman"/>
          <w:b/>
          <w:bCs/>
        </w:rPr>
      </w:pPr>
      <w:r w:rsidRPr="007B2D36">
        <w:rPr>
          <w:rFonts w:hAnsi="Times New Roman" w:ascii="Times New Roman"/>
        </w:rPr>
        <w:t>POUKA O PRAVNOM LIJEKU</w:t>
      </w:r>
      <w:r w:rsidR="00E36CD0" w:rsidRPr="007B2D36">
        <w:rPr>
          <w:rFonts w:hAnsi="Times New Roman" w:ascii="Times New Roman"/>
          <w:b/>
          <w:bCs/>
        </w:rPr>
        <w:t xml:space="preserve">: </w:t>
      </w:r>
    </w:p>
    <w:p w:rsidRDefault="00E36CD0" w:rsidP="001C6E4A" w:rsidR="00E36CD0" w:rsidRPr="007B2D36">
      <w:pPr>
        <w:spacing w:lineRule="atLeast" w:line="240" w:after="0"/>
        <w:ind w:firstLine="708"/>
        <w:jc w:val="both"/>
        <w:rPr>
          <w:rFonts w:hAnsi="Times New Roman" w:ascii="Times New Roman"/>
        </w:rPr>
      </w:pPr>
      <w:r w:rsidRPr="007B2D36">
        <w:rPr>
          <w:rFonts w:hAnsi="Times New Roman" w:ascii="Times New Roman"/>
        </w:rPr>
        <w:t xml:space="preserve">Protiv ovog rješenja pravo na žalbu ima stečajni upravitelj i svaki vjerovnik u dijelu koji se tiče njegove prijavljene tražbine i tražbine koju je osporio. Rok za žalbu iznosi 8 </w:t>
      </w:r>
      <w:r w:rsidR="00187CAB" w:rsidRPr="007B2D36">
        <w:rPr>
          <w:rFonts w:hAnsi="Times New Roman" w:ascii="Times New Roman"/>
        </w:rPr>
        <w:t xml:space="preserve">(osam) </w:t>
      </w:r>
      <w:r w:rsidRPr="007B2D36">
        <w:rPr>
          <w:rFonts w:hAnsi="Times New Roman" w:ascii="Times New Roman"/>
        </w:rPr>
        <w:t>dana računajući od dana dostave pisanog otpravka ovog rješenja, a ista se pod</w:t>
      </w:r>
      <w:r w:rsidR="00935079" w:rsidRPr="007B2D36">
        <w:rPr>
          <w:rFonts w:hAnsi="Times New Roman" w:ascii="Times New Roman"/>
        </w:rPr>
        <w:t xml:space="preserve">nosi ovom sudu u </w:t>
      </w:r>
      <w:r w:rsidR="00187CAB" w:rsidRPr="007B2D36">
        <w:rPr>
          <w:rFonts w:hAnsi="Times New Roman" w:ascii="Times New Roman"/>
        </w:rPr>
        <w:t>2 (</w:t>
      </w:r>
      <w:r w:rsidR="00935079" w:rsidRPr="007B2D36">
        <w:rPr>
          <w:rFonts w:hAnsi="Times New Roman" w:ascii="Times New Roman"/>
        </w:rPr>
        <w:t>dva</w:t>
      </w:r>
      <w:r w:rsidR="00187CAB" w:rsidRPr="007B2D36">
        <w:rPr>
          <w:rFonts w:hAnsi="Times New Roman" w:ascii="Times New Roman"/>
        </w:rPr>
        <w:t xml:space="preserve">) istovjetna </w:t>
      </w:r>
      <w:r w:rsidR="00AC63F2" w:rsidRPr="007B2D36">
        <w:rPr>
          <w:rFonts w:hAnsi="Times New Roman" w:ascii="Times New Roman"/>
        </w:rPr>
        <w:t>primjerka, a o žalbi odlučuje Visoki trgovački sud Republike Hrvatske.</w:t>
      </w:r>
    </w:p>
    <w:p w:rsidRDefault="006B6181" w:rsidP="0052773F" w:rsidR="006B6181" w:rsidRPr="007B2D36">
      <w:pPr>
        <w:spacing w:lineRule="atLeast" w:line="240" w:after="0"/>
        <w:jc w:val="both"/>
        <w:rPr>
          <w:rFonts w:hAnsi="Times New Roman" w:ascii="Times New Roman"/>
        </w:rPr>
      </w:pPr>
    </w:p>
    <w:p w:rsidRDefault="00875C2A" w:rsidP="00875C2A" w:rsidR="00875C2A" w:rsidRPr="007B2D36">
      <w:pPr>
        <w:spacing w:lineRule="atLeast" w:line="240" w:after="0"/>
        <w:rPr>
          <w:rFonts w:hAnsi="Times New Roman" w:ascii="Times New Roman"/>
        </w:rPr>
      </w:pPr>
      <w:r w:rsidRPr="007B2D36">
        <w:rPr>
          <w:rFonts w:hAnsi="Times New Roman" w:ascii="Times New Roman"/>
        </w:rPr>
        <w:t>Dostaviti:</w:t>
      </w:r>
    </w:p>
    <w:p w:rsidRDefault="00875C2A" w:rsidP="00875C2A" w:rsidR="00875C2A" w:rsidRPr="007B2D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7B2D36">
        <w:rPr>
          <w:rFonts w:hAnsi="Times New Roman" w:ascii="Times New Roman"/>
        </w:rPr>
        <w:t>stečajno</w:t>
      </w:r>
      <w:r w:rsidR="001C6E4A">
        <w:rPr>
          <w:rFonts w:hAnsi="Times New Roman" w:ascii="Times New Roman"/>
        </w:rPr>
        <w:t>j</w:t>
      </w:r>
      <w:r w:rsidRPr="007B2D36">
        <w:rPr>
          <w:rFonts w:hAnsi="Times New Roman" w:ascii="Times New Roman"/>
        </w:rPr>
        <w:t xml:space="preserve"> upravitelj</w:t>
      </w:r>
      <w:r w:rsidR="001C6E4A">
        <w:rPr>
          <w:rFonts w:hAnsi="Times New Roman" w:ascii="Times New Roman"/>
        </w:rPr>
        <w:t>ici</w:t>
      </w:r>
      <w:r w:rsidRPr="007B2D36">
        <w:rPr>
          <w:rFonts w:hAnsi="Times New Roman" w:ascii="Times New Roman"/>
        </w:rPr>
        <w:t>,</w:t>
      </w:r>
    </w:p>
    <w:p w:rsidRDefault="00DE0A15" w:rsidP="00875C2A" w:rsidR="00875C2A" w:rsidRPr="007B2D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7B2D36">
        <w:rPr>
          <w:rFonts w:hAnsi="Times New Roman" w:ascii="Times New Roman"/>
        </w:rPr>
        <w:t>e-</w:t>
      </w:r>
      <w:r w:rsidR="00875C2A" w:rsidRPr="007B2D36">
        <w:rPr>
          <w:rFonts w:hAnsi="Times New Roman" w:ascii="Times New Roman"/>
        </w:rPr>
        <w:t>oglasna ploča,</w:t>
      </w:r>
    </w:p>
    <w:p w:rsidRDefault="00875C2A" w:rsidP="00DA6DE3" w:rsidR="00935079" w:rsidRPr="007B2D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7B2D36">
        <w:rPr>
          <w:rFonts w:hAnsi="Times New Roman" w:ascii="Times New Roman"/>
        </w:rPr>
        <w:t>u spis.</w:t>
      </w:r>
    </w:p>
    <w:p w:rsidRDefault="00DA6DE3" w:rsidP="00DA6DE3" w:rsidR="00DA6DE3" w:rsidRPr="007B2D36">
      <w:pPr>
        <w:spacing w:lineRule="atLeast" w:line="240" w:after="0"/>
        <w:jc w:val="both"/>
        <w:rPr>
          <w:rFonts w:hAnsi="Times New Roman" w:ascii="Times New Roman"/>
        </w:rPr>
      </w:pPr>
    </w:p>
    <w:p w:rsidRDefault="0052773F" w:rsidP="0052773F" w:rsidR="0052773F" w:rsidRPr="007B2D36">
      <w:pPr>
        <w:spacing w:lineRule="atLeast" w:line="240" w:after="0"/>
        <w:jc w:val="both"/>
        <w:rPr>
          <w:rFonts w:hAnsi="Times New Roman" w:ascii="Times New Roman"/>
        </w:rPr>
      </w:pPr>
    </w:p>
    <w:p w:rsidRDefault="00E36CD0" w:rsidP="001B70E5" w:rsidR="00E36CD0" w:rsidRPr="007B2D36">
      <w:pPr>
        <w:spacing w:lineRule="atLeast" w:line="240" w:after="0"/>
        <w:jc w:val="both"/>
        <w:rPr>
          <w:rFonts w:hAnsi="Times New Roman" w:ascii="Times New Roman"/>
        </w:rPr>
      </w:pPr>
    </w:p>
    <w:p w:rsidRDefault="00E36CD0" w:rsidP="001B70E5" w:rsidR="00E36CD0" w:rsidRPr="007B2D36">
      <w:pPr>
        <w:spacing w:lineRule="atLeast" w:line="240" w:after="0"/>
        <w:jc w:val="both"/>
        <w:rPr>
          <w:rFonts w:hAnsi="Times New Roman" w:ascii="Times New Roman"/>
        </w:rPr>
      </w:pPr>
    </w:p>
    <w:p w:rsidRDefault="00903677" w:rsidP="00903677" w:rsidR="00903677" w:rsidRPr="007B2D36">
      <w:pPr>
        <w:spacing w:lineRule="atLeast" w:line="240" w:after="0"/>
        <w:rPr>
          <w:rFonts w:hAnsi="Times New Roman" w:ascii="Times New Roman"/>
        </w:rPr>
      </w:pPr>
    </w:p>
    <w:sectPr w:rsidSect="007B2D36" w:rsidR="00903677" w:rsidRPr="007B2D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1134" w:right="1417" w:top="9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87B" w:rsidR="00EB787B">
      <w:pPr>
        <w:spacing w:lineRule="auto" w:line="240" w:after="0"/>
      </w:pPr>
      <w:r>
        <w:separator/>
      </w:r>
    </w:p>
  </w:endnote>
  <w:endnote w:id="0" w:type="continuationSeparator">
    <w:p w:rsidRDefault="00EB787B" w:rsidR="00EB78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P="004452BC" w:rsidR="00EB787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87B" w:rsidR="00EB787B">
      <w:pPr>
        <w:spacing w:lineRule="auto" w:line="240" w:after="0"/>
      </w:pPr>
      <w:r>
        <w:separator/>
      </w:r>
    </w:p>
  </w:footnote>
  <w:footnote w:id="0" w:type="continuationSeparator">
    <w:p w:rsidRDefault="00EB787B" w:rsidR="00EB78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R="00EB7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2909E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2909E1">
      <w:rPr>
        <w:rStyle w:val="Brojstranice"/>
        <w:sz w:val="22"/>
        <w:szCs w:val="22"/>
      </w:rPr>
      <w:fldChar w:fldCharType="begin"/>
    </w:r>
    <w:r w:rsidRPr="002909E1">
      <w:rPr>
        <w:rStyle w:val="Brojstranice"/>
        <w:sz w:val="22"/>
        <w:szCs w:val="22"/>
      </w:rPr>
      <w:instrText xml:space="preserve">PAGE  </w:instrText>
    </w:r>
    <w:r w:rsidRPr="002909E1">
      <w:rPr>
        <w:rStyle w:val="Brojstranice"/>
        <w:sz w:val="22"/>
        <w:szCs w:val="22"/>
      </w:rPr>
      <w:fldChar w:fldCharType="separate"/>
    </w:r>
    <w:r w:rsidR="000E3BCD">
      <w:rPr>
        <w:rStyle w:val="Brojstranice"/>
        <w:noProof/>
        <w:sz w:val="22"/>
        <w:szCs w:val="22"/>
      </w:rPr>
      <w:t>2</w:t>
    </w:r>
    <w:r w:rsidRPr="002909E1">
      <w:rPr>
        <w:rStyle w:val="Brojstranice"/>
        <w:sz w:val="22"/>
        <w:szCs w:val="22"/>
      </w:rPr>
      <w:fldChar w:fldCharType="end"/>
    </w:r>
  </w:p>
  <w:p w:rsidRDefault="00EB787B" w:rsidP="005D0BC4" w:rsidR="00EB787B" w:rsidRPr="005D0BC4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</w:t>
    </w:r>
    <w:r w:rsidR="00D368C7" w:rsidRPr="002909E1">
      <w:rPr>
        <w:rFonts w:hAnsi="Times New Roman" w:ascii="Times New Roman"/>
      </w:rPr>
      <w:t>Poslovni broj</w:t>
    </w:r>
    <w:r w:rsidR="00D368C7">
      <w:rPr>
        <w:rFonts w:hAnsi="Times New Roman" w:ascii="Times New Roman"/>
      </w:rPr>
      <w:t>:</w:t>
    </w:r>
    <w:r w:rsidR="00D368C7" w:rsidRPr="002909E1">
      <w:rPr>
        <w:rFonts w:hAnsi="Times New Roman" w:ascii="Times New Roman"/>
      </w:rPr>
      <w:t xml:space="preserve"> 2 St-</w:t>
    </w:r>
    <w:r w:rsidR="007B2D36">
      <w:rPr>
        <w:rFonts w:hAnsi="Times New Roman" w:ascii="Times New Roman"/>
      </w:rPr>
      <w:t>373</w:t>
    </w:r>
    <w:r w:rsidR="00D368C7" w:rsidRPr="002909E1">
      <w:rPr>
        <w:rFonts w:hAnsi="Times New Roman" w:ascii="Times New Roman"/>
      </w:rPr>
      <w:t>/1</w:t>
    </w:r>
    <w:r w:rsidR="00D368C7">
      <w:rPr>
        <w:rFonts w:hAnsi="Times New Roman" w:ascii="Times New Roman"/>
      </w:rPr>
      <w:t>6</w:t>
    </w:r>
    <w:r w:rsidR="00D368C7" w:rsidRPr="002909E1">
      <w:rPr>
        <w:rFonts w:hAnsi="Times New Roman" w:ascii="Times New Roman"/>
      </w:rPr>
      <w:t>-</w:t>
    </w:r>
    <w:r w:rsidR="00D368C7">
      <w:rPr>
        <w:rFonts w:hAnsi="Times New Roman" w:ascii="Times New Roman"/>
      </w:rPr>
      <w:t>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9E1" w:rsidP="002909E1" w:rsidR="002909E1" w:rsidRPr="002909E1">
    <w:pPr>
      <w:spacing w:lineRule="atLeast" w:line="240" w:after="0"/>
      <w:jc w:val="right"/>
      <w:rPr>
        <w:rFonts w:hAnsi="Times New Roman" w:ascii="Times New Roman"/>
      </w:rPr>
    </w:pPr>
    <w:r w:rsidRPr="002909E1">
      <w:rPr>
        <w:rFonts w:hAnsi="Times New Roman" w:ascii="Times New Roman"/>
      </w:rPr>
      <w:t>Poslovni broj</w:t>
    </w:r>
    <w:r>
      <w:rPr>
        <w:rFonts w:hAnsi="Times New Roman" w:ascii="Times New Roman"/>
      </w:rPr>
      <w:t>:</w:t>
    </w:r>
    <w:r w:rsidRPr="002909E1">
      <w:rPr>
        <w:rFonts w:hAnsi="Times New Roman" w:ascii="Times New Roman"/>
      </w:rPr>
      <w:t xml:space="preserve"> 2 St-</w:t>
    </w:r>
    <w:r w:rsidR="007B2D36">
      <w:rPr>
        <w:rFonts w:hAnsi="Times New Roman" w:ascii="Times New Roman"/>
      </w:rPr>
      <w:t>373</w:t>
    </w:r>
    <w:r w:rsidRPr="002909E1">
      <w:rPr>
        <w:rFonts w:hAnsi="Times New Roman" w:ascii="Times New Roman"/>
      </w:rPr>
      <w:t>/1</w:t>
    </w:r>
    <w:r w:rsidR="00D368C7">
      <w:rPr>
        <w:rFonts w:hAnsi="Times New Roman" w:ascii="Times New Roman"/>
      </w:rPr>
      <w:t>6</w:t>
    </w:r>
    <w:r w:rsidRPr="002909E1">
      <w:rPr>
        <w:rFonts w:hAnsi="Times New Roman" w:ascii="Times New Roman"/>
      </w:rPr>
      <w:t>-</w:t>
    </w:r>
    <w:r w:rsidR="00D368C7">
      <w:rPr>
        <w:rFonts w:hAnsi="Times New Roman" w:ascii="Times New Roman"/>
      </w:rPr>
      <w:t>29</w:t>
    </w:r>
  </w:p>
  <w:p w:rsidRDefault="00EB787B" w:rsidP="00AB4650" w:rsidR="00EB787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0954FAC"/>
    <w:multiLevelType w:val="hybridMultilevel"/>
    <w:tmpl w:val="38B6F1D2"/>
    <w:lvl w:tplc="198A35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5B3DAE"/>
    <w:multiLevelType w:val="hybridMultilevel"/>
    <w:tmpl w:val="9670E836"/>
    <w:lvl w:tplc="96FA619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4"/>
  </w:num>
  <w:num w:numId="7">
    <w:abstractNumId w:val="15"/>
  </w:num>
  <w:num w:numId="8">
    <w:abstractNumId w:val="9"/>
  </w:num>
  <w:num w:numId="9">
    <w:abstractNumId w:val="4"/>
  </w:num>
  <w:num w:numId="10">
    <w:abstractNumId w:val="1"/>
  </w:num>
  <w:num w:numId="11">
    <w:abstractNumId w:val="13"/>
  </w:num>
  <w:num w:numId="12">
    <w:abstractNumId w:val="0"/>
  </w:num>
  <w:num w:numId="13">
    <w:abstractNumId w:val="3"/>
  </w:num>
  <w:num w:numId="14">
    <w:abstractNumId w:val="10"/>
  </w:num>
  <w:num w:numId="15">
    <w:abstractNumId w:val="12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7C9A"/>
    <w:rsid w:val="000E3BCD"/>
    <w:rsid w:val="000E41FC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C6E4A"/>
    <w:rsid w:val="001E22EE"/>
    <w:rsid w:val="00207D73"/>
    <w:rsid w:val="00242184"/>
    <w:rsid w:val="00245E89"/>
    <w:rsid w:val="00247422"/>
    <w:rsid w:val="00264B8F"/>
    <w:rsid w:val="002909E1"/>
    <w:rsid w:val="002C2297"/>
    <w:rsid w:val="002F45C8"/>
    <w:rsid w:val="00307414"/>
    <w:rsid w:val="0032094B"/>
    <w:rsid w:val="003512A9"/>
    <w:rsid w:val="003A4EBB"/>
    <w:rsid w:val="003B5BBB"/>
    <w:rsid w:val="003D44AF"/>
    <w:rsid w:val="003D725D"/>
    <w:rsid w:val="0040284E"/>
    <w:rsid w:val="004452BC"/>
    <w:rsid w:val="00481593"/>
    <w:rsid w:val="004B44A2"/>
    <w:rsid w:val="004D3C1B"/>
    <w:rsid w:val="0052773F"/>
    <w:rsid w:val="00560B2E"/>
    <w:rsid w:val="00562227"/>
    <w:rsid w:val="00572EB9"/>
    <w:rsid w:val="005D0BC4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6D6307"/>
    <w:rsid w:val="0070306D"/>
    <w:rsid w:val="007162A0"/>
    <w:rsid w:val="00720005"/>
    <w:rsid w:val="007260B9"/>
    <w:rsid w:val="007A3D96"/>
    <w:rsid w:val="007B1DE8"/>
    <w:rsid w:val="007B2D36"/>
    <w:rsid w:val="007D011D"/>
    <w:rsid w:val="007E3967"/>
    <w:rsid w:val="007F00EA"/>
    <w:rsid w:val="00861528"/>
    <w:rsid w:val="008621AE"/>
    <w:rsid w:val="00875C2A"/>
    <w:rsid w:val="008C353B"/>
    <w:rsid w:val="008C42FC"/>
    <w:rsid w:val="00903677"/>
    <w:rsid w:val="00935079"/>
    <w:rsid w:val="00937E72"/>
    <w:rsid w:val="009703E0"/>
    <w:rsid w:val="0098354F"/>
    <w:rsid w:val="009E34C6"/>
    <w:rsid w:val="009E3A82"/>
    <w:rsid w:val="00A02BD0"/>
    <w:rsid w:val="00A06DC9"/>
    <w:rsid w:val="00A9701A"/>
    <w:rsid w:val="00AB2910"/>
    <w:rsid w:val="00AB4650"/>
    <w:rsid w:val="00AC63F2"/>
    <w:rsid w:val="00B02E11"/>
    <w:rsid w:val="00B15D60"/>
    <w:rsid w:val="00B2047D"/>
    <w:rsid w:val="00B20F51"/>
    <w:rsid w:val="00B712B5"/>
    <w:rsid w:val="00B741FE"/>
    <w:rsid w:val="00BB2284"/>
    <w:rsid w:val="00BF1C02"/>
    <w:rsid w:val="00C50052"/>
    <w:rsid w:val="00C7102D"/>
    <w:rsid w:val="00C74C10"/>
    <w:rsid w:val="00C77B1B"/>
    <w:rsid w:val="00CB7A36"/>
    <w:rsid w:val="00CE2510"/>
    <w:rsid w:val="00CF1C71"/>
    <w:rsid w:val="00D057EA"/>
    <w:rsid w:val="00D368C7"/>
    <w:rsid w:val="00D37659"/>
    <w:rsid w:val="00D94B73"/>
    <w:rsid w:val="00DA4B3F"/>
    <w:rsid w:val="00DA6DE3"/>
    <w:rsid w:val="00DB052E"/>
    <w:rsid w:val="00DB1A14"/>
    <w:rsid w:val="00DE0A15"/>
    <w:rsid w:val="00E3197C"/>
    <w:rsid w:val="00E36CD0"/>
    <w:rsid w:val="00E63138"/>
    <w:rsid w:val="00E751B3"/>
    <w:rsid w:val="00E976B2"/>
    <w:rsid w:val="00EB787B"/>
    <w:rsid w:val="00F84E4B"/>
    <w:rsid w:val="00FE1C44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3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B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BC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B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B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3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B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BC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B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B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file:///\\TSZDDC01\TS%20backup\Sudnice\referada%20-%202\2\STE&#268;AJEVI\STE&#268;AJ%20PO%20NOVOM%20ZAKONU\PLOTER\ZAPISNICI\Documents\PLOTER\TABLICA%20PRIJAVLJENIH%20TRA&#381;BINA%20RADNIKA.xl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St-373/2016</izvorni_sadrzaj>
    <derivirana_varijabla naziv="DomainObject.Predmet.OznakaBroj_1">St-373/2016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RUDNICI BOKSITA društvo s ograničenom odgovornošću</izvorni_sadrzaj>
    <derivirana_varijabla naziv="DomainObject.Predmet.ProtustrankaFormated_1">  DALMATINSKI RUDNICI BOKSITA društvo s ograničenom odgovornošću</derivirana_varijabla>
  </DomainObject.Predmet.ProtustrankaFormated>
  <DomainObject.Predmet.ProtustrankaFormatedOIB>
    <izvorni_sadrzaj>  DALMATINSKI RUDNICI BOKSITA društvo s ograničenom odgovornošću, OIB 31782172312</izvorni_sadrzaj>
    <derivirana_varijabla naziv="DomainObject.Predmet.ProtustrankaFormatedOIB_1">  DALMATINSKI RUDNICI BOKSITA društvo s ograničenom odgovornošću, OIB 31782172312</derivirana_varijabla>
  </DomainObject.Predmet.ProtustrankaFormatedOIB>
  <DomainObject.Predmet.ProtustrankaFormatedWithAdress>
    <izvorni_sadrzaj> DALMATINSKI RUDNICI BOKSITA društvo s ograničenom odgovornošću, jadranska 1, 23450 Obrovac</izvorni_sadrzaj>
    <derivirana_varijabla naziv="DomainObject.Predmet.ProtustrankaFormatedWithAdress_1"> DALMATINSKI RUDNICI BOKSITA društvo s ograničenom odgovornošću, jadranska 1, 23450 Obrovac</derivirana_varijabla>
  </DomainObject.Predmet.ProtustrankaFormatedWithAdress>
  <DomainObject.Predmet.ProtustrankaFormatedWithAdressOIB>
    <izvorni_sadrzaj> DALMATINSKI RUDNICI BOKSITA društvo s ograničenom odgovornošću, OIB 31782172312, jadranska 1, 23450 Obrovac</izvorni_sadrzaj>
    <derivirana_varijabla naziv="DomainObject.Predmet.ProtustrankaFormatedWithAdressOIB_1"> DALMATINSKI RUDNICI BOKSITA društvo s ograničenom odgovornošću, OIB 31782172312, jadranska 1, 23450 Obrovac</derivirana_varijabla>
  </DomainObject.Predmet.ProtustrankaFormatedWithAdressOIB>
  <DomainObject.Predmet.ProtustrankaWithAdress>
    <izvorni_sadrzaj>DALMATINSKI RUDNICI BOKSITA društvo s ograničenom odgovornošću jadranska 1, 23450 Obrovac</izvorni_sadrzaj>
    <derivirana_varijabla naziv="DomainObject.Predmet.ProtustrankaWithAdress_1">DALMATINSKI RUDNICI BOKSITA društvo s ograničenom odgovornošću jadranska 1, 23450 Obrovac</derivirana_varijabla>
  </DomainObject.Predmet.ProtustrankaWithAdress>
  <DomainObject.Predmet.ProtustrankaWithAdressOIB>
    <izvorni_sadrzaj>DALMATINSKI RUDNICI BOKSITA društvo s ograničenom odgovornošću, OIB 31782172312, jadranska 1, 23450 Obrovac</izvorni_sadrzaj>
    <derivirana_varijabla naziv="DomainObject.Predmet.ProtustrankaWithAdressOIB_1">DALMATINSKI RUDNICI BOKSITA društvo s ograničenom odgovornošću, OIB 31782172312, jadranska 1, 23450 Obrovac</derivirana_varijabla>
  </DomainObject.Predmet.ProtustrankaWithAdressOIB>
  <DomainObject.Predmet.ProtustrankaNazivFormated>
    <izvorni_sadrzaj>DALMATINSKI RUDNICI BOKSITA društvo s ograničenom odgovornošću</izvorni_sadrzaj>
    <derivirana_varijabla naziv="DomainObject.Predmet.ProtustrankaNazivFormated_1">DALMATINSKI RUDNICI BOKSITA društvo s ograničenom odgovornošću</derivirana_varijabla>
  </DomainObject.Predmet.ProtustrankaNazivFormated>
  <DomainObject.Predmet.ProtustrankaNazivFormatedOIB>
    <izvorni_sadrzaj>DALMATINSKI RUDNICI BOKSITA društvo s ograničenom odgovornošću, OIB 31782172312</izvorni_sadrzaj>
    <derivirana_varijabla naziv="DomainObject.Predmet.ProtustrankaNazivFormatedOIB_1">DALMATINSKI RUDNICI BOKSITA društvo s ograničenom odgovornošću, OIB 31782172312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1908310.01</izvorni_sadrzaj>
    <derivirana_varijabla naziv="DomainObject.Predmet.TrenutnaVrijednost_1">1908310.01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DALMATINSKI RUDNICI BOKSITA društvo s ograničenom odgovornošću</item>
    </izvorni_sadrzaj>
    <derivirana_varijabla naziv="DomainObject.Predmet.ProtuStrankaListFormated_1">
      <item>DALMATINSKI RUDNICI BOKSITA društvo s ograničenom odgovornošću</item>
    </derivirana_varijabla>
  </DomainObject.Predmet.ProtuStrankaListFormated>
  <DomainObject.Predmet.ProtuStrankaListFormatedOIB>
    <izvorni_sadrzaj>
      <item>DALMATINSKI RUDNICI BOKSITA društvo s ograničenom odgovornošću, OIB 31782172312</item>
    </izvorni_sadrzaj>
    <derivirana_varijabla naziv="DomainObject.Predmet.ProtuStrankaListFormatedOIB_1">
      <item>DALMATINSKI RUDNICI BOKSITA društvo s ograničenom odgovornošću, OIB 31782172312</item>
    </derivirana_varijabla>
  </DomainObject.Predmet.ProtuStrankaListFormatedOIB>
  <DomainObject.Predmet.ProtuStrankaListFormatedWithAdress>
    <izvorni_sadrzaj>
      <item>DALMATINSKI RUDNICI BOKSITA društvo s ograničenom odgovornošću, jadranska 1, 23450 Obrovac</item>
    </izvorni_sadrzaj>
    <derivirana_varijabla naziv="DomainObject.Predmet.ProtuStrankaListFormatedWithAdress_1">
      <item>DALMATINSKI RUDNICI BOKSITA društvo s ograničenom odgovornošću, jadranska 1, 23450 Obrovac</item>
    </derivirana_varijabla>
  </DomainObject.Predmet.ProtuStrankaListFormatedWithAdress>
  <DomainObject.Predmet.ProtuStrankaListFormatedWithAdressOIB>
    <izvorni_sadrzaj>
      <item>DALMATINSKI RUDNICI BOKSITA društvo s ograničenom odgovornošću, OIB 31782172312, jadranska 1, 23450 Obrovac</item>
    </izvorni_sadrzaj>
    <derivirana_varijabla naziv="DomainObject.Predmet.ProtuStrankaListFormatedWithAdressOIB_1">
      <item>DALMATINSKI RUDNICI BOKSITA društvo s ograničenom odgovornošću, OIB 31782172312, jadranska 1, 23450 Obrovac</item>
    </derivirana_varijabla>
  </DomainObject.Predmet.ProtuStrankaListFormatedWithAdressOIB>
  <DomainObject.Predmet.ProtuStrankaListNazivFormated>
    <izvorni_sadrzaj>
      <item>DALMATINSKI RUDNICI BOKSITA društvo s ograničenom odgovornošću</item>
    </izvorni_sadrzaj>
    <derivirana_varijabla naziv="DomainObject.Predmet.ProtuStrankaListNazivFormated_1">
      <item>DALMATINSKI RUDNICI BOKSITA društvo s ograničenom odgovornošću</item>
    </derivirana_varijabla>
  </DomainObject.Predmet.ProtuStrankaListNazivFormated>
  <DomainObject.Predmet.ProtuStrankaListNazivFormatedOIB>
    <izvorni_sadrzaj>
      <item>DALMATINSKI RUDNICI BOKSITA društvo s ograničenom odgovornošću, OIB 31782172312</item>
    </izvorni_sadrzaj>
    <derivirana_varijabla naziv="DomainObject.Predmet.ProtuStrankaListNazivFormatedOIB_1">
      <item>DALMATINSKI RUDNICI BOKSITA društvo s ograničenom odgovornošću, OIB 31782172312</item>
    </derivirana_varijabla>
  </DomainObject.Predmet.ProtuStrankaListNazivFormatedOIB>
  <DomainObject.Predmet.OstaliListFormated>
    <izvorni_sadrzaj>
      <item>DUŠKO JURJEVIĆ</item>
    </izvorni_sadrzaj>
    <derivirana_varijabla naziv="DomainObject.Predmet.OstaliListFormated_1">
      <item>DUŠKO JURJEVIĆ</item>
    </derivirana_varijabla>
  </DomainObject.Predmet.OstaliListFormated>
  <DomainObject.Predmet.OstaliListFormatedOIB>
    <izvorni_sadrzaj>
      <item>DUŠKO JURJEVIĆ</item>
    </izvorni_sadrzaj>
    <derivirana_varijabla naziv="DomainObject.Predmet.OstaliListFormatedOIB_1">
      <item>DUŠKO JURJEVIĆ</item>
    </derivirana_varijabla>
  </DomainObject.Predmet.OstaliListFormatedOIB>
  <DomainObject.Predmet.OstaliListFormatedWithAdress>
    <izvorni_sadrzaj>
      <item>DUŠKO JURJEVIĆ, Kruševo, 23450 Kruševo</item>
    </izvorni_sadrzaj>
    <derivirana_varijabla naziv="DomainObject.Predmet.OstaliListFormatedWithAdress_1">
      <item>DUŠKO JURJEVIĆ, Kruševo, 23450 Kruševo</item>
    </derivirana_varijabla>
  </DomainObject.Predmet.OstaliListFormatedWithAdress>
  <DomainObject.Predmet.OstaliListFormatedWithAdressOIB>
    <izvorni_sadrzaj>
      <item>DUŠKO JURJEVIĆ, Kruševo, 23450 Kruševo</item>
    </izvorni_sadrzaj>
    <derivirana_varijabla naziv="DomainObject.Predmet.OstaliListFormatedWithAdressOIB_1">
      <item>DUŠKO JURJEVIĆ, Kruševo, 23450 Kruševo</item>
    </derivirana_varijabla>
  </DomainObject.Predmet.OstaliListFormatedWithAdressOIB>
  <DomainObject.Predmet.OstaliListNazivFormated>
    <izvorni_sadrzaj>
      <item>DUŠKO JURJEVIĆ</item>
    </izvorni_sadrzaj>
    <derivirana_varijabla naziv="DomainObject.Predmet.OstaliListNazivFormated_1">
      <item>DUŠKO JURJEVIĆ</item>
    </derivirana_varijabla>
  </DomainObject.Predmet.OstaliListNazivFormated>
  <DomainObject.Predmet.OstaliListNazivFormatedOIB>
    <izvorni_sadrzaj>
      <item>DUŠKO JURJEVIĆ</item>
    </izvorni_sadrzaj>
    <derivirana_varijabla naziv="DomainObject.Predmet.OstaliListNazivFormatedOIB_1">
      <item>DUŠKO JURJEVIĆ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DALMATINSKI RUDNICI BOKSITA društvo s ograničenom odgovornošću</izvorni_sadrzaj>
    <derivirana_varijabla naziv="DomainObject.Predmet.ProtustrankaIDrugi_1">DALMATINSKI RUDNICI BOKSITA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DALMATINSKI RUDNICI BOKSITA društvo s ograničenom odgovornošću, OIB 31782172312, jadranska 1, 23450 Obrovac</izvorni_sadrzaj>
    <derivirana_varijabla naziv="DomainObject.Predmet.ProtustrankaIDrugiAdressOIB_1">DALMATINSKI RUDNICI BOKSITA društvo s ograničenom odgovornošću, OIB 31782172312, jadranska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DALMATINSKI RUDNICI BOKSITA društvo s ograničenom odgovornošću</item>
      <item>DUŠKO JURJEVIĆ</item>
    </izvorni_sadrzaj>
    <derivirana_varijabla naziv="DomainObject.Predmet.SudioniciListNaziv_1">
      <item>FINA</item>
      <item>DALMATINSKI RUDNICI BOKSITA društvo s ograničenom odgovornošću</item>
      <item>DUŠKO JURJEVIĆ</item>
    </derivirana_varijabla>
  </DomainObject.Predmet.SudioniciListNaziv>
  <DomainObject.Predmet.SudioniciListAdressOIB>
    <izvorni_sadrzaj>
      <item>FINA, OIB 85821130368</item>
      <item>DALMATINSKI RUDNICI BOKSITA društvo s ograničenom odgovornošću, OIB 31782172312, jadranska 1,23450 Obrovac</item>
      <item>DUŠKO JURJEVIĆ, Kruševo,23450 Kruševo</item>
    </izvorni_sadrzaj>
    <derivirana_varijabla naziv="DomainObject.Predmet.SudioniciListAdressOIB_1">
      <item>FINA, OIB 85821130368</item>
      <item>DALMATINSKI RUDNICI BOKSITA društvo s ograničenom odgovornošću, OIB 31782172312, jadranska 1,23450 Obrovac</item>
      <item>DUŠKO JURJEVIĆ, Kruševo,23450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31782172312</item>
      <item>, OIB null</item>
    </izvorni_sadrzaj>
    <derivirana_varijabla naziv="DomainObject.Predmet.SudioniciListNazivOIB_1">
      <item>, OIB 85821130368</item>
      <item>, OIB 31782172312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3FFD00-4C20-43A2-8A42-CD4335A9DC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2710</properties:Characters>
  <properties:Lines>152</properties:Lines>
  <properties:Paragraphs>77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2016-09-30T08:35:00Z</dcterms:created>
  <dc:creator>wsadmin</dc:creator>
  <cp:lastModifiedBy>Merlina Klišmanić</cp:lastModifiedBy>
  <cp:lastPrinted>2016-09-30T08:39:00Z</cp:lastPrinted>
  <dcterms:modified xmlns:xsi="http://www.w3.org/2001/XMLSchema-instance" xsi:type="dcterms:W3CDTF">2016-09-30T10:51:00Z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