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ca97" w14:paraId="6bcca97" w:rsidRDefault="0089517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95175" w:rsidP="00895175" w:rsidR="00895175">
      <w:pPr>
        <w:pStyle w:val="Bezproreda"/>
      </w:pPr>
    </w:p>
    <w:p w:rsidRDefault="00895175" w:rsidP="00895175" w:rsidR="00895175">
      <w:pPr>
        <w:pStyle w:val="Bezproreda"/>
      </w:pPr>
    </w:p>
    <w:p w:rsidRDefault="00895175" w:rsidP="00895175" w:rsidR="00AE649C">
      <w:pPr>
        <w:pStyle w:val="Bezproreda"/>
      </w:pPr>
      <w:r>
        <w:t xml:space="preserve">    Republika Hrvatska</w:t>
      </w:r>
    </w:p>
    <w:p w:rsidRDefault="00895175" w:rsidP="00895175" w:rsidR="00895175">
      <w:pPr>
        <w:pStyle w:val="Bezproreda"/>
      </w:pPr>
      <w:r>
        <w:t>Trgovački sud u Bjelovaru</w:t>
      </w:r>
      <w:r>
        <w:br/>
        <w:t>Bjelovar, Dr. I. Lebovića 42.</w:t>
      </w:r>
    </w:p>
    <w:p w:rsidRDefault="00895175" w:rsidP="00895175" w:rsidR="00895175">
      <w:pPr>
        <w:pStyle w:val="Bezproreda"/>
      </w:pPr>
    </w:p>
    <w:p w:rsidRDefault="00895175" w:rsidP="00895175" w:rsidR="00895175">
      <w:pPr>
        <w:pStyle w:val="Bezproreda"/>
        <w:ind w:firstLine="708" w:left="3540"/>
        <w:jc w:val="center"/>
      </w:pPr>
      <w:r>
        <w:t>Poslovni broj: 1 St-796/2017-15</w:t>
      </w:r>
    </w:p>
    <w:p w:rsidRDefault="00895175" w:rsidP="00895175" w:rsidR="00895175">
      <w:pPr>
        <w:pStyle w:val="Bezproreda"/>
        <w:jc w:val="center"/>
      </w:pPr>
    </w:p>
    <w:p w:rsidRDefault="00895175" w:rsidP="00895175" w:rsidR="00895175">
      <w:pPr>
        <w:pStyle w:val="Bezproreda"/>
      </w:pPr>
    </w:p>
    <w:p w:rsidRDefault="00895175" w:rsidP="00895175" w:rsidR="00895175">
      <w:pPr>
        <w:pStyle w:val="Bezproreda"/>
        <w:jc w:val="center"/>
      </w:pPr>
      <w:r>
        <w:t>R E P U B L I K A  H R V A T S K A</w:t>
      </w:r>
    </w:p>
    <w:p w:rsidRDefault="00895175" w:rsidP="00895175" w:rsidR="00895175">
      <w:pPr>
        <w:pStyle w:val="Bezproreda"/>
        <w:jc w:val="center"/>
      </w:pPr>
    </w:p>
    <w:p w:rsidRDefault="00895175" w:rsidP="00895175" w:rsidR="00895175">
      <w:pPr>
        <w:pStyle w:val="Bezproreda"/>
        <w:jc w:val="center"/>
      </w:pPr>
      <w:r>
        <w:t>R J E Š E N J E</w:t>
      </w:r>
    </w:p>
    <w:p w:rsidRDefault="00895175" w:rsidP="00895175" w:rsidR="00895175">
      <w:pPr>
        <w:pStyle w:val="Bezproreda"/>
        <w:jc w:val="center"/>
      </w:pP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TRAKTORSKI DIJELOVI  d.o.o. za trgovinu i usluge Bjelovar, Franjevačka 12/A, OIB: 26569291682,  23. ožujka 2018. </w:t>
      </w:r>
    </w:p>
    <w:p w:rsidRDefault="00895175" w:rsidP="00895175" w:rsidR="00895175">
      <w:pPr>
        <w:pStyle w:val="Bezproreda"/>
        <w:jc w:val="both"/>
        <w:rPr>
          <w:noProof/>
        </w:rPr>
      </w:pPr>
    </w:p>
    <w:p w:rsidRDefault="00895175" w:rsidP="00895175" w:rsidR="0089517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TRAKTORSKI DIJELOVI  d.o.o. za trgovinu i usluge Bjelovar, Franjevačka 12/A, OIB: 26569291682, 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50-796-17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HR05 540-796-17.</w:t>
      </w:r>
    </w:p>
    <w:p w:rsidRDefault="00895175" w:rsidP="00895175" w:rsidR="00895175">
      <w:pPr>
        <w:pStyle w:val="Bezproreda"/>
        <w:jc w:val="both"/>
        <w:rPr>
          <w:lang w:val="en-GB"/>
        </w:rPr>
      </w:pPr>
    </w:p>
    <w:p w:rsidRDefault="00895175" w:rsidP="00895175" w:rsidR="00895175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jc w:val="center"/>
      </w:pPr>
      <w:r>
        <w:t>Obrazloženje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t xml:space="preserve">Dana 25.  srpnja  2017. godine FINA RC ZAGREB, Podružnica Bjelovar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t xml:space="preserve">Sud je rješenjem od 17. listopada 2017. pokrenuo postupak radi utvrđivanja uvjeta za otvaranje stečajnog postupka nad dužnikom </w:t>
      </w:r>
      <w:r>
        <w:rPr>
          <w:noProof/>
        </w:rPr>
        <w:t>TRAKTORSKI DIJELOVI  d.o.o. za trgovinu i usluge Bjelovar, Franjevačka 12/A, OIB: 26569291682.</w:t>
      </w:r>
      <w:r>
        <w:t xml:space="preserve"> Istim rješenjem sazvano je ročište radi izjašnjenja o prijedlogu i raspravi o uvjetima za otvaranje stečajnog postupka.</w:t>
      </w:r>
    </w:p>
    <w:p w:rsidRDefault="00895175" w:rsidP="00895175" w:rsidR="00895175">
      <w:pPr>
        <w:pStyle w:val="Bezproreda"/>
        <w:jc w:val="both"/>
      </w:pPr>
      <w:r>
        <w:t xml:space="preserve"> </w:t>
      </w:r>
    </w:p>
    <w:p w:rsidRDefault="00895175" w:rsidP="00895175" w:rsidR="00895175">
      <w:pPr>
        <w:pStyle w:val="Bezproreda"/>
        <w:ind w:firstLine="708"/>
        <w:jc w:val="both"/>
      </w:pPr>
      <w:r>
        <w:t>Na ročištu održanom dana 23. ožujka 2018. godine sud zaključuje da dužnik ne raspolaže imovinom koja bi bila dovoljna za namirenje troškova prethodnog i stečajnog postupka.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t>U Bjelovaru 23. ožujka 2018.</w:t>
      </w: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 w:left="708"/>
        <w:jc w:val="center"/>
      </w:pPr>
      <w:r>
        <w:t>S u d a c</w:t>
      </w:r>
    </w:p>
    <w:p w:rsidRDefault="00895175" w:rsidP="00895175" w:rsidR="00895175">
      <w:pPr>
        <w:pStyle w:val="Bezproreda"/>
        <w:jc w:val="center"/>
      </w:pPr>
    </w:p>
    <w:p w:rsidRDefault="00895175" w:rsidP="00895175" w:rsidR="00895175">
      <w:pPr>
        <w:pStyle w:val="Bezproreda"/>
        <w:ind w:firstLine="708" w:left="708"/>
        <w:jc w:val="center"/>
      </w:pPr>
      <w:r>
        <w:t>Branka Pleskalt v.r.</w:t>
      </w:r>
    </w:p>
    <w:p w:rsidRDefault="00895175" w:rsidP="00895175" w:rsidR="00895175">
      <w:pPr>
        <w:pStyle w:val="Bezproreda"/>
        <w:ind w:firstLine="708" w:left="708"/>
        <w:jc w:val="center"/>
      </w:pPr>
    </w:p>
    <w:p w:rsidRDefault="00895175" w:rsidP="00895175" w:rsidR="00895175">
      <w:pPr>
        <w:pStyle w:val="Bezproreda"/>
        <w:ind w:firstLine="708" w:left="708"/>
        <w:jc w:val="center"/>
      </w:pPr>
      <w:r>
        <w:t>Za točnost otpravka-ovlašteni službenik</w:t>
      </w:r>
    </w:p>
    <w:p w:rsidRDefault="00895175" w:rsidP="00895175" w:rsidR="00895175">
      <w:pPr>
        <w:pStyle w:val="Bezproreda"/>
        <w:ind w:firstLine="708" w:left="708"/>
        <w:jc w:val="center"/>
      </w:pPr>
      <w:r>
        <w:t>Vesna Dragišić</w:t>
      </w:r>
    </w:p>
    <w:p w:rsidRDefault="00895175" w:rsidP="00895175" w:rsidR="00895175">
      <w:pPr>
        <w:pStyle w:val="Bezproreda"/>
        <w:ind w:firstLine="708" w:left="708"/>
        <w:jc w:val="center"/>
      </w:pPr>
    </w:p>
    <w:p w:rsidRDefault="00895175" w:rsidP="00895175" w:rsidR="00895175">
      <w:pPr>
        <w:pStyle w:val="Bezproreda"/>
        <w:jc w:val="both"/>
      </w:pPr>
    </w:p>
    <w:p w:rsidRDefault="00895175" w:rsidP="00895175" w:rsidR="00895175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95175" w:rsidP="00895175" w:rsidR="00895175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89517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17635639"/>
      <w:docPartObj>
        <w:docPartGallery w:val="Page Numbers (Top of Page)"/>
        <w:docPartUnique/>
      </w:docPartObj>
    </w:sdtPr>
    <w:sdtEndPr/>
    <w:sdtContent>
      <w:p w:rsidRDefault="00895175" w:rsidR="0089517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2350">
          <w:t>2</w:t>
        </w:r>
        <w:r>
          <w:fldChar w:fldCharType="end"/>
        </w:r>
      </w:p>
    </w:sdtContent>
  </w:sdt>
  <w:p w:rsidRDefault="00895175" w:rsidR="008333A9">
    <w:pPr>
      <w:pStyle w:val="Zaglavlje"/>
    </w:pPr>
    <w:r>
      <w:t>Poslovni broj: 1 St-796/2017-15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350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175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303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St-796/2017-15</izvorni_sadrzaj>
    <derivirana_varijabla naziv="DomainObject.Oznaka_1">St-796/2017-15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St-796/2017</izvorni_sadrzaj>
    <derivirana_varijabla naziv="DomainObject.Predmet.OznakaBroj_1">St-796/2017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TRAKTORSKI DIJELOVI društvo s ograničenom odgovornošću za trgovinu i usluge</izvorni_sadrzaj>
    <derivirana_varijabla naziv="DomainObject.Predmet.ProtustrankaFormated_1">  TRAKTORSKI DIJELOVI društvo s ograničenom odgovornošću za trgovinu i usluge</derivirana_varijabla>
  </DomainObject.Predmet.ProtustrankaFormated>
  <DomainObject.Predmet.ProtustrankaFormatedOIB>
    <izvorni_sadrzaj>  TRAKTORSKI DIJELOVI društvo s ograničenom odgovornošću za trgovinu i usluge, OIB 26569291682</izvorni_sadrzaj>
    <derivirana_varijabla naziv="DomainObject.Predmet.ProtustrankaFormatedOIB_1">  TRAKTORSKI DIJELOVI društvo s ograničenom odgovornošću za trgovinu i usluge, OIB 26569291682</derivirana_varijabla>
  </DomainObject.Predmet.ProtustrankaFormatedOIB>
  <DomainObject.Predmet.ProtustrankaFormatedWithAdress>
    <izvorni_sadrzaj> TRAKTORSKI DIJELOVI društvo s ograničenom odgovornošću za trgovinu i usluge, Franjevačka 12/A, 43000 Bjelovar</izvorni_sadrzaj>
    <derivirana_varijabla naziv="DomainObject.Predmet.ProtustrankaFormatedWithAdress_1"> TRAKTORSKI DIJELOVI društvo s ograničenom odgovornošću za trgovinu i usluge, Franjevačka 12/A, 43000 Bjelovar</derivirana_varijabla>
  </DomainObject.Predmet.ProtustrankaFormatedWithAdress>
  <DomainObject.Predmet.ProtustrankaFormatedWithAdressOIB>
    <izvorni_sadrzaj> TRAKTORSKI DIJELOVI društvo s ograničenom odgovornošću za trgovinu i usluge, OIB 26569291682, Franjevačka 12/A, 43000 Bjelovar</izvorni_sadrzaj>
    <derivirana_varijabla naziv="DomainObject.Predmet.ProtustrankaFormatedWithAdressOIB_1"> TRAKTORSKI DIJELOVI društvo s ograničenom odgovornošću za trgovinu i usluge, OIB 26569291682, Franjevačka 12/A, 43000 Bjelovar</derivirana_varijabla>
  </DomainObject.Predmet.ProtustrankaFormatedWithAdressOIB>
  <DomainObject.Predmet.ProtustrankaWithAdress>
    <izvorni_sadrzaj>TRAKTORSKI DIJELOVI društvo s ograničenom odgovornošću za trgovinu i usluge Franjevačka 12/A, 43000 Bjelovar</izvorni_sadrzaj>
    <derivirana_varijabla naziv="DomainObject.Predmet.ProtustrankaWithAdress_1">TRAKTORSKI DIJELOVI društvo s ograničenom odgovornošću za trgovinu i usluge Franjevačka 12/A, 43000 Bjelovar</derivirana_varijabla>
  </DomainObject.Predmet.ProtustrankaWithAdress>
  <DomainObject.Predmet.ProtustrankaWithAdressOIB>
    <izvorni_sadrzaj>TRAKTORSKI DIJELOVI društvo s ograničenom odgovornošću za trgovinu i usluge, OIB 26569291682, Franjevačka 12/A, 43000 Bjelovar</izvorni_sadrzaj>
    <derivirana_varijabla naziv="DomainObject.Predmet.ProtustrankaWithAdressOIB_1">TRAKTORSKI DIJELOVI društvo s ograničenom odgovornošću za trgovinu i usluge, OIB 26569291682, Franjevačka 12/A, 43000 Bjelovar</derivirana_varijabla>
  </DomainObject.Predmet.ProtustrankaWithAdressOIB>
  <DomainObject.Predmet.ProtustrankaNazivFormated>
    <izvorni_sadrzaj>TRAKTORSKI DIJELOVI društvo s ograničenom odgovornošću za trgovinu i usluge</izvorni_sadrzaj>
    <derivirana_varijabla naziv="DomainObject.Predmet.ProtustrankaNazivFormated_1">TRAKTORSKI DIJELOVI društvo s ograničenom odgovornošću za trgovinu i usluge</derivirana_varijabla>
  </DomainObject.Predmet.ProtustrankaNazivFormated>
  <DomainObject.Predmet.ProtustrankaNazivFormatedOIB>
    <izvorni_sadrzaj>TRAKTORSKI DIJELOVI društvo s ograničenom odgovornošću za trgovinu i usluge, OIB 26569291682</izvorni_sadrzaj>
    <derivirana_varijabla naziv="DomainObject.Predmet.ProtustrankaNazivFormatedOIB_1">TRAKTORSKI DIJELOVI društvo s ograničenom odgovornošću za trgovinu i usluge, OIB 26569291682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Bjelovar</izvorni_sadrzaj>
    <derivirana_varijabla naziv="DomainObject.Predmet.StrankaFormated_1">  REPUBLIKA HRVATSKA, Ministarstvo financija, Porezna uprava, Područni ured Bjelovar</derivirana_varijabla>
  </DomainObject.Predmet.StrankaFormated>
  <DomainObject.Predmet.StrankaFormatedOIB>
    <izvorni_sadrzaj>  REPUBLIKA HRVATSKA, Ministarstvo financija, Porezna uprava, Područni ured Bjelovar, OIB 52634238587</izvorni_sadrzaj>
    <derivirana_varijabla naziv="DomainObject.Predmet.StrankaFormatedOIB_1">  REPUBLIKA HRVATSKA, Ministarstvo financija, Porezna uprava, Područni ured Bjelovar, OIB 52634238587</derivirana_varijabla>
  </DomainObject.Predmet.StrankaFormatedOIB>
  <DomainObject.Predmet.StrankaFormatedWithAdress>
    <izvorni_sadrzaj> REPUBLIKA HRVATSKA, Ministarstvo financija, Porezna uprava, Područni ured Bjelovar</izvorni_sadrzaj>
    <derivirana_varijabla naziv="DomainObject.Predmet.StrankaFormatedWithAdress_1"> REPUBLIKA HRVATSKA, Ministarstvo financija, Porezna uprava, Područni ured Bjelovar</derivirana_varijabla>
  </DomainObject.Predmet.StrankaFormatedWithAdress>
  <DomainObject.Predmet.StrankaFormatedWithAdressOIB>
    <izvorni_sadrzaj> REPUBLIKA HRVATSKA, Ministarstvo financija, Porezna uprava, Područni ured Bjelovar, OIB 52634238587</izvorni_sadrzaj>
    <derivirana_varijabla naziv="DomainObject.Predmet.StrankaFormatedWithAdressOIB_1"> REPUBLIKA HRVATSKA, Ministarstvo financija, Porezna uprava, Područni ured Bjelovar, OIB 52634238587</derivirana_varijabla>
  </DomainObject.Predmet.StrankaFormatedWithAdressOIB>
  <DomainObject.Predmet.StrankaWithAdress>
    <izvorni_sadrzaj>REPUBLIKA HRVATSKA, Ministarstvo financija, Porezna uprava, Područni ured Bjelovar </izvorni_sadrzaj>
    <derivirana_varijabla naziv="DomainObject.Predmet.StrankaWithAdress_1">REPUBLIKA HRVATSKA, Ministarstvo financija, Porezna uprava, Područni ured Bjelovar </derivirana_varijabla>
  </DomainObject.Predmet.StrankaWithAdress>
  <DomainObject.Predmet.StrankaWithAdressOIB>
    <izvorni_sadrzaj>REPUBLIKA HRVATSKA, Ministarstvo financija, Porezna uprava, Područni ured Bjelovar, OIB 52634238587</izvorni_sadrzaj>
    <derivirana_varijabla naziv="DomainObject.Predmet.StrankaWithAdressOIB_1">REPUBLIKA HRVATSKA, Ministarstvo financija, Porezna uprava, Područni ured Bjelovar, OIB 52634238587</derivirana_varijabla>
  </DomainObject.Predmet.StrankaWithAdressOIB>
  <DomainObject.Predmet.StrankaNazivFormated>
    <izvorni_sadrzaj>REPUBLIKA HRVATSKA, Ministarstvo financija, Porezna uprava, Područni ured Bjelovar</izvorni_sadrzaj>
    <derivirana_varijabla naziv="DomainObject.Predmet.StrankaNazivFormated_1">REPUBLIKA HRVATSKA, Ministarstvo financija, Porezna uprava, Područni ured Bjelovar</derivirana_varijabla>
  </DomainObject.Predmet.StrankaNazivFormated>
  <DomainObject.Predmet.StrankaNazivFormatedOIB>
    <izvorni_sadrzaj>REPUBLIKA HRVATSKA, Ministarstvo financija, Porezna uprava, Područni ured Bjelovar, OIB 52634238587</izvorni_sadrzaj>
    <derivirana_varijabla naziv="DomainObject.Predmet.StrankaNazivFormatedOIB_1">REPUBLIKA HRVATSKA, Ministarstvo financija, Porezna uprava, Područni ured Bjelovar,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Bjelovar</item>
    </izvorni_sadrzaj>
    <derivirana_varijabla naziv="DomainObject.Predmet.StrankaListFormated_1">
      <item>REPUBLIKA HRVATSKA, Ministarstvo financija, Porezna uprava, Područni ured Bjelovar</item>
    </derivirana_varijabla>
  </DomainObject.Predmet.StrankaListFormated>
  <DomainObject.Predmet.StrankaListFormatedOIB>
    <izvorni_sadrzaj>
      <item>REPUBLIKA HRVATSKA, Ministarstvo financija, Porezna uprava, Područni ured Bjelovar, OIB 52634238587</item>
    </izvorni_sadrzaj>
    <derivirana_varijabla naziv="DomainObject.Predmet.StrankaListFormatedOIB_1">
      <item>REPUBLIKA HRVATSKA, Ministarstvo financija, Porezna uprava, Područni ured Bjelovar, OIB 52634238587</item>
    </derivirana_varijabla>
  </DomainObject.Predmet.StrankaListFormatedOIB>
  <DomainObject.Predmet.StrankaListFormatedWithAdress>
    <izvorni_sadrzaj>
      <item>REPUBLIKA HRVATSKA, Ministarstvo financija, Porezna uprava, Područni ured Bjelovar</item>
    </izvorni_sadrzaj>
    <derivirana_varijabla naziv="DomainObject.Predmet.StrankaListFormatedWithAdress_1">
      <item>REPUBLIKA HRVATSKA, Ministarstvo financija, Porezna uprava, Područni ured Bjelovar</item>
    </derivirana_varijabla>
  </DomainObject.Predmet.StrankaListFormatedWithAdress>
  <DomainObject.Predmet.StrankaListFormatedWithAdressOIB>
    <izvorni_sadrzaj>
      <item>REPUBLIKA HRVATSKA, Ministarstvo financija, Porezna uprava, Područni ured Bjelovar, OIB 52634238587</item>
    </izvorni_sadrzaj>
    <derivirana_varijabla naziv="DomainObject.Predmet.StrankaListFormatedWithAdressOIB_1">
      <item>REPUBLIKA HRVATSKA, Ministarstvo financija, Porezna uprava, Područni ured Bjelovar, OIB 52634238587</item>
    </derivirana_varijabla>
  </DomainObject.Predmet.StrankaListFormatedWithAdressOIB>
  <DomainObject.Predmet.StrankaListNazivFormated>
    <izvorni_sadrzaj>
      <item>REPUBLIKA HRVATSKA, Ministarstvo financija, Porezna uprava, Područni ured Bjelovar</item>
    </izvorni_sadrzaj>
    <derivirana_varijabla naziv="DomainObject.Predmet.StrankaListNazivFormated_1">
      <item>REPUBLIKA HRVATSKA, Ministarstvo financija, Porezna uprava, Područni ured Bjelovar</item>
    </derivirana_varijabla>
  </DomainObject.Predmet.StrankaListNazivFormated>
  <DomainObject.Predmet.StrankaListNazivFormatedOIB>
    <izvorni_sadrzaj>
      <item>REPUBLIKA HRVATSKA, Ministarstvo financija, Porezna uprava, Područni ured Bjelovar, OIB 52634238587</item>
    </izvorni_sadrzaj>
    <derivirana_varijabla naziv="DomainObject.Predmet.StrankaListNazivFormatedOIB_1">
      <item>REPUBLIKA HRVATSKA, Ministarstvo financija, Porezna uprava, Područni ured Bjelovar, OIB 52634238587</item>
    </derivirana_varijabla>
  </DomainObject.Predmet.StrankaListNazivFormatedOIB>
  <DomainObject.Predmet.ProtuStrankaListFormated>
    <izvorni_sadrzaj>
      <item>TRAKTORSKI DIJELOVI društvo s ograničenom odgovornošću za trgovinu i usluge</item>
    </izvorni_sadrzaj>
    <derivirana_varijabla naziv="DomainObject.Predmet.ProtuStrankaListFormated_1">
      <item>TRAKTORSKI DIJELOVI društvo s ograničenom odgovornošću za trgovinu i usluge</item>
    </derivirana_varijabla>
  </DomainObject.Predmet.ProtuStrankaListFormated>
  <DomainObject.Predmet.ProtuStrankaListFormatedOIB>
    <izvorni_sadrzaj>
      <item>TRAKTORSKI DIJELOVI društvo s ograničenom odgovornošću za trgovinu i usluge, OIB 26569291682</item>
    </izvorni_sadrzaj>
    <derivirana_varijabla naziv="DomainObject.Predmet.ProtuStrankaListFormatedOIB_1">
      <item>TRAKTORSKI DIJELOVI društvo s ograničenom odgovornošću za trgovinu i usluge, OIB 26569291682</item>
    </derivirana_varijabla>
  </DomainObject.Predmet.ProtuStrankaListFormatedOIB>
  <DomainObject.Predmet.ProtuStrankaListFormatedWithAdress>
    <izvorni_sadrzaj>
      <item>TRAKTORSKI DIJELOVI društvo s ograničenom odgovornošću za trgovinu i usluge, Franjevačka 12/A, 43000 Bjelovar</item>
    </izvorni_sadrzaj>
    <derivirana_varijabla naziv="DomainObject.Predmet.ProtuStrankaListFormatedWithAdress_1">
      <item>TRAKTORSKI DIJELOVI društvo s ograničenom odgovornošću za trgovinu i usluge, Franjevačka 12/A, 43000 Bjelovar</item>
    </derivirana_varijabla>
  </DomainObject.Predmet.ProtuStrankaListFormatedWithAdress>
  <DomainObject.Predmet.ProtuStrankaListFormatedWithAdressOIB>
    <izvorni_sadrzaj>
      <item>TRAKTORSKI DIJELOVI društvo s ograničenom odgovornošću za trgovinu i usluge, OIB 26569291682, Franjevačka 12/A, 43000 Bjelovar</item>
    </izvorni_sadrzaj>
    <derivirana_varijabla naziv="DomainObject.Predmet.ProtuStrankaListFormatedWithAdressOIB_1">
      <item>TRAKTORSKI DIJELOVI društvo s ograničenom odgovornošću za trgovinu i usluge, OIB 26569291682, Franjevačka 12/A, 43000 Bjelovar</item>
    </derivirana_varijabla>
  </DomainObject.Predmet.ProtuStrankaListFormatedWithAdressOIB>
  <DomainObject.Predmet.ProtuStrankaListNazivFormated>
    <izvorni_sadrzaj>
      <item>TRAKTORSKI DIJELOVI društvo s ograničenom odgovornošću za trgovinu i usluge</item>
    </izvorni_sadrzaj>
    <derivirana_varijabla naziv="DomainObject.Predmet.ProtuStrankaListNazivFormated_1">
      <item>TRAKTORSKI DIJELOVI društvo s ograničenom odgovornošću za trgovinu i usluge</item>
    </derivirana_varijabla>
  </DomainObject.Predmet.ProtuStrankaListNazivFormated>
  <DomainObject.Predmet.ProtuStrankaListNazivFormatedOIB>
    <izvorni_sadrzaj>
      <item>TRAKTORSKI DIJELOVI društvo s ograničenom odgovornošću za trgovinu i usluge, OIB 26569291682</item>
    </izvorni_sadrzaj>
    <derivirana_varijabla naziv="DomainObject.Predmet.ProtuStrankaListNazivFormatedOIB_1">
      <item>TRAKTORSKI DIJELOVI društvo s ograničenom odgovornošću za trgovinu i usluge, OIB 26569291682</item>
    </derivirana_varijabla>
  </DomainObject.Predmet.ProtuStrankaListNazivFormatedOIB>
  <DomainObject.Predmet.OstaliListFormated>
    <izvorni_sadrzaj>
      <item>DAVOR SARAJA</item>
      <item>Županijsko državno odvjetništvo u Bjelovaru</item>
    </izvorni_sadrzaj>
    <derivirana_varijabla naziv="DomainObject.Predmet.OstaliListFormated_1">
      <item>DAVOR SARAJA</item>
      <item>Županijsko državno odvjetništvo u Bjelovaru</item>
    </derivirana_varijabla>
  </DomainObject.Predmet.OstaliListFormated>
  <DomainObject.Predmet.OstaliListFormatedOIB>
    <izvorni_sadrzaj>
      <item>DAVOR SARAJA, OIB 43773687898</item>
      <item>Županijsko državno odvjetništvo u Bjelovaru, OIB 86821435474</item>
    </izvorni_sadrzaj>
    <derivirana_varijabla naziv="DomainObject.Predmet.OstaliListFormatedOIB_1">
      <item>DAVOR SARAJA, OIB 43773687898</item>
      <item>Županijsko državno odvjetništvo u Bjelovaru, OIB 86821435474</item>
    </derivirana_varijabla>
  </DomainObject.Predmet.OstaliListFormatedOIB>
  <DomainObject.Predmet.OstaliListFormatedWithAdress>
    <izvorni_sadrzaj>
      <item>DAVOR SARAJA, Đurđevačka cesta 47, 43000 Trojstveni Markovac</item>
      <item>Županijsko državno odvjetništvo u Bjelovaru</item>
    </izvorni_sadrzaj>
    <derivirana_varijabla naziv="DomainObject.Predmet.OstaliListFormatedWithAdress_1">
      <item>DAVOR SARAJA, Đurđevačka cesta 47, 43000 Trojstveni Markovac</item>
      <item>Županijsko državno odvjetništvo u Bjelovaru</item>
    </derivirana_varijabla>
  </DomainObject.Predmet.OstaliListFormatedWithAdress>
  <DomainObject.Predmet.OstaliListFormatedWithAdressOIB>
    <izvorni_sadrzaj>
      <item>DAVOR SARAJA, OIB 43773687898, Đurđevačka cesta 47, 43000 Trojstveni Markovac</item>
      <item>Županijsko državno odvjetništvo u Bjelovaru, OIB 86821435474</item>
    </izvorni_sadrzaj>
    <derivirana_varijabla naziv="DomainObject.Predmet.OstaliListFormatedWithAdressOIB_1">
      <item>DAVOR SARAJA, OIB 43773687898, Đurđevačka cesta 47, 43000 Trojstveni Markovac</item>
      <item>Županijsko državno odvjetništvo u Bjelovaru, OIB 86821435474</item>
    </derivirana_varijabla>
  </DomainObject.Predmet.OstaliListFormatedWithAdressOIB>
  <DomainObject.Predmet.OstaliListNazivFormated>
    <izvorni_sadrzaj>
      <item>DAVOR SARAJA</item>
      <item>Županijsko državno odvjetništvo u Bjelovaru</item>
    </izvorni_sadrzaj>
    <derivirana_varijabla naziv="DomainObject.Predmet.OstaliListNazivFormated_1">
      <item>DAVOR SARAJA</item>
      <item>Županijsko državno odvjetništvo u Bjelovaru</item>
    </derivirana_varijabla>
  </DomainObject.Predmet.OstaliListNazivFormated>
  <DomainObject.Predmet.OstaliListNazivFormatedOIB>
    <izvorni_sadrzaj>
      <item>DAVOR SARAJA, OIB 43773687898</item>
      <item>Županijsko državno odvjetništvo u Bjelovaru, OIB 86821435474</item>
    </izvorni_sadrzaj>
    <derivirana_varijabla naziv="DomainObject.Predmet.OstaliListNazivFormatedOIB_1">
      <item>DAVOR SARAJA, OIB 43773687898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>St-796/2017-15</izvorni_sadrzaj>
    <derivirana_varijabla naziv="DomainObject.PoslovniBrojDokumenta_1">St-796/2017-15</derivirana_varijabla>
  </DomainObject.PoslovniBrojDokumenta>
  <DomainObject.Predmet.StrankaIDrugi>
    <izvorni_sadrzaj>REPUBLIKA HRVATSKA, Ministarstvo financija, Porezna uprava, Područni ured Bjelovar</izvorni_sadrzaj>
    <derivirana_varijabla naziv="DomainObject.Predmet.StrankaIDrugi_1">REPUBLIKA HRVATSKA, Ministarstvo financija, Porezna uprava, Područni ured Bjelovar</derivirana_varijabla>
  </DomainObject.Predmet.StrankaIDrugi>
  <DomainObject.Predmet.ProtustrankaIDrugi>
    <izvorni_sadrzaj>TRAKTORSKI DIJELOVI društvo s ograničenom odgovornošću za trgovinu i usluge</izvorni_sadrzaj>
    <derivirana_varijabla naziv="DomainObject.Predmet.ProtustrankaIDrugi_1">TRAKTORSKI DIJELOVI društvo s ograničenom odgovornošću za trgovinu i usluge</derivirana_varijabla>
  </DomainObject.Predmet.ProtustrankaIDrugi>
  <DomainObject.Predmet.StrankaIDrugiAdressOIB>
    <izvorni_sadrzaj>REPUBLIKA HRVATSKA, Ministarstvo financija, Porezna uprava, Područni ured Bjelovar, OIB 52634238587</izvorni_sadrzaj>
    <derivirana_varijabla naziv="DomainObject.Predmet.StrankaIDrugiAdressOIB_1">REPUBLIKA HRVATSKA, Ministarstvo financija, Porezna uprava, Područni ured Bjelovar, OIB 52634238587</derivirana_varijabla>
  </DomainObject.Predmet.StrankaIDrugiAdressOIB>
  <DomainObject.Predmet.ProtustrankaIDrugiAdressOIB>
    <izvorni_sadrzaj>TRAKTORSKI DIJELOVI društvo s ograničenom odgovornošću za trgovinu i usluge, OIB 26569291682, Franjevačka 12/A, 43000 Bjelovar</izvorni_sadrzaj>
    <derivirana_varijabla naziv="DomainObject.Predmet.ProtustrankaIDrugiAdressOIB_1">TRAKTORSKI DIJELOVI društvo s ograničenom odgovornošću za trgovinu i usluge, OIB 26569291682, Franjevačka 12/A,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izvorni_sadrzaj>
    <derivirana_varijabla naziv="DomainObject.Predmet.SudioniciListNaziv_1">
      <item>TRAKTORSKI DIJELOVI društvo s ograničenom odgovornošću za trgovinu i usluge</item>
      <item>DAVOR SARAJA</item>
      <item>REPUBLIKA HRVATSKA, Ministarstvo financija, Porezna uprava, Područni ured Bjelovar</item>
      <item>Županijsko državno odvjetništvo u Bjelovaru</item>
    </derivirana_varijabla>
  </DomainObject.Predmet.SudioniciListNaziv>
  <DomainObject.Predmet.SudioniciListAdressOIB>
    <izvorni_sadrzaj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izvorni_sadrzaj>
    <derivirana_varijabla naziv="DomainObject.Predmet.SudioniciListAdressOIB_1">
      <item>TRAKTORSKI DIJELOVI društvo s ograničenom odgovornošću za trgovinu i usluge, OIB 26569291682, Franjevačka 12/A,43000 Bjelovar</item>
      <item>DAVOR SARAJA, OIB 43773687898, Đurđevačka cesta 47,43000 Trojstveni Markovac</item>
      <item>REPUBLIKA HRVATSKA, Ministarstvo financija, Porezna uprava, Područni ured Bjelovar,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71F2DB-B2BE-48B6-A3AD-40C29FFC4C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2529</properties:Characters>
  <properties:Lines>75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2018-03-23T10:36:00Z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St-796/2017-15 / Odluka - Rješenje (odluka_St-796_2017-15.docx)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