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8d83" w14:paraId="6788d83" w:rsidRDefault="007B14A0" w:rsidP="007B14A0" w:rsidR="007B14A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Giardini 5, za provedbu skraćenog stečajnog postupka nad pravnom osobom (dužnikom) Jer Jef Co.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Červar-Porat, Pinjola 4/I, OIB </w:t>
      </w:r>
      <w:r w:rsidRPr="007B14A0">
        <w:rPr>
          <w:rFonts w:cs="Times New Roman" w:eastAsia="Times New Roman"/>
          <w:szCs w:val="24"/>
          <w:lang w:eastAsia="hr-HR"/>
        </w:rPr>
        <w:t>24882677395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B14A0">
        <w:rPr>
          <w:rFonts w:cs="Times New Roman" w:eastAsia="Times New Roman"/>
          <w:szCs w:val="24"/>
          <w:lang w:eastAsia="hr-HR"/>
        </w:rPr>
        <w:t>040050507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14. rujna 2017. objavljuje sljedeći</w:t>
      </w:r>
    </w:p>
    <w:p w:rsidRDefault="007B14A0" w:rsidP="007B14A0" w:rsidR="007B14A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B14A0" w:rsidP="007B14A0" w:rsidR="007B14A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7B14A0" w:rsidP="007B14A0" w:rsidR="007B14A0">
      <w:pPr>
        <w:ind w:firstLine="708"/>
        <w:rPr>
          <w:szCs w:val="24"/>
        </w:rPr>
      </w:pPr>
    </w:p>
    <w:p w:rsidRDefault="007B14A0" w:rsidP="007B14A0" w:rsidR="007B14A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Jer Jef Co.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Červar-Porat, Pinjola 4/I, OIB </w:t>
      </w:r>
      <w:r w:rsidRPr="007B14A0">
        <w:rPr>
          <w:rFonts w:cs="Times New Roman" w:eastAsia="Times New Roman"/>
          <w:szCs w:val="24"/>
          <w:lang w:eastAsia="hr-HR"/>
        </w:rPr>
        <w:t>24882677395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B14A0">
        <w:rPr>
          <w:rFonts w:cs="Times New Roman" w:eastAsia="Times New Roman"/>
          <w:szCs w:val="24"/>
          <w:lang w:eastAsia="hr-HR"/>
        </w:rPr>
        <w:t>040050507</w:t>
      </w:r>
      <w:r>
        <w:rPr>
          <w:rFonts w:cs="Times New Roman" w:eastAsia="Times New Roman"/>
          <w:szCs w:val="24"/>
          <w:lang w:eastAsia="hr-HR"/>
        </w:rPr>
        <w:t>, je pravna osoba koja nema zaposlenih, koja je na dan 31.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B14A0" w:rsidP="007B14A0" w:rsidR="007B14A0">
      <w:pPr>
        <w:ind w:firstLine="708"/>
        <w:rPr>
          <w:szCs w:val="24"/>
        </w:rPr>
      </w:pPr>
    </w:p>
    <w:p w:rsidRDefault="007B14A0" w:rsidP="007B14A0" w:rsidR="007B14A0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31. kolovoza 2017. iznosio 7.171,39 kn.</w:t>
      </w:r>
    </w:p>
    <w:p w:rsidRDefault="007B14A0" w:rsidP="007B14A0" w:rsidR="007B14A0">
      <w:pPr>
        <w:rPr>
          <w:szCs w:val="24"/>
        </w:rPr>
      </w:pPr>
    </w:p>
    <w:p w:rsidRDefault="007B14A0" w:rsidP="007B14A0" w:rsidR="007B14A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7B14A0" w:rsidP="007B14A0" w:rsidR="007B14A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B14A0" w:rsidP="007B14A0" w:rsidR="007B14A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3333-501-2017, i da u istom roku uplate na depozit ovog suda broj HR 4323900011300029763, poziv na broj 020-501-17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7B14A0" w:rsidP="007B14A0" w:rsidR="007B14A0">
      <w:pPr>
        <w:ind w:firstLine="708"/>
        <w:rPr>
          <w:szCs w:val="24"/>
        </w:rPr>
      </w:pPr>
    </w:p>
    <w:p w:rsidRDefault="007B14A0" w:rsidP="007B14A0" w:rsidR="007B14A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B14A0" w:rsidP="007B14A0" w:rsidR="007B14A0">
      <w:pPr>
        <w:ind w:firstLine="708"/>
        <w:rPr>
          <w:szCs w:val="24"/>
        </w:rPr>
      </w:pPr>
    </w:p>
    <w:p w:rsidRDefault="007B14A0" w:rsidP="007B14A0" w:rsidR="007B14A0">
      <w:pPr>
        <w:jc w:val="center"/>
        <w:rPr>
          <w:szCs w:val="24"/>
        </w:rPr>
      </w:pPr>
      <w:r>
        <w:rPr>
          <w:szCs w:val="24"/>
        </w:rPr>
        <w:t>U Pazinu 14. rujna 2017.</w:t>
      </w:r>
    </w:p>
    <w:p w:rsidRDefault="007B14A0" w:rsidP="007B14A0" w:rsidR="007B14A0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7B14A0" w:rsidP="007B14A0" w:rsidR="007B14A0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7B14A0" w:rsidP="007B14A0" w:rsidR="007B14A0">
      <w:pPr>
        <w:rPr>
          <w:szCs w:val="24"/>
        </w:rPr>
      </w:pPr>
      <w:r>
        <w:rPr>
          <w:szCs w:val="24"/>
        </w:rPr>
        <w:t>DNA:</w:t>
      </w:r>
    </w:p>
    <w:p w:rsidRDefault="007B14A0" w:rsidP="007B14A0" w:rsidR="003355F0" w:rsidRPr="007B14A0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3355F0" w:rsidRPr="007B14A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4A0" w:rsidP="007B14A0" w:rsidR="007B14A0">
      <w:r>
        <w:separator/>
      </w:r>
    </w:p>
  </w:endnote>
  <w:endnote w:id="0" w:type="continuationSeparator">
    <w:p w:rsidRDefault="007B14A0" w:rsidP="007B14A0" w:rsidR="007B1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4A0" w:rsidP="007B14A0" w:rsidR="007B14A0">
      <w:r>
        <w:separator/>
      </w:r>
    </w:p>
  </w:footnote>
  <w:footnote w:id="0" w:type="continuationSeparator">
    <w:p w:rsidRDefault="007B14A0" w:rsidP="007B14A0" w:rsidR="007B14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4A0" w:rsidP="00BD7031" w:rsidR="00C57457">
    <w:pPr>
      <w:pStyle w:val="Zaglavlje"/>
      <w:jc w:val="right"/>
    </w:pPr>
    <w:r>
      <w:t>8 St-501/2017-3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E39"/>
    <w:rsid w:val="003355F0"/>
    <w:rsid w:val="003D6B73"/>
    <w:rsid w:val="005C4E39"/>
    <w:rsid w:val="007B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14A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14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14A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B14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14A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D6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B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B7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B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B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14A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14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14A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B14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14A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D6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B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B7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B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B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St-501/2017</izvorni_sadrzaj>
    <derivirana_varijabla naziv="DomainObject.Predmet.OznakaBroj_1">St-501/2017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Jer Jef Co. d.o.o. Červar-Porat</izvorni_sadrzaj>
    <derivirana_varijabla naziv="DomainObject.Predmet.ProtustrankaFormated_1">  Jer Jef Co. d.o.o. Červar-Porat</derivirana_varijabla>
  </DomainObject.Predmet.ProtustrankaFormated>
  <DomainObject.Predmet.ProtustrankaFormatedOIB>
    <izvorni_sadrzaj>  Jer Jef Co. d.o.o. Červar-Porat, OIB 24882677395</izvorni_sadrzaj>
    <derivirana_varijabla naziv="DomainObject.Predmet.ProtustrankaFormatedOIB_1">  Jer Jef Co. d.o.o. Červar-Porat, OIB 24882677395</derivirana_varijabla>
  </DomainObject.Predmet.ProtustrankaFormatedOIB>
  <DomainObject.Predmet.ProtustrankaFormatedWithAdress>
    <izvorni_sadrzaj> Jer Jef Co. d.o.o. Červar-Porat, Pinjola 4/I, 52440 Červar-Porat</izvorni_sadrzaj>
    <derivirana_varijabla naziv="DomainObject.Predmet.ProtustrankaFormatedWithAdress_1"> Jer Jef Co. d.o.o. Červar-Porat, Pinjola 4/I, 52440 Červar-Porat</derivirana_varijabla>
  </DomainObject.Predmet.ProtustrankaFormatedWithAdress>
  <DomainObject.Predmet.ProtustrankaFormatedWithAdressOIB>
    <izvorni_sadrzaj> Jer Jef Co. d.o.o. Červar-Porat, OIB 24882677395, Pinjola 4/I, 52440 Červar-Porat</izvorni_sadrzaj>
    <derivirana_varijabla naziv="DomainObject.Predmet.ProtustrankaFormatedWithAdressOIB_1"> Jer Jef Co. d.o.o. Červar-Porat, OIB 24882677395, Pinjola 4/I, 52440 Červar-Porat</derivirana_varijabla>
  </DomainObject.Predmet.ProtustrankaFormatedWithAdressOIB>
  <DomainObject.Predmet.ProtustrankaWithAdress>
    <izvorni_sadrzaj>Jer Jef Co. d.o.o. Červar-Porat Pinjola 4/I, 52440 Červar-Porat</izvorni_sadrzaj>
    <derivirana_varijabla naziv="DomainObject.Predmet.ProtustrankaWithAdress_1">Jer Jef Co. d.o.o. Červar-Porat Pinjola 4/I, 52440 Červar-Porat</derivirana_varijabla>
  </DomainObject.Predmet.ProtustrankaWithAdress>
  <DomainObject.Predmet.ProtustrankaWithAdressOIB>
    <izvorni_sadrzaj>Jer Jef Co. d.o.o. Červar-Porat, OIB 24882677395, Pinjola 4/I, 52440 Červar-Porat</izvorni_sadrzaj>
    <derivirana_varijabla naziv="DomainObject.Predmet.ProtustrankaWithAdressOIB_1">Jer Jef Co. d.o.o. Červar-Porat, OIB 24882677395, Pinjola 4/I, 52440 Červar-Porat</derivirana_varijabla>
  </DomainObject.Predmet.ProtustrankaWithAdressOIB>
  <DomainObject.Predmet.ProtustrankaNazivFormated>
    <izvorni_sadrzaj>Jer Jef Co. d.o.o. Červar-Porat</izvorni_sadrzaj>
    <derivirana_varijabla naziv="DomainObject.Predmet.ProtustrankaNazivFormated_1">Jer Jef Co. d.o.o. Červar-Porat</derivirana_varijabla>
  </DomainObject.Predmet.ProtustrankaNazivFormated>
  <DomainObject.Predmet.ProtustrankaNazivFormatedOIB>
    <izvorni_sadrzaj>Jer Jef Co. d.o.o. Červar-Porat, OIB 24882677395</izvorni_sadrzaj>
    <derivirana_varijabla naziv="DomainObject.Predmet.ProtustrankaNazivFormatedOIB_1">Jer Jef Co. d.o.o. Červar-Porat, OIB 24882677395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7171.39</izvorni_sadrzaj>
    <derivirana_varijabla naziv="DomainObject.Predmet.TrenutnaVrijednost_1">7171.39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Jer Jef Co. d.o.o. Červar-Porat</item>
    </izvorni_sadrzaj>
    <derivirana_varijabla naziv="DomainObject.Predmet.ProtuStrankaListFormated_1">
      <item>Jer Jef Co. d.o.o. Červar-Porat</item>
    </derivirana_varijabla>
  </DomainObject.Predmet.ProtuStrankaListFormated>
  <DomainObject.Predmet.ProtuStrankaListFormatedOIB>
    <izvorni_sadrzaj>
      <item>Jer Jef Co. d.o.o. Červar-Porat, OIB 24882677395</item>
    </izvorni_sadrzaj>
    <derivirana_varijabla naziv="DomainObject.Predmet.ProtuStrankaListFormatedOIB_1">
      <item>Jer Jef Co. d.o.o. Červar-Porat, OIB 24882677395</item>
    </derivirana_varijabla>
  </DomainObject.Predmet.ProtuStrankaListFormatedOIB>
  <DomainObject.Predmet.ProtuStrankaListFormatedWithAdress>
    <izvorni_sadrzaj>
      <item>Jer Jef Co. d.o.o. Červar-Porat, Pinjola 4/I, 52440 Červar-Porat</item>
    </izvorni_sadrzaj>
    <derivirana_varijabla naziv="DomainObject.Predmet.ProtuStrankaListFormatedWithAdress_1">
      <item>Jer Jef Co. d.o.o. Červar-Porat, Pinjola 4/I, 52440 Červar-Porat</item>
    </derivirana_varijabla>
  </DomainObject.Predmet.ProtuStrankaListFormatedWithAdress>
  <DomainObject.Predmet.ProtuStrankaListFormatedWithAdressOIB>
    <izvorni_sadrzaj>
      <item>Jer Jef Co. d.o.o. Červar-Porat, OIB 24882677395, Pinjola 4/I, 52440 Červar-Porat</item>
    </izvorni_sadrzaj>
    <derivirana_varijabla naziv="DomainObject.Predmet.ProtuStrankaListFormatedWithAdressOIB_1">
      <item>Jer Jef Co. d.o.o. Červar-Porat, OIB 24882677395, Pinjola 4/I, 52440 Červar-Porat</item>
    </derivirana_varijabla>
  </DomainObject.Predmet.ProtuStrankaListFormatedWithAdressOIB>
  <DomainObject.Predmet.ProtuStrankaListNazivFormated>
    <izvorni_sadrzaj>
      <item>Jer Jef Co. d.o.o. Červar-Porat</item>
    </izvorni_sadrzaj>
    <derivirana_varijabla naziv="DomainObject.Predmet.ProtuStrankaListNazivFormated_1">
      <item>Jer Jef Co. d.o.o. Červar-Porat</item>
    </derivirana_varijabla>
  </DomainObject.Predmet.ProtuStrankaListNazivFormated>
  <DomainObject.Predmet.ProtuStrankaListNazivFormatedOIB>
    <izvorni_sadrzaj>
      <item>Jer Jef Co. d.o.o. Červar-Porat, OIB 24882677395</item>
    </izvorni_sadrzaj>
    <derivirana_varijabla naziv="DomainObject.Predmet.ProtuStrankaListNazivFormatedOIB_1">
      <item>Jer Jef Co. d.o.o. Červar-Porat, OIB 24882677395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Jer Jef Co. d.o.o. Červar-Porat</izvorni_sadrzaj>
    <derivirana_varijabla naziv="DomainObject.Predmet.ProtustrankaIDrugi_1">Jer Jef Co. d.o.o. Červar-Porat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Jer Jef Co. d.o.o. Červar-Porat, OIB 24882677395, Pinjola 4/I, 52440 Červar-Porat</izvorni_sadrzaj>
    <derivirana_varijabla naziv="DomainObject.Predmet.ProtustrankaIDrugiAdressOIB_1">Jer Jef Co. d.o.o. Červar-Porat, OIB 24882677395, Pinjola 4/I, 52440 Červar-Porat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Jer Jef Co. d.o.o. Červar-Porat</item>
    </izvorni_sadrzaj>
    <derivirana_varijabla naziv="DomainObject.Predmet.SudioniciListNaziv_1">
      <item>FINANCIJSKA AGENCIJA, RC RIJEKA, PODRUŽNICA PULA, PULA</item>
      <item>Jer Jef Co. d.o.o. Červar-Porat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Jer Jef Co. d.o.o. Červar-Porat, OIB 24882677395, Pinjola 4/I,52440 Červar-Porat</item>
    </izvorni_sadrzaj>
    <derivirana_varijabla naziv="DomainObject.Predmet.SudioniciListAdressOIB_1">
      <item>FINANCIJSKA AGENCIJA, RC RIJEKA, PODRUŽNICA PULA, PULA, OIB 85821130368, F. Kurelca 8,51000 Rijeka</item>
      <item>Jer Jef Co. d.o.o. Červar-Porat, OIB 24882677395, Pinjola 4/I,52440 Červar-Porat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24882677395</item>
    </izvorni_sadrzaj>
    <derivirana_varijabla naziv="DomainObject.Predmet.SudioniciListNazivOIB_1">
      <item>, OIB 85821130368</item>
      <item>, OIB 24882677395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2644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2017-09-12T10:29:00Z</dcterms:created>
  <dc:creator>Morena Brajuha</dc:creator>
  <dc:description/>
  <cp:keywords/>
  <cp:lastModifiedBy>Hani Udovičić</cp:lastModifiedBy>
  <cp:lastPrinted>2017-09-12T10:34:00Z</cp:lastPrinted>
  <dcterms:modified xmlns:xsi="http://www.w3.org/2001/XMLSchema-instance" xsi:type="dcterms:W3CDTF">2017-09-14T11:20:00Z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