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c766" w14:paraId="948c766" w:rsidRDefault="00637444" w:rsidP="00637444" w:rsidR="00637444" w:rsidRPr="00135A2F">
      <w:pPr>
        <w:jc w:val="right"/>
        <w15:collapsed w:val="false"/>
        <w:rPr>
          <w:color w:val="FF0000"/>
        </w:rPr>
      </w:pPr>
      <w:bookmarkStart w:name="_GoBack" w:id="0"/>
      <w:bookmarkEnd w:id="0"/>
      <w:r>
        <w:t xml:space="preserve">Poslovni broj: </w:t>
      </w:r>
      <w:r w:rsidR="00740000">
        <w:t>5 St-</w:t>
      </w:r>
      <w:r w:rsidR="00C154F4" w:rsidRPr="00883832">
        <w:t>979/16-3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</w:t>
      </w:r>
      <w:r w:rsidRPr="00883832">
        <w:t>Podružnica Varaždin, Augusta Cesarca 2, Varaždin</w:t>
      </w:r>
      <w:r w:rsidR="00637444" w:rsidRPr="00883832">
        <w:t>, za pokretanje skraćenog stečajnog postupka protiv</w:t>
      </w:r>
      <w:r w:rsidR="00852A7C" w:rsidRPr="00883832">
        <w:t xml:space="preserve"> dužnika</w:t>
      </w:r>
      <w:r w:rsidR="008338F1" w:rsidRPr="00883832">
        <w:t xml:space="preserve"> </w:t>
      </w:r>
      <w:r w:rsidR="00883832" w:rsidRPr="00883832">
        <w:t>KERI GRUPA d.o.o.</w:t>
      </w:r>
      <w:r w:rsidR="00560431" w:rsidRPr="00883832">
        <w:t xml:space="preserve">, </w:t>
      </w:r>
      <w:r w:rsidR="00883832" w:rsidRPr="00883832">
        <w:t>Športska 6 A, Čakovec, OIB: 60731003451</w:t>
      </w:r>
      <w:r w:rsidR="00665A9B" w:rsidRPr="00883832">
        <w:t xml:space="preserve">, </w:t>
      </w:r>
      <w:r w:rsidR="00637444" w:rsidRPr="00883832">
        <w:t xml:space="preserve">dana </w:t>
      </w:r>
      <w:r w:rsidR="00840A2C">
        <w:t>29</w:t>
      </w:r>
      <w:r w:rsidR="00883832" w:rsidRPr="00883832">
        <w:t>. kolovoza</w:t>
      </w:r>
      <w:r w:rsidR="00637444" w:rsidRPr="00883832">
        <w:t xml:space="preserve"> 201</w:t>
      </w:r>
      <w:r w:rsidR="00740000" w:rsidRPr="00883832">
        <w:t>6</w:t>
      </w:r>
      <w:r w:rsidR="00637444" w:rsidRPr="00883832">
        <w:t>.</w:t>
      </w:r>
      <w:r w:rsidR="00AF2C11" w:rsidRPr="00883832">
        <w:t xml:space="preserve"> </w:t>
      </w:r>
      <w:r w:rsidR="00AF2C11">
        <w:t>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</w:t>
      </w:r>
      <w:r w:rsidR="00883832" w:rsidRPr="00883832">
        <w:t>KERI GRUPA d.o.o., Športska 6 A, Čakovec, OIB: 60731003451</w:t>
      </w:r>
      <w:r w:rsidR="00740000">
        <w:t xml:space="preserve">, </w:t>
      </w:r>
      <w:r w:rsidR="00CB6C18" w:rsidRPr="00883832">
        <w:t xml:space="preserve">iznosi </w:t>
      </w:r>
      <w:r w:rsidR="00883832" w:rsidRPr="00883832">
        <w:t>7.285,36</w:t>
      </w:r>
      <w:r w:rsidR="0010211E" w:rsidRPr="00883832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883832">
        <w:t xml:space="preserve"> Nenad Mikulić, Frankopanska 39, Peklenica, OIB: 01513666489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840A2C">
        <w:t>29</w:t>
      </w:r>
      <w:r w:rsidR="00883832" w:rsidRPr="00883832">
        <w:t>. kolovoza</w:t>
      </w:r>
      <w:r w:rsidR="00740000" w:rsidRPr="00883832">
        <w:t xml:space="preserve"> </w:t>
      </w:r>
      <w:r w:rsidR="00740000">
        <w:t>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  <w:r w:rsidR="00B2228F">
        <w:t>, v.r.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C95" w:rsidR="00206C95">
      <w:r>
        <w:separator/>
      </w:r>
    </w:p>
  </w:endnote>
  <w:endnote w:id="0" w:type="continuationSeparator">
    <w:p w:rsidRDefault="00206C95" w:rsidR="00206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C95" w:rsidR="00206C95">
      <w:r>
        <w:separator/>
      </w:r>
    </w:p>
  </w:footnote>
  <w:footnote w:id="0" w:type="continuationSeparator">
    <w:p w:rsidRDefault="00206C95" w:rsidR="00206C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0F227D"/>
    <w:rsid w:val="0010211E"/>
    <w:rsid w:val="0011336F"/>
    <w:rsid w:val="001159F0"/>
    <w:rsid w:val="00121DEA"/>
    <w:rsid w:val="00125406"/>
    <w:rsid w:val="00135A2F"/>
    <w:rsid w:val="00173FC2"/>
    <w:rsid w:val="001A3EA5"/>
    <w:rsid w:val="001B72D6"/>
    <w:rsid w:val="001C18C0"/>
    <w:rsid w:val="001E3957"/>
    <w:rsid w:val="001E6833"/>
    <w:rsid w:val="001F549C"/>
    <w:rsid w:val="002055B4"/>
    <w:rsid w:val="00206C95"/>
    <w:rsid w:val="002260EF"/>
    <w:rsid w:val="002500E3"/>
    <w:rsid w:val="002522AD"/>
    <w:rsid w:val="002660C1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3E7852"/>
    <w:rsid w:val="00400A96"/>
    <w:rsid w:val="00401A7F"/>
    <w:rsid w:val="00402957"/>
    <w:rsid w:val="00420A44"/>
    <w:rsid w:val="00420F99"/>
    <w:rsid w:val="00462410"/>
    <w:rsid w:val="0047710E"/>
    <w:rsid w:val="00497129"/>
    <w:rsid w:val="004A25A3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0A2C"/>
    <w:rsid w:val="008469F5"/>
    <w:rsid w:val="00852A7C"/>
    <w:rsid w:val="0085458E"/>
    <w:rsid w:val="00862F8B"/>
    <w:rsid w:val="00883832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37C42"/>
    <w:rsid w:val="00A632A3"/>
    <w:rsid w:val="00A71FB9"/>
    <w:rsid w:val="00A779EF"/>
    <w:rsid w:val="00A86085"/>
    <w:rsid w:val="00AF154A"/>
    <w:rsid w:val="00AF2C11"/>
    <w:rsid w:val="00B07AE6"/>
    <w:rsid w:val="00B2228F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4F4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2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2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2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2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2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2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2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2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KERI GRUPA društvo s ograničenom odgovornošću za trgovinu i usluge</izvorni_sadrzaj>
    <derivirana_varijabla naziv="DomainObject.Predmet.ProtustrankaFormated_1">  KERI GRUPA društvo s ograničenom odgovornošću za trgovinu i usluge</derivirana_varijabla>
  </DomainObject.Predmet.ProtustrankaFormated>
  <DomainObject.Predmet.ProtustrankaFormatedOIB>
    <izvorni_sadrzaj>  KERI GRUPA društvo s ograničenom odgovornošću za trgovinu i usluge, OIB 60731003451</izvorni_sadrzaj>
    <derivirana_varijabla naziv="DomainObject.Predmet.ProtustrankaFormatedOIB_1">  KERI GRUPA društvo s ograničenom odgovornošću za trgovinu i usluge, OIB 60731003451</derivirana_varijabla>
  </DomainObject.Predmet.ProtustrankaFormatedOIB>
  <DomainObject.Predmet.ProtustrankaFormatedWithAdress>
    <izvorni_sadrzaj> KERI GRUPA društvo s ograničenom odgovornošću za trgovinu i usluge, Športska 6/A, 40000 Čakovec</izvorni_sadrzaj>
    <derivirana_varijabla naziv="DomainObject.Predmet.ProtustrankaFormatedWithAdress_1"> KERI GRUPA društvo s ograničenom odgovornošću za trgovinu i usluge, Športska 6/A, 40000 Čakovec</derivirana_varijabla>
  </DomainObject.Predmet.ProtustrankaFormatedWithAdress>
  <DomainObject.Predmet.ProtustrankaFormatedWithAdressOIB>
    <izvorni_sadrzaj> KERI GRUPA društvo s ograničenom odgovornošću za trgovinu i usluge, OIB 60731003451, Športska 6/A, 40000 Čakovec</izvorni_sadrzaj>
    <derivirana_varijabla naziv="DomainObject.Predmet.ProtustrankaFormatedWithAdressOIB_1"> KERI GRUPA društvo s ograničenom odgovornošću za trgovinu i usluge, OIB 60731003451, Športska 6/A, 40000 Čakovec</derivirana_varijabla>
  </DomainObject.Predmet.ProtustrankaFormatedWithAdressOIB>
  <DomainObject.Predmet.ProtustrankaWithAdress>
    <izvorni_sadrzaj>KERI GRUPA društvo s ograničenom odgovornošću za trgovinu i usluge Športska 6/A, 40000 Čakovec</izvorni_sadrzaj>
    <derivirana_varijabla naziv="DomainObject.Predmet.ProtustrankaWithAdress_1">KERI GRUPA društvo s ograničenom odgovornošću za trgovinu i usluge Športska 6/A, 40000 Čakovec</derivirana_varijabla>
  </DomainObject.Predmet.ProtustrankaWithAdress>
  <DomainObject.Predmet.ProtustrankaWithAdressOIB>
    <izvorni_sadrzaj>KERI GRUPA društvo s ograničenom odgovornošću za trgovinu i usluge, OIB 60731003451, Športska 6/A, 40000 Čakovec</izvorni_sadrzaj>
    <derivirana_varijabla naziv="DomainObject.Predmet.ProtustrankaWithAdressOIB_1">KERI GRUPA društvo s ograničenom odgovornošću za trgovinu i usluge, OIB 60731003451, Športska 6/A, 40000 Čakovec</derivirana_varijabla>
  </DomainObject.Predmet.ProtustrankaWithAdressOIB>
  <DomainObject.Predmet.ProtustrankaNazivFormated>
    <izvorni_sadrzaj>KERI GRUPA društvo s ograničenom odgovornošću za trgovinu i usluge</izvorni_sadrzaj>
    <derivirana_varijabla naziv="DomainObject.Predmet.ProtustrankaNazivFormated_1">KERI GRUPA društvo s ograničenom odgovornošću za trgovinu i usluge</derivirana_varijabla>
  </DomainObject.Predmet.ProtustrankaNazivFormated>
  <DomainObject.Predmet.ProtustrankaNazivFormatedOIB>
    <izvorni_sadrzaj>KERI GRUPA društvo s ograničenom odgovornošću za trgovinu i usluge, OIB 60731003451</izvorni_sadrzaj>
    <derivirana_varijabla naziv="DomainObject.Predmet.ProtustrankaNazivFormatedOIB_1">KERI GRUPA društvo s ograničenom odgovornošću za trgovinu i usluge, OIB 60731003451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7285.36</izvorni_sadrzaj>
    <derivirana_varijabla naziv="DomainObject.Predmet.TrenutnaVrijednost_1">7285.36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KERI GRUPA društvo s ograničenom odgovornošću za trgovinu i usluge</item>
    </izvorni_sadrzaj>
    <derivirana_varijabla naziv="DomainObject.Predmet.ProtuStrankaListFormated_1">
      <item>KERI GRUPA društvo s ograničenom odgovornošću za trgovinu i usluge</item>
    </derivirana_varijabla>
  </DomainObject.Predmet.ProtuStrankaListFormated>
  <DomainObject.Predmet.ProtuStrankaListFormatedOIB>
    <izvorni_sadrzaj>
      <item>KERI GRUPA društvo s ograničenom odgovornošću za trgovinu i usluge, OIB 60731003451</item>
    </izvorni_sadrzaj>
    <derivirana_varijabla naziv="DomainObject.Predmet.ProtuStrankaListFormatedOIB_1">
      <item>KERI GRUPA društvo s ograničenom odgovornošću za trgovinu i usluge, OIB 60731003451</item>
    </derivirana_varijabla>
  </DomainObject.Predmet.ProtuStrankaListFormatedOIB>
  <DomainObject.Predmet.ProtuStrankaListFormatedWithAdress>
    <izvorni_sadrzaj>
      <item>KERI GRUPA društvo s ograničenom odgovornošću za trgovinu i usluge, Športska 6/A, 40000 Čakovec</item>
    </izvorni_sadrzaj>
    <derivirana_varijabla naziv="DomainObject.Predmet.ProtuStrankaListFormatedWithAdress_1">
      <item>KERI GRUPA društvo s ograničenom odgovornošću za trgovinu i usluge, Športska 6/A, 40000 Čakovec</item>
    </derivirana_varijabla>
  </DomainObject.Predmet.ProtuStrankaListFormatedWithAdress>
  <DomainObject.Predmet.ProtuStrankaListFormatedWithAdressOIB>
    <izvorni_sadrzaj>
      <item>KERI GRUPA društvo s ograničenom odgovornošću za trgovinu i usluge, OIB 60731003451, Športska 6/A, 40000 Čakovec</item>
    </izvorni_sadrzaj>
    <derivirana_varijabla naziv="DomainObject.Predmet.ProtuStrankaListFormatedWithAdressOIB_1">
      <item>KERI GRUPA društvo s ograničenom odgovornošću za trgovinu i usluge, OIB 60731003451, Športska 6/A, 40000 Čakovec</item>
    </derivirana_varijabla>
  </DomainObject.Predmet.ProtuStrankaListFormatedWithAdressOIB>
  <DomainObject.Predmet.ProtuStrankaListNazivFormated>
    <izvorni_sadrzaj>
      <item>KERI GRUPA društvo s ograničenom odgovornošću za trgovinu i usluge</item>
    </izvorni_sadrzaj>
    <derivirana_varijabla naziv="DomainObject.Predmet.ProtuStrankaListNazivFormated_1">
      <item>KERI GRUPA društvo s ograničenom odgovornošću za trgovinu i usluge</item>
    </derivirana_varijabla>
  </DomainObject.Predmet.ProtuStrankaListNazivFormated>
  <DomainObject.Predmet.ProtuStrankaListNazivFormatedOIB>
    <izvorni_sadrzaj>
      <item>KERI GRUPA društvo s ograničenom odgovornošću za trgovinu i usluge, OIB 60731003451</item>
    </izvorni_sadrzaj>
    <derivirana_varijabla naziv="DomainObject.Predmet.ProtuStrankaListNazivFormatedOIB_1">
      <item>KERI GRUPA društvo s ograničenom odgovornošću za trgovinu i usluge, OIB 60731003451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KERI GRUPA društvo s ograničenom odgovornošću za trgovinu i usluge</izvorni_sadrzaj>
    <derivirana_varijabla naziv="DomainObject.Predmet.ProtustrankaIDrugi_1">KERI GRUPA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KERI GRUPA društvo s ograničenom odgovornošću za trgovinu i usluge, OIB 60731003451, Športska 6/A, 40000 Čakovec</izvorni_sadrzaj>
    <derivirana_varijabla naziv="DomainObject.Predmet.ProtustrankaIDrugiAdressOIB_1">KERI GRUPA društvo s ograničenom odgovornošću za trgovinu i usluge, OIB 60731003451, Športska 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KERI GRUPA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KERI GRUPA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KERI GRUPA društvo s ograničenom odgovornošću za trgovinu i usluge, OIB 60731003451, Športska 6/A,40000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KERI GRUPA društvo s ograničenom odgovornošću za trgovinu i usluge, OIB 60731003451, Športska 6/A,40000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60731003451</item>
      <item>, OIB null</item>
      <item>, OIB null</item>
    </izvorni_sadrzaj>
    <derivirana_varijabla naziv="DomainObject.Predmet.SudioniciListNazivOIB_1">
      <item>, OIB 85821130368</item>
      <item>, OIB 60731003451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086CF-A871-425C-8E06-FA2FBF4BA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1848</properties:Characters>
  <properties:Lines>46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2016-08-26T10:40:00Z</dcterms:created>
  <dc:creator>Ljubica Makovec</dc:creator>
  <cp:lastModifiedBy>Valentina Kolar</cp:lastModifiedBy>
  <cp:lastPrinted>2016-08-26T10:56:00Z</cp:lastPrinted>
  <dcterms:modified xmlns:xsi="http://www.w3.org/2001/XMLSchema-instance" xsi:type="dcterms:W3CDTF">2016-08-29T10:10:00Z</dcterms:modified>
  <cp:revision>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