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8729" w14:paraId="7df8729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70783F">
        <w:rPr>
          <w:b/>
        </w:rPr>
        <w:t>1097</w:t>
      </w:r>
      <w:r w:rsidR="009E3B91">
        <w:rPr>
          <w:b/>
        </w:rPr>
        <w:t>/201</w:t>
      </w:r>
      <w:r w:rsidR="0070783F">
        <w:rPr>
          <w:b/>
        </w:rPr>
        <w:t>7</w:t>
      </w:r>
    </w:p>
    <w:p w:rsidRDefault="0070783F" w:rsidP="0070783F" w:rsidR="00D63D0D" w:rsidRPr="00101478">
      <w:pPr>
        <w:tabs>
          <w:tab w:pos="8202" w:val="left"/>
        </w:tabs>
        <w:rPr>
          <w:b/>
        </w:rPr>
      </w:pPr>
      <w:r>
        <w:rPr>
          <w:b/>
        </w:rPr>
        <w:tab/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9A050C" w:rsidRPr="009A050C">
        <w:t>ALDEBARAN d.o.o. za usluge u nautičkom turizmu i trgovinu, Kaštel Gomilica (Grad Kaštela), Dr. Franje Tuđmana 213, MBS: 080550252, OIB: 69199972302</w:t>
      </w:r>
      <w:r w:rsidR="00FB7A02">
        <w:t>,</w:t>
      </w:r>
      <w:r w:rsidRPr="00101478">
        <w:t xml:space="preserve"> dana </w:t>
      </w:r>
      <w:r w:rsidR="009A050C" w:rsidRPr="009A050C">
        <w:t xml:space="preserve">03. prosinca </w:t>
      </w:r>
      <w:r w:rsidR="00911AC9">
        <w:t>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A050C" w:rsidP="00942B95" w:rsidR="00726640">
      <w:pPr>
        <w:ind w:firstLine="696" w:left="12"/>
        <w:jc w:val="both"/>
      </w:pPr>
      <w:r w:rsidRPr="009A050C">
        <w:t>Ročište za ispitivanje prijavljenih potraživanja vjerovnika zakaz</w:t>
      </w:r>
      <w:r>
        <w:t xml:space="preserve">ano </w:t>
      </w:r>
      <w:r w:rsidRPr="009A050C">
        <w:t>za dan 10. prosinca 2018. godine u 11:00 sati</w:t>
      </w:r>
      <w:r w:rsidR="00911AC9" w:rsidRPr="00911AC9">
        <w:t xml:space="preserve"> </w:t>
      </w:r>
      <w:r w:rsidR="00942B95">
        <w:t xml:space="preserve">se odgađa, te </w:t>
      </w:r>
      <w:r w:rsidR="00726640">
        <w:t>se</w:t>
      </w:r>
      <w:r w:rsidR="00942B95">
        <w:t xml:space="preserve"> novo</w:t>
      </w:r>
      <w:r w:rsidR="00726640">
        <w:t xml:space="preserve"> određuje za dan </w:t>
      </w:r>
      <w:r>
        <w:t>18</w:t>
      </w:r>
      <w:r w:rsidR="00726640">
        <w:t xml:space="preserve">. </w:t>
      </w:r>
      <w:r>
        <w:t>siječnja 2019</w:t>
      </w:r>
      <w:r w:rsidR="00726640">
        <w:t xml:space="preserve">.g.  </w:t>
      </w:r>
      <w:r w:rsidR="00726640" w:rsidRPr="00726640">
        <w:t xml:space="preserve">u </w:t>
      </w:r>
      <w:r>
        <w:t xml:space="preserve">13,00 </w:t>
      </w:r>
      <w:r w:rsidR="00726640" w:rsidRPr="00726640">
        <w:t xml:space="preserve"> sati u zgradi naslovnog suda na adresi Split, </w:t>
      </w:r>
      <w:proofErr w:type="spellStart"/>
      <w:r w:rsidR="00726640" w:rsidRPr="00726640">
        <w:t>Sukoišanska</w:t>
      </w:r>
      <w:proofErr w:type="spellEnd"/>
      <w:r w:rsidR="00726640" w:rsidRPr="00726640">
        <w:t xml:space="preserve"> 6, sudnica 4, soba broj 118, na I. katu</w:t>
      </w:r>
      <w:r w:rsidR="00726640">
        <w:t>. Nakon ispitnog ročišta biti će održano izvještajno ročište.</w:t>
      </w: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9A050C">
        <w:rPr>
          <w:b/>
        </w:rPr>
        <w:t>03</w:t>
      </w:r>
      <w:r w:rsidR="004B4DAE" w:rsidRPr="00101478">
        <w:rPr>
          <w:b/>
        </w:rPr>
        <w:t xml:space="preserve">. </w:t>
      </w:r>
      <w:r w:rsidR="009A050C">
        <w:rPr>
          <w:b/>
        </w:rPr>
        <w:t>prosinca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0783F"/>
    <w:rsid w:val="00726640"/>
    <w:rsid w:val="0073567E"/>
    <w:rsid w:val="007976D6"/>
    <w:rsid w:val="007B2C2E"/>
    <w:rsid w:val="007F6235"/>
    <w:rsid w:val="00815113"/>
    <w:rsid w:val="008438FB"/>
    <w:rsid w:val="00867E2F"/>
    <w:rsid w:val="00874A5C"/>
    <w:rsid w:val="00880EE2"/>
    <w:rsid w:val="008A3A88"/>
    <w:rsid w:val="00911AC9"/>
    <w:rsid w:val="009302AC"/>
    <w:rsid w:val="00942B95"/>
    <w:rsid w:val="00955ACE"/>
    <w:rsid w:val="00965CC7"/>
    <w:rsid w:val="0096678B"/>
    <w:rsid w:val="009710AD"/>
    <w:rsid w:val="009A050C"/>
    <w:rsid w:val="009E3B91"/>
    <w:rsid w:val="009F16F3"/>
    <w:rsid w:val="00A03326"/>
    <w:rsid w:val="00A92FB6"/>
    <w:rsid w:val="00A9336C"/>
    <w:rsid w:val="00AB197E"/>
    <w:rsid w:val="00AB7C1F"/>
    <w:rsid w:val="00AE1E9C"/>
    <w:rsid w:val="00AF61F0"/>
    <w:rsid w:val="00B056F1"/>
    <w:rsid w:val="00B70565"/>
    <w:rsid w:val="00B91E4D"/>
    <w:rsid w:val="00C1628D"/>
    <w:rsid w:val="00C44BBB"/>
    <w:rsid w:val="00C62681"/>
    <w:rsid w:val="00C82135"/>
    <w:rsid w:val="00CC3588"/>
    <w:rsid w:val="00CE3D62"/>
    <w:rsid w:val="00D01C60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EF454A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C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C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C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C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C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C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C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C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St-1097/2017</izvorni_sadrzaj>
    <derivirana_varijabla naziv="DomainObject.Predmet.OznakaBroj_1">St-1097/2017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ALDEBARAN d.o.o. za usluge u nautičkom turizmu i trgovinu</izvorni_sadrzaj>
    <derivirana_varijabla naziv="DomainObject.Predmet.ProtustrankaFormated_1">  ALDEBARAN d.o.o. za usluge u nautičkom turizmu i trgovinu</derivirana_varijabla>
  </DomainObject.Predmet.ProtustrankaFormated>
  <DomainObject.Predmet.ProtustrankaFormatedOIB>
    <izvorni_sadrzaj>  ALDEBARAN d.o.o. za usluge u nautičkom turizmu i trgovinu, OIB 69199972302</izvorni_sadrzaj>
    <derivirana_varijabla naziv="DomainObject.Predmet.ProtustrankaFormatedOIB_1">  ALDEBARAN d.o.o. za usluge u nautičkom turizmu i trgovinu, OIB 69199972302</derivirana_varijabla>
  </DomainObject.Predmet.ProtustrankaFormatedOIB>
  <DomainObject.Predmet.ProtustrankaFormatedWithAdress>
    <izvorni_sadrzaj> ALDEBARAN d.o.o. za usluge u nautičkom turizmu i trgovinu, Dr. Franje Tuđmana 213, 21214 Kaštel Gomilica</izvorni_sadrzaj>
    <derivirana_varijabla naziv="DomainObject.Predmet.ProtustrankaFormatedWithAdress_1"> ALDEBARAN d.o.o. za usluge u nautičkom turizmu i trgovinu, Dr. Franje Tuđmana 213, 21214 Kaštel Gomilica</derivirana_varijabla>
  </DomainObject.Predmet.ProtustrankaFormatedWithAdress>
  <DomainObject.Predmet.ProtustrankaFormatedWithAdressOIB>
    <izvorni_sadrzaj> ALDEBARAN d.o.o. za usluge u nautičkom turizmu i trgovinu, OIB 69199972302, Dr. Franje Tuđmana 213, 21214 Kaštel Gomilica</izvorni_sadrzaj>
    <derivirana_varijabla naziv="DomainObject.Predmet.ProtustrankaFormatedWithAdressOIB_1"> ALDEBARAN d.o.o. za usluge u nautičkom turizmu i trgovinu, OIB 69199972302, Dr. Franje Tuđmana 213, 21214 Kaštel Gomilica</derivirana_varijabla>
  </DomainObject.Predmet.ProtustrankaFormatedWithAdressOIB>
  <DomainObject.Predmet.ProtustrankaWithAdress>
    <izvorni_sadrzaj>ALDEBARAN d.o.o. za usluge u nautičkom turizmu i trgovinu Dr. Franje Tuđmana 213, 21214 Kaštel Gomilica</izvorni_sadrzaj>
    <derivirana_varijabla naziv="DomainObject.Predmet.ProtustrankaWithAdress_1">ALDEBARAN d.o.o. za usluge u nautičkom turizmu i trgovinu Dr. Franje Tuđmana 213, 21214 Kaštel Gomilica</derivirana_varijabla>
  </DomainObject.Predmet.ProtustrankaWithAdress>
  <DomainObject.Predmet.ProtustrankaWithAdressOIB>
    <izvorni_sadrzaj>ALDEBARAN d.o.o. za usluge u nautičkom turizmu i trgovinu, OIB 69199972302, Dr. Franje Tuđmana 213, 21214 Kaštel Gomilica</izvorni_sadrzaj>
    <derivirana_varijabla naziv="DomainObject.Predmet.ProtustrankaWithAdressOIB_1">ALDEBARAN d.o.o. za usluge u nautičkom turizmu i trgovinu, OIB 69199972302, Dr. Franje Tuđmana 213, 21214 Kaštel Gomilica</derivirana_varijabla>
  </DomainObject.Predmet.ProtustrankaWithAdressOIB>
  <DomainObject.Predmet.ProtustrankaNazivFormated>
    <izvorni_sadrzaj>ALDEBARAN d.o.o. za usluge u nautičkom turizmu i trgovinu</izvorni_sadrzaj>
    <derivirana_varijabla naziv="DomainObject.Predmet.ProtustrankaNazivFormated_1">ALDEBARAN d.o.o. za usluge u nautičkom turizmu i trgovinu</derivirana_varijabla>
  </DomainObject.Predmet.ProtustrankaNazivFormated>
  <DomainObject.Predmet.ProtustrankaNazivFormatedOIB>
    <izvorni_sadrzaj>ALDEBARAN d.o.o. za usluge u nautičkom turizmu i trgovinu, OIB 69199972302</izvorni_sadrzaj>
    <derivirana_varijabla naziv="DomainObject.Predmet.ProtustrankaNazivFormatedOIB_1">ALDEBARAN d.o.o. za usluge u nautičkom turizmu i trgovinu, OIB 69199972302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ALDEBARAN d.o.o. za usluge u nautičkom turizmu i trgovinu</item>
    </izvorni_sadrzaj>
    <derivirana_varijabla naziv="DomainObject.Predmet.ProtuStrankaListFormated_1">
      <item>ALDEBARAN d.o.o. za usluge u nautičkom turizmu i trgovinu</item>
    </derivirana_varijabla>
  </DomainObject.Predmet.ProtuStrankaListFormated>
  <DomainObject.Predmet.ProtuStrankaListFormatedOIB>
    <izvorni_sadrzaj>
      <item>ALDEBARAN d.o.o. za usluge u nautičkom turizmu i trgovinu, OIB 69199972302</item>
    </izvorni_sadrzaj>
    <derivirana_varijabla naziv="DomainObject.Predmet.ProtuStrankaListFormatedOIB_1">
      <item>ALDEBARAN d.o.o. za usluge u nautičkom turizmu i trgovinu, OIB 69199972302</item>
    </derivirana_varijabla>
  </DomainObject.Predmet.ProtuStrankaListFormatedOIB>
  <DomainObject.Predmet.ProtuStrankaListFormatedWithAdress>
    <izvorni_sadrzaj>
      <item>ALDEBARAN d.o.o. za usluge u nautičkom turizmu i trgovinu, Dr. Franje Tuđmana 213, 21214 Kaštel Gomilica</item>
    </izvorni_sadrzaj>
    <derivirana_varijabla naziv="DomainObject.Predmet.ProtuStrankaListFormatedWithAdress_1">
      <item>ALDEBARAN d.o.o. za usluge u nautičkom turizmu i trgovinu, Dr. Franje Tuđmana 213, 21214 Kaštel Gomilica</item>
    </derivirana_varijabla>
  </DomainObject.Predmet.ProtuStrankaListFormatedWithAdress>
  <DomainObject.Predmet.ProtuStrankaListFormatedWithAdressOIB>
    <izvorni_sadrzaj>
      <item>ALDEBARAN d.o.o. za usluge u nautičkom turizmu i trgovinu, OIB 69199972302, Dr. Franje Tuđmana 213, 21214 Kaštel Gomilica</item>
    </izvorni_sadrzaj>
    <derivirana_varijabla naziv="DomainObject.Predmet.ProtuStrankaListFormatedWithAdressOIB_1">
      <item>ALDEBARAN d.o.o. za usluge u nautičkom turizmu i trgovinu, OIB 69199972302, Dr. Franje Tuđmana 213, 21214 Kaštel Gomilica</item>
    </derivirana_varijabla>
  </DomainObject.Predmet.ProtuStrankaListFormatedWithAdressOIB>
  <DomainObject.Predmet.ProtuStrankaListNazivFormated>
    <izvorni_sadrzaj>
      <item>ALDEBARAN d.o.o. za usluge u nautičkom turizmu i trgovinu</item>
    </izvorni_sadrzaj>
    <derivirana_varijabla naziv="DomainObject.Predmet.ProtuStrankaListNazivFormated_1">
      <item>ALDEBARAN d.o.o. za usluge u nautičkom turizmu i trgovinu</item>
    </derivirana_varijabla>
  </DomainObject.Predmet.ProtuStrankaListNazivFormated>
  <DomainObject.Predmet.ProtuStrankaListNazivFormatedOIB>
    <izvorni_sadrzaj>
      <item>ALDEBARAN d.o.o. za usluge u nautičkom turizmu i trgovinu, OIB 69199972302</item>
    </izvorni_sadrzaj>
    <derivirana_varijabla naziv="DomainObject.Predmet.ProtuStrankaListNazivFormatedOIB_1">
      <item>ALDEBARAN d.o.o. za usluge u nautičkom turizmu i trgovinu, OIB 69199972302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ALDEBARAN d.o.o. za usluge u nautičkom turizmu i trgovinu</izvorni_sadrzaj>
    <derivirana_varijabla naziv="DomainObject.Predmet.ProtustrankaIDrugi_1">ALDEBARAN d.o.o. za usluge u nautičkom turizmu i trgovinu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ALDEBARAN d.o.o. za usluge u nautičkom turizmu i trgovinu, OIB 69199972302, Dr. Franje Tuđmana 213, 21214 Kaštel Gomilica</izvorni_sadrzaj>
    <derivirana_varijabla naziv="DomainObject.Predmet.ProtustrankaIDrugiAdressOIB_1">ALDEBARAN d.o.o. za usluge u nautičkom turizmu i trgovinu, OIB 69199972302, Dr. Franje Tuđmana 213,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ALDEBARAN d.o.o. za usluge u nautičkom turizmu i trgovinu</item>
      <item>REPUBLIKA HRVATSKA</item>
      <item>ŽUPANIJSKO DRŽAVNO ODVJETNIŠTVO U SPLITU</item>
    </izvorni_sadrzaj>
    <derivirana_varijabla naziv="DomainObject.Predmet.SudioniciListNaziv_1">
      <item>ALDEBARAN d.o.o. za usluge u nautičkom turizmu i trgovinu</item>
      <item>REPUBLIKA HRVATSKA</item>
      <item>ŽUPANIJSKO DRŽAVNO ODVJETNIŠTVO U SPLITU</item>
    </derivirana_varijabla>
  </DomainObject.Predmet.SudioniciListNaziv>
  <DomainObject.Predmet.SudioniciListAdressOIB>
    <izvorni_sadrzaj>
      <item>ALDEBARAN d.o.o. za usluge u nautičkom turizmu i trgovinu, OIB 69199972302, Dr. Franje Tuđmana 213,21214 Kaštel Gomilica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ALDEBARAN d.o.o. za usluge u nautičkom turizmu i trgovinu, OIB 69199972302, Dr. Franje Tuđmana 213,21214 Kaštel Gomilica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69199972302</item>
      <item>, OIB 18683136487</item>
      <item>, OIB 70793241859</item>
    </izvorni_sadrzaj>
    <derivirana_varijabla naziv="DomainObject.Predmet.SudioniciListNazivOIB_1">
      <item>, OIB 69199972302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St-1097/2017-18</izvorni_sadrzaj>
    <derivirana_varijabla naziv="DomainObject.PredzadnjaOdlukaIzPredmeta.Oznaka_1">St-1097/2017-18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774</properties:Characters>
  <properties:Lines>41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2018-12-03T08:34:00Z</dcterms:created>
  <dc:creator>kfrankovic</dc:creator>
  <cp:lastModifiedBy>Andrijana Leto</cp:lastModifiedBy>
  <cp:lastPrinted>2018-04-19T17:30:00Z</cp:lastPrinted>
  <dcterms:modified xmlns:xsi="http://www.w3.org/2001/XMLSchema-instance" xsi:type="dcterms:W3CDTF">2018-12-03T08:46:00Z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1097-17 ispitno. SPLIT.docx)</vt:lpwstr>
  </prop:property>
  <prop:property name="CC_coloring" pid="5" fmtid="{D5CDD505-2E9C-101B-9397-08002B2CF9AE}">
    <vt:bool>false</vt:bool>
  </prop:property>
</prop:Properties>
</file>