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51dd0" w14:paraId="1f51dd0" w:rsidRDefault="00FE1344" w:rsidP="00FE1344" w:rsidR="00FE1344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1344" w:rsidP="00FE1344" w:rsidR="00FE1344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FE1344" w:rsidP="00FE1344" w:rsidR="00FE1344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FE1344" w:rsidP="00FE1344" w:rsidR="00FE1344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FE1344" w:rsidP="00FE1344" w:rsidR="00FE1344"/>
    <w:p w:rsidRDefault="00FE1344" w:rsidP="00FE1344" w:rsidR="00FE1344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FE1344" w:rsidP="00FE1344" w:rsidR="00FE1344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FE1344" w:rsidP="00FE1344" w:rsidR="00FE1344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FE1344" w:rsidP="00FE1344" w:rsidR="00FE1344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FE1344" w:rsidP="00FE1344" w:rsidR="00FE1344" w:rsidRPr="003B4690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3940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28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AD MAJORA d. o. o. Labin, Trg Labinskih Rudara 4, OIB 13238738987, MBS 040114997, 14. prosinca</w:t>
      </w:r>
      <w:r w:rsidRPr="00D05CA9">
        <w:rPr>
          <w:rFonts w:cs="Times New Roman" w:eastAsia="Times New Roman"/>
          <w:szCs w:val="24"/>
          <w:lang w:eastAsia="hr-HR"/>
        </w:rPr>
        <w:t xml:space="preserve"> 2015</w:t>
      </w:r>
      <w:r>
        <w:rPr>
          <w:rFonts w:cs="Times New Roman" w:eastAsia="Times New Roman"/>
          <w:szCs w:val="24"/>
          <w:lang w:eastAsia="hr-HR"/>
        </w:rPr>
        <w:t xml:space="preserve">. </w:t>
      </w:r>
    </w:p>
    <w:p w:rsidRDefault="00FE1344" w:rsidP="00FE1344" w:rsidR="00FE1344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FE1344" w:rsidP="00FE1344" w:rsidR="00FE1344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FE1344" w:rsidP="00FE1344" w:rsidR="00FE1344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FE1344" w:rsidP="00FE1344" w:rsidR="00FE1344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AD MAJORA d. o. o. Labin, Trg Labinskih Rudara 4, OIB 13238738987, MBS 040114997.</w:t>
      </w:r>
    </w:p>
    <w:p w:rsidRDefault="00FE1344" w:rsidP="00FE1344" w:rsidR="00FE1344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FE1344" w:rsidP="00FE1344" w:rsidR="00FE1344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FE1344" w:rsidP="00FE1344" w:rsidR="00FE134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FE1344" w:rsidP="00FE1344" w:rsidR="00FE134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</w:t>
      </w:r>
      <w:r>
        <w:rPr>
          <w:rFonts w:cs="Times New Roman" w:eastAsia="Times New Roman"/>
          <w:szCs w:val="24"/>
          <w:lang w:eastAsia="hr-HR"/>
        </w:rPr>
        <w:t>44</w:t>
      </w:r>
      <w:r w:rsidRPr="00D05CA9">
        <w:rPr>
          <w:rFonts w:cs="Times New Roman" w:eastAsia="Times New Roman"/>
          <w:szCs w:val="24"/>
          <w:lang w:eastAsia="hr-HR"/>
        </w:rPr>
        <w:t>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521317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AD MAJORA d. o. o. Labin.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1964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2.394.617,43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FE1344" w:rsidP="00FE1344" w:rsidR="00FE134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FE1344" w:rsidP="00FE1344" w:rsidR="00FE134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FE1344" w:rsidP="00FE1344" w:rsidR="00FE1344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FE1344" w:rsidP="00FE1344" w:rsidR="00FE1344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14.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FE1344" w:rsidP="00FE1344" w:rsidR="00FE1344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FE1344" w:rsidP="00FE1344" w:rsidR="00FE1344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Kaligari, v. r.</w:t>
      </w:r>
    </w:p>
    <w:p w:rsidRDefault="00FE1344" w:rsidP="00FE1344" w:rsidR="00FE1344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FE1344" w:rsidP="00FE1344" w:rsidR="00FE1344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FE1344" w:rsidP="00FE1344" w:rsidR="00FE134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FE1344" w:rsidP="00FE1344" w:rsidR="00FE1344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FE1344" w:rsidP="00FE1344" w:rsidR="00FE1344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FE1344" w:rsidP="00FE1344" w:rsidR="00FE1344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FE1344" w:rsidP="00FE1344" w:rsidR="00FE1344" w:rsidRPr="00D05CA9">
      <w:pPr>
        <w:tabs>
          <w:tab w:pos="4116" w:val="left"/>
        </w:tabs>
      </w:pPr>
    </w:p>
    <w:p w:rsidRDefault="00FE1344" w:rsidP="00FE1344" w:rsidR="00FE1344" w:rsidRPr="00D05CA9">
      <w:pPr>
        <w:tabs>
          <w:tab w:pos="4116" w:val="left"/>
        </w:tabs>
      </w:pPr>
    </w:p>
    <w:p w:rsidRDefault="00FE1344" w:rsidP="00FE1344" w:rsidR="00FE1344" w:rsidRPr="00D05CA9">
      <w:pPr>
        <w:tabs>
          <w:tab w:pos="4116" w:val="left"/>
        </w:tabs>
      </w:pPr>
    </w:p>
    <w:p w:rsidRDefault="00FE1344" w:rsidP="00FE1344" w:rsidR="00FE1344" w:rsidRPr="00D05CA9">
      <w:pPr>
        <w:tabs>
          <w:tab w:pos="4116" w:val="left"/>
        </w:tabs>
      </w:pPr>
    </w:p>
    <w:p w:rsidRDefault="00FE1344" w:rsidP="00FE1344" w:rsidR="00FE1344" w:rsidRPr="00D05CA9">
      <w:pPr>
        <w:tabs>
          <w:tab w:pos="4116" w:val="left"/>
        </w:tabs>
      </w:pPr>
    </w:p>
    <w:p w:rsidRDefault="00FE1344" w:rsidP="00FE1344" w:rsidR="00FE1344" w:rsidRPr="00D05CA9">
      <w:pPr>
        <w:tabs>
          <w:tab w:pos="4116" w:val="left"/>
        </w:tabs>
      </w:pPr>
    </w:p>
    <w:p w:rsidRDefault="00FE1344" w:rsidP="00FE1344" w:rsidR="00FE1344" w:rsidRPr="00D05CA9">
      <w:pPr>
        <w:tabs>
          <w:tab w:pos="4116" w:val="left"/>
        </w:tabs>
      </w:pPr>
    </w:p>
    <w:p w:rsidRDefault="00FE1344" w:rsidP="00FE1344" w:rsidR="00FE1344" w:rsidRPr="00D05CA9">
      <w:pPr>
        <w:tabs>
          <w:tab w:pos="4116" w:val="left"/>
        </w:tabs>
      </w:pPr>
    </w:p>
    <w:p w:rsidRDefault="00FE1344" w:rsidP="00FE1344" w:rsidR="00FE1344" w:rsidRPr="00D05CA9">
      <w:pPr>
        <w:tabs>
          <w:tab w:pos="4116" w:val="left"/>
        </w:tabs>
      </w:pPr>
    </w:p>
    <w:p w:rsidRDefault="00FE1344" w:rsidP="00FE1344" w:rsidR="00FE1344" w:rsidRPr="00D05CA9"/>
    <w:p w:rsidRDefault="00FE1344" w:rsidP="00FE1344" w:rsidR="00FE1344" w:rsidRPr="00D05CA9"/>
    <w:p w:rsidRDefault="00FE1344" w:rsidP="00FE1344" w:rsidR="00FE1344" w:rsidRPr="00D05CA9"/>
    <w:p w:rsidRDefault="00FE1344" w:rsidP="00FE1344" w:rsidR="00FE1344" w:rsidRPr="00D05CA9"/>
    <w:p w:rsidRDefault="00FE1344" w:rsidP="00FE1344" w:rsidR="00FE1344" w:rsidRPr="00D05CA9"/>
    <w:p w:rsidRDefault="00FE1344" w:rsidP="00FE1344" w:rsidR="00FE1344" w:rsidRPr="00D05CA9"/>
    <w:p w:rsidRDefault="00FE1344" w:rsidP="00FE1344" w:rsidR="00FE1344" w:rsidRPr="00D05CA9"/>
    <w:p w:rsidRDefault="00FE1344" w:rsidP="00FE1344" w:rsidR="00FE1344" w:rsidRPr="00D05CA9"/>
    <w:p w:rsidRDefault="00FE1344" w:rsidP="00FE1344" w:rsidR="00FE1344" w:rsidRPr="00D05CA9"/>
    <w:p w:rsidRDefault="00FE1344" w:rsidP="00FE1344" w:rsidR="00FE1344" w:rsidRPr="00D05CA9"/>
    <w:p w:rsidRDefault="00FE1344" w:rsidP="00FE1344" w:rsidR="00FE1344" w:rsidRPr="00D05CA9"/>
    <w:p w:rsidRDefault="00FE1344" w:rsidP="00FE1344" w:rsidR="00FE1344" w:rsidRPr="00D05CA9"/>
    <w:p w:rsidRDefault="00FE1344" w:rsidP="00FE1344" w:rsidR="00FE1344" w:rsidRPr="00D05CA9"/>
    <w:p w:rsidRDefault="00FE1344" w:rsidP="00FE1344" w:rsidR="00FE1344" w:rsidRPr="00D05CA9"/>
    <w:p w:rsidRDefault="00FE1344" w:rsidP="00FE1344" w:rsidR="00FE1344" w:rsidRPr="00D05CA9"/>
    <w:p w:rsidRDefault="00FE1344" w:rsidP="00FE1344" w:rsidR="00FE1344"/>
    <w:p w:rsidRDefault="00FE1344" w:rsidP="00FE1344" w:rsidR="00FE1344"/>
    <w:p w:rsidRDefault="00FE1344" w:rsidP="00FE1344" w:rsidR="00FE1344"/>
    <w:p w:rsidRDefault="00FE1344" w:rsidP="00FE1344" w:rsidR="00FE1344"/>
    <w:p w:rsidRDefault="00FE1344" w:rsidP="00FE1344" w:rsidR="00FE1344"/>
    <w:p w:rsidRDefault="00FE1344" w:rsidP="00FE1344" w:rsidR="00FE1344"/>
    <w:p w:rsidRDefault="00FE1344" w:rsidP="00FE1344" w:rsidR="00FE1344"/>
    <w:p w:rsidRDefault="00FE1344" w:rsidP="00FE1344" w:rsidR="00FE1344"/>
    <w:p w:rsidRDefault="00FE1344" w:rsidP="00FE1344" w:rsidR="00FE1344"/>
    <w:p w:rsidRDefault="00FE1344" w:rsidP="00FE1344" w:rsidR="00FE1344"/>
    <w:p w:rsidRDefault="00FE1344" w:rsidP="00FE1344" w:rsidR="00FE1344"/>
    <w:p w:rsidRDefault="00FE1344" w:rsidP="00FE1344" w:rsidR="00FE1344"/>
    <w:p w:rsidRDefault="00FE1344" w:rsidP="00FE1344" w:rsidR="00FE1344"/>
    <w:p w:rsidRDefault="00FE1344" w:rsidP="00FE1344" w:rsidR="00FE1344"/>
    <w:p w:rsidRDefault="00FE1344" w:rsidP="00FE1344" w:rsidR="00FE1344"/>
    <w:p w:rsidRDefault="00200065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A2" w:rsidP="00FE1344" w:rsidR="00A101A2">
      <w:r>
        <w:separator/>
      </w:r>
    </w:p>
  </w:endnote>
  <w:endnote w:id="0" w:type="continuationSeparator">
    <w:p w:rsidRDefault="00A101A2" w:rsidP="00FE1344" w:rsidR="00A101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A2" w:rsidP="00FE1344" w:rsidR="00A101A2">
      <w:r>
        <w:separator/>
      </w:r>
    </w:p>
  </w:footnote>
  <w:footnote w:id="0" w:type="continuationSeparator">
    <w:p w:rsidRDefault="00A101A2" w:rsidP="00FE1344" w:rsidR="00A101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01A2" w:rsidP="00A81E97" w:rsidR="00A81E97">
    <w:pPr>
      <w:pStyle w:val="Zaglavlje"/>
      <w:jc w:val="left"/>
    </w:pPr>
    <w:r>
      <w:tab/>
    </w:r>
    <w:r>
      <w:fldChar w:fldCharType="begin"/>
    </w:r>
    <w:r>
      <w:instrText>PAGE   \* MERGEFORMAT</w:instrText>
    </w:r>
    <w:r>
      <w:fldChar w:fldCharType="separate"/>
    </w:r>
    <w:r w:rsidR="00200065">
      <w:rPr>
        <w:noProof/>
      </w:rPr>
      <w:t>2</w:t>
    </w:r>
    <w:r>
      <w:fldChar w:fldCharType="end"/>
    </w:r>
    <w:r>
      <w:tab/>
    </w:r>
    <w:r w:rsidRPr="00F65D9B">
      <w:t>11 St-</w:t>
    </w:r>
    <w:r>
      <w:t>58</w:t>
    </w:r>
    <w:r w:rsidR="00FE1344">
      <w:t>3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01A2" w:rsidP="0021081C" w:rsidR="00A81E97">
    <w:pPr>
      <w:pStyle w:val="Zaglavlje"/>
      <w:jc w:val="right"/>
    </w:pPr>
    <w:r>
      <w:t>11 St-58</w:t>
    </w:r>
    <w:r w:rsidR="00FE1344">
      <w:t>3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35EE"/>
    <w:rsid w:val="001E35EE"/>
    <w:rsid w:val="00200065"/>
    <w:rsid w:val="009A6044"/>
    <w:rsid w:val="00A101A2"/>
    <w:rsid w:val="00BF033F"/>
    <w:rsid w:val="00FE1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1344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E134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E134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13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134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E134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E1344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000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006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0065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006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006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1344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E134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E134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13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134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E134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E1344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000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006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0065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006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006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583</izvorni_sadrzaj>
    <derivirana_varijabla naziv="DomainObject.Predmet.Broj_1">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St-583/2015</izvorni_sadrzaj>
    <derivirana_varijabla naziv="DomainObject.Predmet.OznakaBroj_1">St-583/2015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 MAJORA d.o.o. LABIN</izvorni_sadrzaj>
    <derivirana_varijabla naziv="DomainObject.Predmet.ProtustrankaFormated_1">  AD MAJORA d.o.o. LABIN</derivirana_varijabla>
  </DomainObject.Predmet.ProtustrankaFormated>
  <DomainObject.Predmet.ProtustrankaFormatedOIB>
    <izvorni_sadrzaj>  AD MAJORA d.o.o. LABIN, OIB 13238738987</izvorni_sadrzaj>
    <derivirana_varijabla naziv="DomainObject.Predmet.ProtustrankaFormatedOIB_1">  AD MAJORA d.o.o. LABIN, OIB 13238738987</derivirana_varijabla>
  </DomainObject.Predmet.ProtustrankaFormatedOIB>
  <DomainObject.Predmet.ProtustrankaFormatedWithAdress>
    <izvorni_sadrzaj> AD MAJORA d.o.o. LABIN, Trg Labinskih Rudara 4, 52220 Labin</izvorni_sadrzaj>
    <derivirana_varijabla naziv="DomainObject.Predmet.ProtustrankaFormatedWithAdress_1"> AD MAJORA d.o.o. LABIN, Trg Labinskih Rudara 4, 52220 Labin</derivirana_varijabla>
  </DomainObject.Predmet.ProtustrankaFormatedWithAdress>
  <DomainObject.Predmet.ProtustrankaFormatedWithAdressOIB>
    <izvorni_sadrzaj> AD MAJORA d.o.o. LABIN, OIB 13238738987, Trg Labinskih Rudara 4, 52220 Labin</izvorni_sadrzaj>
    <derivirana_varijabla naziv="DomainObject.Predmet.ProtustrankaFormatedWithAdressOIB_1"> AD MAJORA d.o.o. LABIN, OIB 13238738987, Trg Labinskih Rudara 4, 52220 Labin</derivirana_varijabla>
  </DomainObject.Predmet.ProtustrankaFormatedWithAdressOIB>
  <DomainObject.Predmet.ProtustrankaWithAdress>
    <izvorni_sadrzaj>AD MAJORA d.o.o. LABIN Trg Labinskih Rudara 4, 52220 Labin</izvorni_sadrzaj>
    <derivirana_varijabla naziv="DomainObject.Predmet.ProtustrankaWithAdress_1">AD MAJORA d.o.o. LABIN Trg Labinskih Rudara 4, 52220 Labin</derivirana_varijabla>
  </DomainObject.Predmet.ProtustrankaWithAdress>
  <DomainObject.Predmet.ProtustrankaWithAdressOIB>
    <izvorni_sadrzaj>AD MAJORA d.o.o. LABIN, OIB 13238738987, Trg Labinskih Rudara 4, 52220 Labin</izvorni_sadrzaj>
    <derivirana_varijabla naziv="DomainObject.Predmet.ProtustrankaWithAdressOIB_1">AD MAJORA d.o.o. LABIN, OIB 13238738987, Trg Labinskih Rudara 4, 52220 Labin</derivirana_varijabla>
  </DomainObject.Predmet.ProtustrankaWithAdressOIB>
  <DomainObject.Predmet.ProtustrankaNazivFormated>
    <izvorni_sadrzaj>AD MAJORA d.o.o. LABIN</izvorni_sadrzaj>
    <derivirana_varijabla naziv="DomainObject.Predmet.ProtustrankaNazivFormated_1">AD MAJORA d.o.o. LABIN</derivirana_varijabla>
  </DomainObject.Predmet.ProtustrankaNazivFormated>
  <DomainObject.Predmet.ProtustrankaNazivFormatedOIB>
    <izvorni_sadrzaj>AD MAJORA d.o.o. LABIN, OIB 13238738987</izvorni_sadrzaj>
    <derivirana_varijabla naziv="DomainObject.Predmet.ProtustrankaNazivFormatedOIB_1">AD MAJORA d.o.o. LABIN, OIB 13238738987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2394617.43</izvorni_sadrzaj>
    <derivirana_varijabla naziv="DomainObject.Predmet.TrenutnaVrijednost_1">2394617.43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AD MAJORA d.o.o. LABIN</item>
    </izvorni_sadrzaj>
    <derivirana_varijabla naziv="DomainObject.Predmet.ProtuStrankaListFormated_1">
      <item>AD MAJORA d.o.o. LABIN</item>
    </derivirana_varijabla>
  </DomainObject.Predmet.ProtuStrankaListFormated>
  <DomainObject.Predmet.ProtuStrankaListFormatedOIB>
    <izvorni_sadrzaj>
      <item>AD MAJORA d.o.o. LABIN, OIB 13238738987</item>
    </izvorni_sadrzaj>
    <derivirana_varijabla naziv="DomainObject.Predmet.ProtuStrankaListFormatedOIB_1">
      <item>AD MAJORA d.o.o. LABIN, OIB 13238738987</item>
    </derivirana_varijabla>
  </DomainObject.Predmet.ProtuStrankaListFormatedOIB>
  <DomainObject.Predmet.ProtuStrankaListFormatedWithAdress>
    <izvorni_sadrzaj>
      <item>AD MAJORA d.o.o. LABIN, Trg Labinskih Rudara 4, 52220 Labin</item>
    </izvorni_sadrzaj>
    <derivirana_varijabla naziv="DomainObject.Predmet.ProtuStrankaListFormatedWithAdress_1">
      <item>AD MAJORA d.o.o. LABIN, Trg Labinskih Rudara 4, 52220 Labin</item>
    </derivirana_varijabla>
  </DomainObject.Predmet.ProtuStrankaListFormatedWithAdress>
  <DomainObject.Predmet.ProtuStrankaListFormatedWithAdressOIB>
    <izvorni_sadrzaj>
      <item>AD MAJORA d.o.o. LABIN, OIB 13238738987, Trg Labinskih Rudara 4, 52220 Labin</item>
    </izvorni_sadrzaj>
    <derivirana_varijabla naziv="DomainObject.Predmet.ProtuStrankaListFormatedWithAdressOIB_1">
      <item>AD MAJORA d.o.o. LABIN, OIB 13238738987, Trg Labinskih Rudara 4, 52220 Labin</item>
    </derivirana_varijabla>
  </DomainObject.Predmet.ProtuStrankaListFormatedWithAdressOIB>
  <DomainObject.Predmet.ProtuStrankaListNazivFormated>
    <izvorni_sadrzaj>
      <item>AD MAJORA d.o.o. LABIN</item>
    </izvorni_sadrzaj>
    <derivirana_varijabla naziv="DomainObject.Predmet.ProtuStrankaListNazivFormated_1">
      <item>AD MAJORA d.o.o. LABIN</item>
    </derivirana_varijabla>
  </DomainObject.Predmet.ProtuStrankaListNazivFormated>
  <DomainObject.Predmet.ProtuStrankaListNazivFormatedOIB>
    <izvorni_sadrzaj>
      <item>AD MAJORA d.o.o. LABIN, OIB 13238738987</item>
    </izvorni_sadrzaj>
    <derivirana_varijabla naziv="DomainObject.Predmet.ProtuStrankaListNazivFormatedOIB_1">
      <item>AD MAJORA d.o.o. LABIN, OIB 13238738987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AD MAJORA d.o.o. LABIN</izvorni_sadrzaj>
    <derivirana_varijabla naziv="DomainObject.Predmet.ProtustrankaIDrugi_1">AD MAJORA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AD MAJORA d.o.o. LABIN, OIB 13238738987, Trg Labinskih Rudara 4, 52220 Labin</izvorni_sadrzaj>
    <derivirana_varijabla naziv="DomainObject.Predmet.ProtustrankaIDrugiAdressOIB_1">AD MAJORA d.o.o. LABIN, OIB 13238738987, Trg Labinskih Rudara 4,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AD MAJORA d.o.o. LABIN</item>
    </izvorni_sadrzaj>
    <derivirana_varijabla naziv="DomainObject.Predmet.SudioniciListNaziv_1">
      <item>FINANCIJSKA AGENCIJA, RC RIJEKA, PODRUŽNICA PULA, PULA</item>
      <item>AD MAJORA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AD MAJORA d.o.o. LABIN, OIB 13238738987, Trg Labinskih Rudara 4,52220 Labin</item>
    </izvorni_sadrzaj>
    <derivirana_varijabla naziv="DomainObject.Predmet.SudioniciListAdressOIB_1">
      <item>FINANCIJSKA AGENCIJA, RC RIJEKA, PODRUŽNICA PULA, PULA, OIB 85821130368, Giardini 5,52100 Pula</item>
      <item>AD MAJORA d.o.o. LABIN, OIB 13238738987, Trg Labinskih Rudara 4,52220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13238738987</item>
    </izvorni_sadrzaj>
    <derivirana_varijabla naziv="DomainObject.Predmet.SudioniciListNazivOIB_1">
      <item>, OIB 85821130368</item>
      <item>, OIB 13238738987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376</properties:Words>
  <properties:Characters>2018</properties:Characters>
  <properties:Lines>89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2015-12-14T09:25:00Z</dcterms:created>
  <dc:creator>Mihaela Kaligari</dc:creator>
  <dc:description/>
  <cp:keywords/>
  <cp:lastModifiedBy>Sanja Prodan</cp:lastModifiedBy>
  <cp:lastPrinted>2015-12-17T12:44:00Z</cp:lastPrinted>
  <dcterms:modified xmlns:xsi="http://www.w3.org/2001/XMLSchema-instance" xsi:type="dcterms:W3CDTF">2015-12-17T12:44:00Z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