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9b22" w14:paraId="b109b22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46168D">
        <w:rPr>
          <w:sz w:val="24"/>
          <w:szCs w:val="24"/>
          <w:lang w:val="hr-HR"/>
        </w:rPr>
        <w:t>986/2015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46168D">
        <w:t xml:space="preserve">MALI OTOK j.d.o.o. iz Tribunja, Varoš 79, OIB: </w:t>
      </w:r>
      <w:r w:rsidR="0046168D" w:rsidRPr="0046168D">
        <w:t>37320135317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</w:t>
      </w:r>
      <w:r w:rsidR="0046168D">
        <w:rPr>
          <w:sz w:val="24"/>
          <w:szCs w:val="24"/>
          <w:lang w:val="hr-HR"/>
        </w:rPr>
        <w:t>Bernard Ljekaj iz Tribunja, Varoš 79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107B85">
        <w:rPr>
          <w:sz w:val="24"/>
          <w:szCs w:val="24"/>
          <w:lang w:val="hr-HR"/>
        </w:rPr>
        <w:t>05 100-</w:t>
      </w:r>
      <w:r w:rsidR="0046168D">
        <w:rPr>
          <w:sz w:val="24"/>
          <w:szCs w:val="24"/>
          <w:lang w:val="hr-HR"/>
        </w:rPr>
        <w:t>986-15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E3022A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46168D">
        <w:rPr>
          <w:szCs w:val="24"/>
        </w:rPr>
        <w:t xml:space="preserve">Bernard Ljekaj iz Tribunja, Varoš 79 </w:t>
      </w:r>
      <w:r w:rsidR="0046168D" w:rsidRPr="00951610">
        <w:rPr>
          <w:szCs w:val="24"/>
        </w:rPr>
        <w:t xml:space="preserve"> </w:t>
      </w:r>
      <w:r w:rsidR="00107B85">
        <w:rPr>
          <w:szCs w:val="24"/>
        </w:rPr>
        <w:t xml:space="preserve"> </w:t>
      </w:r>
      <w:r w:rsidR="00107B85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692B45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1AB" w:rsidP="00A46AE6" w:rsidR="006D01AB">
      <w:r>
        <w:separator/>
      </w:r>
    </w:p>
  </w:endnote>
  <w:endnote w:id="0" w:type="continuationSeparator">
    <w:p w:rsidRDefault="006D01AB" w:rsidP="00A46AE6" w:rsidR="006D0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1AB" w:rsidP="00A46AE6" w:rsidR="006D01AB">
      <w:r>
        <w:separator/>
      </w:r>
    </w:p>
  </w:footnote>
  <w:footnote w:id="0" w:type="continuationSeparator">
    <w:p w:rsidRDefault="006D01AB" w:rsidP="00A46AE6" w:rsidR="006D0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2B45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92B4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07B85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</w:t>
    </w:r>
    <w:r w:rsidR="0046168D">
      <w:rPr>
        <w:sz w:val="24"/>
        <w:szCs w:val="24"/>
        <w:lang w:val="hr-HR"/>
      </w:rPr>
      <w:t>986</w:t>
    </w:r>
    <w:r w:rsidR="001A221C">
      <w:rPr>
        <w:sz w:val="24"/>
        <w:szCs w:val="24"/>
        <w:lang w:val="hr-HR"/>
      </w:rPr>
      <w:t>/201</w:t>
    </w:r>
    <w:r w:rsidR="0046168D">
      <w:rPr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07B85"/>
    <w:rsid w:val="001A221C"/>
    <w:rsid w:val="002C7E37"/>
    <w:rsid w:val="003112E5"/>
    <w:rsid w:val="00345E88"/>
    <w:rsid w:val="0046168D"/>
    <w:rsid w:val="004B0F83"/>
    <w:rsid w:val="004B4611"/>
    <w:rsid w:val="004D43D0"/>
    <w:rsid w:val="005B37A3"/>
    <w:rsid w:val="00692B45"/>
    <w:rsid w:val="006D01AB"/>
    <w:rsid w:val="006F7F0A"/>
    <w:rsid w:val="00712B02"/>
    <w:rsid w:val="008A43C7"/>
    <w:rsid w:val="008B36D2"/>
    <w:rsid w:val="00A46AE6"/>
    <w:rsid w:val="00A5687C"/>
    <w:rsid w:val="00D12AF3"/>
    <w:rsid w:val="00DA6976"/>
    <w:rsid w:val="00DC2F57"/>
    <w:rsid w:val="00E3022A"/>
    <w:rsid w:val="00E55BF5"/>
    <w:rsid w:val="00F07F2A"/>
    <w:rsid w:val="00F222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OTOK j.d.o.o. za proizvodnju pekarskih proizvoda</izvorni_sadrzaj>
    <derivirana_varijabla naziv="DomainObject.Predmet.ProtustrankaFormated_1">  MALI OTOK j.d.o.o. za proizvodnju pekarskih proizvoda</derivirana_varijabla>
  </DomainObject.Predmet.ProtustrankaFormated>
  <DomainObject.Predmet.ProtustrankaFormatedOIB>
    <izvorni_sadrzaj>  MALI OTOK j.d.o.o. za proizvodnju pekarskih proizvoda, OIB 37320135317</izvorni_sadrzaj>
    <derivirana_varijabla naziv="DomainObject.Predmet.ProtustrankaFormatedOIB_1">  MALI OTOK j.d.o.o. za proizvodnju pekarskih proizvoda, OIB 37320135317</derivirana_varijabla>
  </DomainObject.Predmet.ProtustrankaFormatedOIB>
  <DomainObject.Predmet.ProtustrankaFormatedWithAdress>
    <izvorni_sadrzaj> MALI OTOK j.d.o.o. za proizvodnju pekarskih proizvoda, Varoš 79 , 22211 Tribunj</izvorni_sadrzaj>
    <derivirana_varijabla naziv="DomainObject.Predmet.ProtustrankaFormatedWithAdress_1"> MALI OTOK j.d.o.o. za proizvodnju pekarskih proizvoda, Varoš 79 , 22211 Tribunj</derivirana_varijabla>
  </DomainObject.Predmet.ProtustrankaFormatedWithAdress>
  <DomainObject.Predmet.ProtustrankaFormatedWithAdressOIB>
    <izvorni_sadrzaj> MALI OTOK j.d.o.o. za proizvodnju pekarskih proizvoda, OIB 37320135317, Varoš 79 , 22211 Tribunj</izvorni_sadrzaj>
    <derivirana_varijabla naziv="DomainObject.Predmet.ProtustrankaFormatedWithAdressOIB_1"> MALI OTOK j.d.o.o. za proizvodnju pekarskih proizvoda, OIB 37320135317, Varoš 79 , 22211 Tribunj</derivirana_varijabla>
  </DomainObject.Predmet.ProtustrankaFormatedWithAdressOIB>
  <DomainObject.Predmet.ProtustrankaWithAdress>
    <izvorni_sadrzaj>MALI OTOK j.d.o.o. za proizvodnju pekarskih proizvoda Varoš 79 , 22211 Tribunj</izvorni_sadrzaj>
    <derivirana_varijabla naziv="DomainObject.Predmet.ProtustrankaWithAdress_1">MALI OTOK j.d.o.o. za proizvodnju pekarskih proizvoda Varoš 79 , 22211 Tribunj</derivirana_varijabla>
  </DomainObject.Predmet.ProtustrankaWithAdress>
  <DomainObject.Predmet.ProtustrankaWithAdressOIB>
    <izvorni_sadrzaj>MALI OTOK j.d.o.o. za proizvodnju pekarskih proizvoda, OIB 37320135317, Varoš 79 , 22211 Tribunj</izvorni_sadrzaj>
    <derivirana_varijabla naziv="DomainObject.Predmet.ProtustrankaWithAdressOIB_1">MALI OTOK j.d.o.o. za proizvodnju pekarskih proizvoda, OIB 37320135317, Varoš 79 , 22211 Tribunj</derivirana_varijabla>
  </DomainObject.Predmet.ProtustrankaWithAdressOIB>
  <DomainObject.Predmet.ProtustrankaNazivFormated>
    <izvorni_sadrzaj>MALI OTOK j.d.o.o. za proizvodnju pekarskih proizvoda</izvorni_sadrzaj>
    <derivirana_varijabla naziv="DomainObject.Predmet.ProtustrankaNazivFormated_1">MALI OTOK j.d.o.o. za proizvodnju pekarskih proizvoda</derivirana_varijabla>
  </DomainObject.Predmet.ProtustrankaNazivFormated>
  <DomainObject.Predmet.ProtustrankaNazivFormatedOIB>
    <izvorni_sadrzaj>MALI OTOK j.d.o.o. za proizvodnju pekarskih proizvoda, OIB 37320135317</izvorni_sadrzaj>
    <derivirana_varijabla naziv="DomainObject.Predmet.ProtustrankaNazivFormatedOIB_1">MALI OTOK j.d.o.o. za proizvodnju pekarskih proizvoda, OIB 37320135317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MALI OTOK j.d.o.o. za proizvodnju pekarskih proizvoda</item>
    </izvorni_sadrzaj>
    <derivirana_varijabla naziv="DomainObject.Predmet.ProtuStrankaListFormated_1">
      <item>MALI OTOK j.d.o.o. za proizvodnju pekarskih proizvoda</item>
    </derivirana_varijabla>
  </DomainObject.Predmet.ProtuStrankaListFormated>
  <DomainObject.Predmet.ProtuStrankaListFormatedOIB>
    <izvorni_sadrzaj>
      <item>MALI OTOK j.d.o.o. za proizvodnju pekarskih proizvoda, OIB 37320135317</item>
    </izvorni_sadrzaj>
    <derivirana_varijabla naziv="DomainObject.Predmet.ProtuStrankaListFormatedOIB_1">
      <item>MALI OTOK j.d.o.o. za proizvodnju pekarskih proizvoda, OIB 37320135317</item>
    </derivirana_varijabla>
  </DomainObject.Predmet.ProtuStrankaListFormatedOIB>
  <DomainObject.Predmet.ProtuStrankaListFormatedWithAdress>
    <izvorni_sadrzaj>
      <item>MALI OTOK j.d.o.o. za proizvodnju pekarskih proizvoda, Varoš 79 , 22211 Tribunj</item>
    </izvorni_sadrzaj>
    <derivirana_varijabla naziv="DomainObject.Predmet.ProtuStrankaListFormatedWithAdress_1">
      <item>MALI OTOK j.d.o.o. za proizvodnju pekarskih proizvoda, Varoš 79 , 22211 Tribunj</item>
    </derivirana_varijabla>
  </DomainObject.Predmet.ProtuStrankaListFormatedWithAdress>
  <DomainObject.Predmet.ProtuStrankaListFormatedWithAdressOIB>
    <izvorni_sadrzaj>
      <item>MALI OTOK j.d.o.o. za proizvodnju pekarskih proizvoda, OIB 37320135317, Varoš 79 , 22211 Tribunj</item>
    </izvorni_sadrzaj>
    <derivirana_varijabla naziv="DomainObject.Predmet.ProtuStrankaListFormatedWithAdressOIB_1">
      <item>MALI OTOK j.d.o.o. za proizvodnju pekarskih proizvoda, OIB 37320135317, Varoš 79 , 22211 Tribunj</item>
    </derivirana_varijabla>
  </DomainObject.Predmet.ProtuStrankaListFormatedWithAdressOIB>
  <DomainObject.Predmet.ProtuStrankaListNazivFormated>
    <izvorni_sadrzaj>
      <item>MALI OTOK j.d.o.o. za proizvodnju pekarskih proizvoda</item>
    </izvorni_sadrzaj>
    <derivirana_varijabla naziv="DomainObject.Predmet.ProtuStrankaListNazivFormated_1">
      <item>MALI OTOK j.d.o.o. za proizvodnju pekarskih proizvoda</item>
    </derivirana_varijabla>
  </DomainObject.Predmet.ProtuStrankaListNazivFormated>
  <DomainObject.Predmet.ProtuStrankaListNazivFormatedOIB>
    <izvorni_sadrzaj>
      <item>MALI OTOK j.d.o.o. za proizvodnju pekarskih proizvoda, OIB 37320135317</item>
    </izvorni_sadrzaj>
    <derivirana_varijabla naziv="DomainObject.Predmet.ProtuStrankaListNazivFormatedOIB_1">
      <item>MALI OTOK j.d.o.o. za proizvodnju pekarskih proizvoda, OIB 37320135317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MALI OTOK j.d.o.o. za proizvodnju pekarskih proizvoda</izvorni_sadrzaj>
    <derivirana_varijabla naziv="DomainObject.Predmet.ProtustrankaIDrugi_1">MALI OTOK j.d.o.o. za proizvodnju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MALI OTOK j.d.o.o. za proizvodnju pekarskih proizvoda, OIB 37320135317, Varoš 79 , 22211 Tribunj</izvorni_sadrzaj>
    <derivirana_varijabla naziv="DomainObject.Predmet.ProtustrankaIDrugiAdressOIB_1">MALI OTOK j.d.o.o. za proizvodnju pekarskih proizvoda, OIB 37320135317, Varoš 79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MALI OTOK j.d.o.o. za proizvodnju pekarskih proizvoda</item>
    </izvorni_sadrzaj>
    <derivirana_varijabla naziv="DomainObject.Predmet.SudioniciListNaziv_1">
      <item>FINA - Podružnica Šibenik</item>
      <item>MALI OTOK j.d.o.o. za proizvodnju pekarskih proizvoda</item>
    </derivirana_varijabla>
  </DomainObject.Predmet.SudioniciListNaziv>
  <DomainObject.Predmet.SudioniciListAdressOIB>
    <izvorni_sadrzaj>
      <item>FINA - Podružnica Šibenik, OIB 85821130368, Perivoj L. Marune 1,22000 Šibenik</item>
      <item>MALI OTOK j.d.o.o. za proizvodnju pekarskih proizvoda, OIB 37320135317, Varoš 79 ,22211 Tribunj</item>
    </izvorni_sadrzaj>
    <derivirana_varijabla naziv="DomainObject.Predmet.SudioniciListAdressOIB_1">
      <item>FINA - Podružnica Šibenik, OIB 85821130368, Perivoj L. Marune 1,22000 Šibenik</item>
      <item>MALI OTOK j.d.o.o. za proizvodnju pekarskih proizvoda, OIB 37320135317, Varoš 79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37320135317</item>
    </izvorni_sadrzaj>
    <derivirana_varijabla naziv="DomainObject.Predmet.SudioniciListNazivOIB_1">
      <item>, OIB 85821130368</item>
      <item>, OIB 37320135317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1721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2016-03-02T10:37:00Z</dcterms:created>
  <dc:creator>Saša Roščić</dc:creator>
  <cp:lastModifiedBy>Marina Gulin</cp:lastModifiedBy>
  <cp:lastPrinted>2016-03-02T10:55:00Z</cp:lastPrinted>
  <dcterms:modified xmlns:xsi="http://www.w3.org/2001/XMLSchema-instance" xsi:type="dcterms:W3CDTF">2016-03-02T10:59:00Z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