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5f4f" w14:paraId="59b5f4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AB60E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B60EF">
        <w:t>PLAKA j.d.o.o., Zadar, Put Pudarice 32/B, OIB: 87348472155</w:t>
      </w:r>
      <w:r w:rsidR="0039437A" w:rsidRPr="0039437A">
        <w:t>,</w:t>
      </w:r>
      <w:r w:rsidR="00EF3F9E">
        <w:t xml:space="preserve"> </w:t>
      </w:r>
      <w:r w:rsidR="00AB60EF">
        <w:t>3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8F0E0D" w:rsidP="005440C2" w:rsidR="008F0E0D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B60EF">
        <w:t>PLAKA j.d.o.o., Zadar, Put Pudarice 32/B, OIB: 87348472155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AB60EF">
        <w:t>3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AB60EF">
        <w:rPr>
          <w:color w:themeColor="text1" w:val="000000"/>
        </w:rPr>
        <w:t>11,15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AB60EF">
        <w:t>Hrvoje Kraljičković iz Zagreba, Trg hrvatskih velikana 4, OIB: 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AB60EF">
        <w:t>PLAKA j.d.o.o., Zadar, Put Pudarice 32/B, OIB: 87348472155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B60EF">
        <w:t>10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AB60EF">
        <w:t>5</w:t>
      </w:r>
      <w:r w:rsidR="0079567A" w:rsidRPr="00EF3F9E">
        <w:t xml:space="preserve">. </w:t>
      </w:r>
      <w:r w:rsidR="00AB60EF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AB60EF">
        <w:t>6.763,19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AB60EF">
        <w:t>Erste &amp; Steiermärkische Bank</w:t>
      </w:r>
      <w:r w:rsidR="00563FCE">
        <w:t xml:space="preserve">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B60EF">
        <w:t>1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AB60EF">
        <w:t>2</w:t>
      </w:r>
      <w:r w:rsidR="008F0E0D">
        <w:t>.</w:t>
      </w:r>
      <w:r w:rsidRPr="00131DF8">
        <w:t xml:space="preserve"> </w:t>
      </w:r>
      <w:r w:rsidR="00AB60EF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AB60EF">
        <w:t>6.813,34</w:t>
      </w:r>
      <w:r w:rsidR="00EF3F9E">
        <w:t xml:space="preserve"> kuna </w:t>
      </w:r>
      <w:r w:rsidR="00EE0861">
        <w:t xml:space="preserve">u neprekinutom razdoblju od </w:t>
      </w:r>
      <w:r w:rsidR="00AB60EF">
        <w:t>331</w:t>
      </w:r>
      <w:r w:rsidR="00EF3F9E">
        <w:t xml:space="preserve"> </w:t>
      </w:r>
      <w:r w:rsidR="00EE0861">
        <w:t xml:space="preserve">dan,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AB60EF">
        <w:t>3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CE46C2" w:rsidP="00AB60EF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CE46C2" w:rsidP="00AB60EF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8F0E0D" w:rsidR="008663D8">
      <w:pPr>
        <w:ind w:left="6372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CE46C2" w:rsidP="00C81F50" w:rsidR="00CE46C2">
      <w:pPr>
        <w:jc w:val="both"/>
      </w:pPr>
    </w:p>
    <w:p w:rsidRDefault="008663D8" w:rsidP="00C81F50" w:rsidR="008663D8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9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AB60EF">
      <w:t xml:space="preserve">Poslovni broj: 5 </w:t>
    </w:r>
    <w:r w:rsidR="00AB60EF" w:rsidRPr="008C3132">
      <w:t>St-</w:t>
    </w:r>
    <w:r w:rsidR="00AB60EF">
      <w:t>997/16-9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AB60EF">
      <w:t>997</w:t>
    </w:r>
    <w:r>
      <w:t>/16-</w:t>
    </w:r>
    <w:r w:rsidR="008F0E0D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49FA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9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9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9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9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4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9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9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9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9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PLAKA jednostavno društvo s ograničenom odgovornošću za ugostiteljstvo i poslovne usluge</izvorni_sadrzaj>
    <derivirana_varijabla naziv="DomainObject.Predmet.ProtustrankaFormated_1">  PLAKA jednostavno društvo s ograničenom odgovornošću za ugostiteljstvo i poslovne usluge</derivirana_varijabla>
  </DomainObject.Predmet.ProtustrankaFormated>
  <DomainObject.Predmet.ProtustrankaFormatedOIB>
    <izvorni_sadrzaj>  PLAKA jednostavno društvo s ograničenom odgovornošću za ugostiteljstvo i poslovne usluge, OIB 87348472155</izvorni_sadrzaj>
    <derivirana_varijabla naziv="DomainObject.Predmet.ProtustrankaFormatedOIB_1">  PLAKA jednostavno društvo s ograničenom odgovornošću za ugostiteljstvo i poslovne usluge, OIB 87348472155</derivirana_varijabla>
  </DomainObject.Predmet.ProtustrankaFormatedOIB>
  <DomainObject.Predmet.ProtustrankaFormatedWithAdress>
    <izvorni_sadrzaj> PLAKA jednostavno društvo s ograničenom odgovornošću za ugostiteljstvo i poslovne usluge, Put Pudarice 32B, 23000 Zadar</izvorni_sadrzaj>
    <derivirana_varijabla naziv="DomainObject.Predmet.ProtustrankaFormatedWithAdress_1"> PLAKA jednostavno društvo s ograničenom odgovornošću za ugostiteljstvo i poslovne usluge, Put Pudarice 32B, 23000 Zadar</derivirana_varijabla>
  </DomainObject.Predmet.ProtustrankaFormatedWithAdress>
  <DomainObject.Predmet.ProtustrankaFormatedWithAdressOIB>
    <izvorni_sadrzaj> PLAKA jednostavno društvo s ograničenom odgovornošću za ugostiteljstvo i poslovne usluge, OIB 87348472155, Put Pudarice 32B, 23000 Zadar</izvorni_sadrzaj>
    <derivirana_varijabla naziv="DomainObject.Predmet.ProtustrankaFormatedWithAdressOIB_1"> PLAKA jednostavno društvo s ograničenom odgovornošću za ugostiteljstvo i poslovne usluge, OIB 87348472155, Put Pudarice 32B, 23000 Zadar</derivirana_varijabla>
  </DomainObject.Predmet.ProtustrankaFormatedWithAdressOIB>
  <DomainObject.Predmet.ProtustrankaWithAdress>
    <izvorni_sadrzaj>PLAKA jednostavno društvo s ograničenom odgovornošću za ugostiteljstvo i poslovne usluge Put Pudarice 32B, 23000 Zadar</izvorni_sadrzaj>
    <derivirana_varijabla naziv="DomainObject.Predmet.ProtustrankaWithAdress_1">PLAKA jednostavno društvo s ograničenom odgovornošću za ugostiteljstvo i poslovne usluge Put Pudarice 32B, 23000 Zadar</derivirana_varijabla>
  </DomainObject.Predmet.ProtustrankaWithAdress>
  <DomainObject.Predmet.ProtustrankaWithAdressOIB>
    <izvorni_sadrzaj>PLAKA jednostavno društvo s ograničenom odgovornošću za ugostiteljstvo i poslovne usluge, OIB 87348472155, Put Pudarice 32B, 23000 Zadar</izvorni_sadrzaj>
    <derivirana_varijabla naziv="DomainObject.Predmet.ProtustrankaWithAdressOIB_1">PLAKA jednostavno društvo s ograničenom odgovornošću za ugostiteljstvo i poslovne usluge, OIB 87348472155, Put Pudarice 32B, 23000 Zadar</derivirana_varijabla>
  </DomainObject.Predmet.ProtustrankaWithAdressOIB>
  <DomainObject.Predmet.ProtustrankaNazivFormated>
    <izvorni_sadrzaj>PLAKA jednostavno društvo s ograničenom odgovornošću za ugostiteljstvo i poslovne usluge</izvorni_sadrzaj>
    <derivirana_varijabla naziv="DomainObject.Predmet.ProtustrankaNazivFormated_1">PLAKA jednostavno društvo s ograničenom odgovornošću za ugostiteljstvo i poslovne usluge</derivirana_varijabla>
  </DomainObject.Predmet.ProtustrankaNazivFormated>
  <DomainObject.Predmet.ProtustrankaNazivFormatedOIB>
    <izvorni_sadrzaj>PLAKA jednostavno društvo s ograničenom odgovornošću za ugostiteljstvo i poslovne usluge, OIB 87348472155</izvorni_sadrzaj>
    <derivirana_varijabla naziv="DomainObject.Predmet.ProtustrankaNazivFormatedOIB_1">PLAKA jednostavno društvo s ograničenom odgovornošću za ugostiteljstvo i poslovne usluge, OIB 87348472155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6763.19</izvorni_sadrzaj>
    <derivirana_varijabla naziv="DomainObject.Predmet.TrenutnaVrijednost_1">6763.19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PLAKA jednostavno društvo s ograničenom odgovornošću za ugostiteljstvo i poslovne usluge</item>
    </izvorni_sadrzaj>
    <derivirana_varijabla naziv="DomainObject.Predmet.ProtuStrankaListFormated_1">
      <item>PLAKA jednostavno društvo s ograničenom odgovornošću za ugostiteljstvo i poslovne usluge</item>
    </derivirana_varijabla>
  </DomainObject.Predmet.ProtuStrankaListFormated>
  <DomainObject.Predmet.ProtuStrankaListFormatedOIB>
    <izvorni_sadrzaj>
      <item>PLAKA jednostavno društvo s ograničenom odgovornošću za ugostiteljstvo i poslovne usluge, OIB 87348472155</item>
    </izvorni_sadrzaj>
    <derivirana_varijabla naziv="DomainObject.Predmet.ProtuStrankaListFormatedOIB_1">
      <item>PLAKA jednostavno društvo s ograničenom odgovornošću za ugostiteljstvo i poslovne usluge, OIB 87348472155</item>
    </derivirana_varijabla>
  </DomainObject.Predmet.ProtuStrankaListFormatedOIB>
  <DomainObject.Predmet.ProtuStrankaListFormatedWithAdress>
    <izvorni_sadrzaj>
      <item>PLAKA jednostavno društvo s ograničenom odgovornošću za ugostiteljstvo i poslovne usluge, Put Pudarice 32B, 23000 Zadar</item>
    </izvorni_sadrzaj>
    <derivirana_varijabla naziv="DomainObject.Predmet.ProtuStrankaListFormatedWithAdress_1">
      <item>PLAKA jednostavno društvo s ograničenom odgovornošću za ugostiteljstvo i poslovne usluge, Put Pudarice 32B, 23000 Zadar</item>
    </derivirana_varijabla>
  </DomainObject.Predmet.ProtuStrankaListFormatedWithAdress>
  <DomainObject.Predmet.ProtuStrankaListFormatedWithAdressOIB>
    <izvorni_sadrzaj>
      <item>PLAKA jednostavno društvo s ograničenom odgovornošću za ugostiteljstvo i poslovne usluge, OIB 87348472155, Put Pudarice 32B, 23000 Zadar</item>
    </izvorni_sadrzaj>
    <derivirana_varijabla naziv="DomainObject.Predmet.ProtuStrankaListFormatedWithAdressOIB_1">
      <item>PLAKA jednostavno društvo s ograničenom odgovornošću za ugostiteljstvo i poslovne usluge, OIB 87348472155, Put Pudarice 32B, 23000 Zadar</item>
    </derivirana_varijabla>
  </DomainObject.Predmet.ProtuStrankaListFormatedWithAdressOIB>
  <DomainObject.Predmet.ProtuStrankaListNazivFormated>
    <izvorni_sadrzaj>
      <item>PLAKA jednostavno društvo s ograničenom odgovornošću za ugostiteljstvo i poslovne usluge</item>
    </izvorni_sadrzaj>
    <derivirana_varijabla naziv="DomainObject.Predmet.ProtuStrankaListNazivFormated_1">
      <item>PLAKA jednostavno društvo s ograničenom odgovornošću za ugostiteljstvo i poslovne usluge</item>
    </derivirana_varijabla>
  </DomainObject.Predmet.ProtuStrankaListNazivFormated>
  <DomainObject.Predmet.ProtuStrankaListNazivFormatedOIB>
    <izvorni_sadrzaj>
      <item>PLAKA jednostavno društvo s ograničenom odgovornošću za ugostiteljstvo i poslovne usluge, OIB 87348472155</item>
    </izvorni_sadrzaj>
    <derivirana_varijabla naziv="DomainObject.Predmet.ProtuStrankaListNazivFormatedOIB_1">
      <item>PLAKA jednostavno društvo s ograničenom odgovornošću za ugostiteljstvo i poslovne usluge, OIB 87348472155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PLAKA jednostavno društvo s ograničenom odgovornošću za ugostiteljstvo i poslovne usluge</izvorni_sadrzaj>
    <derivirana_varijabla naziv="DomainObject.Predmet.ProtustrankaIDrugi_1">PLAKA jednostavno društvo s ograničenom odgovornošću za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PLAKA jednostavno društvo s ograničenom odgovornošću za ugostiteljstvo i poslovne usluge, OIB 87348472155, Put Pudarice 32B, 23000 Zadar</izvorni_sadrzaj>
    <derivirana_varijabla naziv="DomainObject.Predmet.ProtustrankaIDrugiAdressOIB_1">PLAKA jednostavno društvo s ograničenom odgovornošću za ugostiteljstvo i poslovne usluge, OIB 87348472155, Put Pudarice 32B,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PLAKA jednostavno društvo s ograničenom odgovornošću za ugostiteljstvo i poslovne usluge</item>
    </izvorni_sadrzaj>
    <derivirana_varijabla naziv="DomainObject.Predmet.SudioniciListNaziv_1">
      <item>FINA</item>
      <item>PLAKA jednostavno društvo s ograničenom odgovornošću za ugostiteljstvo i poslovne usluge</item>
    </derivirana_varijabla>
  </DomainObject.Predmet.SudioniciListNaziv>
  <DomainObject.Predmet.SudioniciListAdressOIB>
    <izvorni_sadrzaj>
      <item>FINA, OIB 85821130368</item>
      <item>PLAKA jednostavno društvo s ograničenom odgovornošću za ugostiteljstvo i poslovne usluge, OIB 87348472155, Put Pudarice 32B,23000 Zadar</item>
    </izvorni_sadrzaj>
    <derivirana_varijabla naziv="DomainObject.Predmet.SudioniciListAdressOIB_1">
      <item>FINA, OIB 85821130368</item>
      <item>PLAKA jednostavno društvo s ograničenom odgovornošću za ugostiteljstvo i poslovne usluge, OIB 87348472155, Put Pudarice 32B,23000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87348472155</item>
    </izvorni_sadrzaj>
    <derivirana_varijabla naziv="DomainObject.Predmet.SudioniciListNazivOIB_1">
      <item>, OIB 85821130368</item>
      <item>, OIB 87348472155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EEA71-84E4-4F48-96FB-703C4573E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1028</properties:Words>
  <properties:Characters>5594</properties:Characters>
  <properties:Lines>132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2017-02-03T09:54:00Z</dcterms:created>
  <dc:creator>Administrator</dc:creator>
  <cp:lastModifiedBy>Krešimir Torbarina</cp:lastModifiedBy>
  <cp:lastPrinted>2017-02-03T09:54:00Z</cp:lastPrinted>
  <dcterms:modified xmlns:xsi="http://www.w3.org/2001/XMLSchema-instance" xsi:type="dcterms:W3CDTF">2017-02-03T09:57:00Z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